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77777777" w:rsidR="004F0988" w:rsidRPr="00FE760F" w:rsidRDefault="004F0988" w:rsidP="00133525">
            <w:pPr>
              <w:pStyle w:val="ZA"/>
              <w:framePr w:w="0" w:hRule="auto" w:wrap="auto" w:vAnchor="margin" w:hAnchor="text" w:yAlign="inline"/>
            </w:pPr>
            <w:bookmarkStart w:id="0" w:name="page1"/>
            <w:bookmarkStart w:id="1" w:name="_GoBack"/>
            <w:bookmarkEnd w:id="1"/>
            <w:r w:rsidRPr="00FE760F">
              <w:rPr>
                <w:sz w:val="64"/>
              </w:rPr>
              <w:t xml:space="preserve">3GPP </w:t>
            </w:r>
            <w:bookmarkStart w:id="2" w:name="specType1"/>
            <w:r w:rsidRPr="00FE760F">
              <w:rPr>
                <w:sz w:val="64"/>
              </w:rPr>
              <w:t>TS</w:t>
            </w:r>
            <w:bookmarkEnd w:id="2"/>
            <w:r w:rsidRPr="00FE760F">
              <w:rPr>
                <w:sz w:val="64"/>
              </w:rPr>
              <w:t xml:space="preserve"> </w:t>
            </w:r>
            <w:bookmarkStart w:id="3" w:name="specNumber"/>
            <w:r w:rsidR="00842EF7" w:rsidRPr="00FE760F">
              <w:rPr>
                <w:sz w:val="64"/>
              </w:rPr>
              <w:t>38</w:t>
            </w:r>
            <w:r w:rsidRPr="00FE760F">
              <w:rPr>
                <w:sz w:val="64"/>
              </w:rPr>
              <w:t>.</w:t>
            </w:r>
            <w:bookmarkEnd w:id="3"/>
            <w:r w:rsidR="00842EF7" w:rsidRPr="00FE760F">
              <w:rPr>
                <w:sz w:val="64"/>
              </w:rPr>
              <w:t>101-2</w:t>
            </w:r>
            <w:r w:rsidRPr="00FE760F">
              <w:rPr>
                <w:sz w:val="64"/>
              </w:rPr>
              <w:t xml:space="preserve"> </w:t>
            </w:r>
            <w:r w:rsidRPr="00FE760F">
              <w:t>V</w:t>
            </w:r>
            <w:bookmarkStart w:id="4" w:name="specVersion"/>
            <w:r w:rsidR="00842EF7" w:rsidRPr="00FE760F">
              <w:t>16</w:t>
            </w:r>
            <w:r w:rsidRPr="00FE760F">
              <w:t>.</w:t>
            </w:r>
            <w:r w:rsidR="00842EF7" w:rsidRPr="00FE760F">
              <w:t>3</w:t>
            </w:r>
            <w:r w:rsidRPr="00FE760F">
              <w:t>.</w:t>
            </w:r>
            <w:bookmarkEnd w:id="4"/>
            <w:r w:rsidR="00842EF7" w:rsidRPr="00FE760F">
              <w:t>0</w:t>
            </w:r>
            <w:r w:rsidRPr="00FE760F">
              <w:t xml:space="preserve"> </w:t>
            </w:r>
            <w:r w:rsidRPr="00FE760F">
              <w:rPr>
                <w:sz w:val="32"/>
              </w:rPr>
              <w:t>(</w:t>
            </w:r>
            <w:bookmarkStart w:id="5" w:name="issueDate"/>
            <w:r w:rsidR="00842EF7" w:rsidRPr="00FE760F">
              <w:rPr>
                <w:sz w:val="32"/>
              </w:rPr>
              <w:t>2020</w:t>
            </w:r>
            <w:r w:rsidRPr="00FE760F">
              <w:rPr>
                <w:sz w:val="32"/>
              </w:rPr>
              <w:t>-</w:t>
            </w:r>
            <w:bookmarkEnd w:id="5"/>
            <w:r w:rsidR="00842EF7" w:rsidRPr="00FE760F">
              <w:rPr>
                <w:sz w:val="32"/>
              </w:rPr>
              <w:t>03</w:t>
            </w:r>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6" w:name="spectype2"/>
            <w:r w:rsidRPr="00FE760F">
              <w:t>Specification</w:t>
            </w:r>
            <w:bookmarkEnd w:id="6"/>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7" w:name="specRelease"/>
            <w:r w:rsidRPr="00FE760F">
              <w:rPr>
                <w:rStyle w:val="ZGSM"/>
              </w:rPr>
              <w:t>16</w:t>
            </w:r>
            <w:bookmarkEnd w:id="7"/>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8"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9"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9"/>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10"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1"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1"/>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2"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3" w:name="copyrightDate"/>
            <w:r w:rsidRPr="00FE760F">
              <w:rPr>
                <w:noProof/>
                <w:sz w:val="18"/>
              </w:rPr>
              <w:t>20</w:t>
            </w:r>
            <w:bookmarkEnd w:id="13"/>
            <w:r w:rsidR="00842EF7" w:rsidRPr="00FE760F">
              <w:rPr>
                <w:noProof/>
                <w:sz w:val="18"/>
              </w:rPr>
              <w:t>20</w:t>
            </w:r>
            <w:r w:rsidRPr="00FE760F">
              <w:rPr>
                <w:noProof/>
                <w:sz w:val="18"/>
              </w:rPr>
              <w:t>, 3GPP Organizational Partners (ARIB, ATIS, CCSA, ETSI, TSDSI, TTA, TTC).</w:t>
            </w:r>
            <w:bookmarkStart w:id="14" w:name="copyrightaddon"/>
            <w:bookmarkEnd w:id="14"/>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2"/>
          </w:p>
          <w:p w14:paraId="39DF3A61" w14:textId="77777777" w:rsidR="00E16509" w:rsidRPr="00FE760F" w:rsidRDefault="00E16509" w:rsidP="00133525"/>
        </w:tc>
      </w:tr>
      <w:bookmarkEnd w:id="10"/>
    </w:tbl>
    <w:p w14:paraId="09A8A7FC" w14:textId="77777777" w:rsidR="00080512" w:rsidRPr="00FE760F" w:rsidRDefault="00080512">
      <w:pPr>
        <w:pStyle w:val="TT"/>
      </w:pPr>
      <w:r w:rsidRPr="00FE760F">
        <w:br w:type="page"/>
      </w:r>
      <w:bookmarkStart w:id="15" w:name="tableOfContents"/>
      <w:bookmarkEnd w:id="15"/>
      <w:r w:rsidRPr="00FE760F">
        <w:lastRenderedPageBreak/>
        <w:t>Contents</w:t>
      </w:r>
    </w:p>
    <w:p w14:paraId="1EB9381D" w14:textId="484C31C0" w:rsidR="000D4530" w:rsidRDefault="000D453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_Toc37322728 \h </w:instrText>
      </w:r>
      <w:r>
        <w:fldChar w:fldCharType="separate"/>
      </w:r>
      <w:r>
        <w:t>10</w:t>
      </w:r>
      <w:r>
        <w:fldChar w:fldCharType="end"/>
      </w:r>
    </w:p>
    <w:p w14:paraId="42AA7326" w14:textId="5B87CBA1" w:rsidR="000D4530" w:rsidRDefault="000D4530">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_Toc37322729 \h </w:instrText>
      </w:r>
      <w:r>
        <w:fldChar w:fldCharType="separate"/>
      </w:r>
      <w:r>
        <w:t>12</w:t>
      </w:r>
      <w:r>
        <w:fldChar w:fldCharType="end"/>
      </w:r>
    </w:p>
    <w:p w14:paraId="20103EA4" w14:textId="0261F29E" w:rsidR="000D4530" w:rsidRDefault="000D453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_Toc37322730 \h </w:instrText>
      </w:r>
      <w:r>
        <w:fldChar w:fldCharType="separate"/>
      </w:r>
      <w:r>
        <w:t>12</w:t>
      </w:r>
      <w:r>
        <w:fldChar w:fldCharType="end"/>
      </w:r>
    </w:p>
    <w:p w14:paraId="2A3FD825" w14:textId="74D86DB2" w:rsidR="000D4530" w:rsidRDefault="000D453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_Toc37322731 \h </w:instrText>
      </w:r>
      <w:r>
        <w:fldChar w:fldCharType="separate"/>
      </w:r>
      <w:r>
        <w:t>13</w:t>
      </w:r>
      <w:r>
        <w:fldChar w:fldCharType="end"/>
      </w:r>
    </w:p>
    <w:p w14:paraId="6E53D09D" w14:textId="2E2C5C8C" w:rsidR="000D4530" w:rsidRDefault="000D453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_Toc37322732 \h </w:instrText>
      </w:r>
      <w:r>
        <w:fldChar w:fldCharType="separate"/>
      </w:r>
      <w:r>
        <w:t>13</w:t>
      </w:r>
      <w:r>
        <w:fldChar w:fldCharType="end"/>
      </w:r>
    </w:p>
    <w:p w14:paraId="20771AB0" w14:textId="1FB89907" w:rsidR="000D4530" w:rsidRDefault="000D453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_Toc37322733 \h </w:instrText>
      </w:r>
      <w:r>
        <w:fldChar w:fldCharType="separate"/>
      </w:r>
      <w:r>
        <w:t>14</w:t>
      </w:r>
      <w:r>
        <w:fldChar w:fldCharType="end"/>
      </w:r>
    </w:p>
    <w:p w14:paraId="14478AF6" w14:textId="3188F451" w:rsidR="000D4530" w:rsidRDefault="000D453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_Toc37322734 \h </w:instrText>
      </w:r>
      <w:r>
        <w:fldChar w:fldCharType="separate"/>
      </w:r>
      <w:r>
        <w:t>15</w:t>
      </w:r>
      <w:r>
        <w:fldChar w:fldCharType="end"/>
      </w:r>
    </w:p>
    <w:p w14:paraId="17AABB9D" w14:textId="3D755A60" w:rsidR="000D4530" w:rsidRDefault="000D453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_Toc37322735 \h </w:instrText>
      </w:r>
      <w:r>
        <w:fldChar w:fldCharType="separate"/>
      </w:r>
      <w:r>
        <w:t>17</w:t>
      </w:r>
      <w:r>
        <w:fldChar w:fldCharType="end"/>
      </w:r>
    </w:p>
    <w:p w14:paraId="0BEC2B03" w14:textId="3A530206" w:rsidR="000D4530" w:rsidRDefault="000D453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_Toc37322736 \h </w:instrText>
      </w:r>
      <w:r>
        <w:fldChar w:fldCharType="separate"/>
      </w:r>
      <w:r>
        <w:t>17</w:t>
      </w:r>
      <w:r>
        <w:fldChar w:fldCharType="end"/>
      </w:r>
    </w:p>
    <w:p w14:paraId="7E3AD5AC" w14:textId="53E43C10" w:rsidR="000D4530" w:rsidRDefault="000D453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_Toc37322737 \h </w:instrText>
      </w:r>
      <w:r>
        <w:fldChar w:fldCharType="separate"/>
      </w:r>
      <w:r>
        <w:t>17</w:t>
      </w:r>
      <w:r>
        <w:fldChar w:fldCharType="end"/>
      </w:r>
    </w:p>
    <w:p w14:paraId="3224218B" w14:textId="16B1CD0B" w:rsidR="000D4530" w:rsidRDefault="000D453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_Toc37322738 \h </w:instrText>
      </w:r>
      <w:r>
        <w:fldChar w:fldCharType="separate"/>
      </w:r>
      <w:r>
        <w:t>17</w:t>
      </w:r>
      <w:r>
        <w:fldChar w:fldCharType="end"/>
      </w:r>
    </w:p>
    <w:p w14:paraId="2F27A74A" w14:textId="785A7C47" w:rsidR="000D4530" w:rsidRDefault="000D453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_Toc37322739 \h </w:instrText>
      </w:r>
      <w:r>
        <w:fldChar w:fldCharType="separate"/>
      </w:r>
      <w:r>
        <w:t>18</w:t>
      </w:r>
      <w:r>
        <w:fldChar w:fldCharType="end"/>
      </w:r>
    </w:p>
    <w:p w14:paraId="1F499AE6" w14:textId="631E681E" w:rsidR="000D4530" w:rsidRDefault="000D453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_Toc37322740 \h </w:instrText>
      </w:r>
      <w:r>
        <w:fldChar w:fldCharType="separate"/>
      </w:r>
      <w:r>
        <w:t>18</w:t>
      </w:r>
      <w:r>
        <w:fldChar w:fldCharType="end"/>
      </w:r>
    </w:p>
    <w:p w14:paraId="65C83B4D" w14:textId="6CCC54B9" w:rsidR="000D4530" w:rsidRDefault="000D453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_Toc37322741 \h </w:instrText>
      </w:r>
      <w:r>
        <w:fldChar w:fldCharType="separate"/>
      </w:r>
      <w:r>
        <w:t>18</w:t>
      </w:r>
      <w:r>
        <w:fldChar w:fldCharType="end"/>
      </w:r>
    </w:p>
    <w:p w14:paraId="4D97D954" w14:textId="6516F877" w:rsidR="000D4530" w:rsidRDefault="000D4530">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_Toc37322742 \h </w:instrText>
      </w:r>
      <w:r>
        <w:fldChar w:fldCharType="separate"/>
      </w:r>
      <w:r>
        <w:t>18</w:t>
      </w:r>
      <w:r>
        <w:fldChar w:fldCharType="end"/>
      </w:r>
    </w:p>
    <w:p w14:paraId="55795BFB" w14:textId="485E54CD" w:rsidR="000D4530" w:rsidRDefault="000D4530">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_Toc37322743 \h </w:instrText>
      </w:r>
      <w:r>
        <w:fldChar w:fldCharType="separate"/>
      </w:r>
      <w:r>
        <w:t>18</w:t>
      </w:r>
      <w:r>
        <w:fldChar w:fldCharType="end"/>
      </w:r>
    </w:p>
    <w:p w14:paraId="2BCA9EAD" w14:textId="02EFA08C" w:rsidR="000D4530" w:rsidRDefault="000D4530">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_Toc37322744 \h </w:instrText>
      </w:r>
      <w:r>
        <w:fldChar w:fldCharType="separate"/>
      </w:r>
      <w:r>
        <w:t>19</w:t>
      </w:r>
      <w:r>
        <w:fldChar w:fldCharType="end"/>
      </w:r>
    </w:p>
    <w:p w14:paraId="17361B4E" w14:textId="37A048A6" w:rsidR="000D4530" w:rsidRDefault="000D4530">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_Toc37322745 \h </w:instrText>
      </w:r>
      <w:r>
        <w:fldChar w:fldCharType="separate"/>
      </w:r>
      <w:r>
        <w:t>19</w:t>
      </w:r>
      <w:r>
        <w:fldChar w:fldCharType="end"/>
      </w:r>
    </w:p>
    <w:p w14:paraId="11C24B9E" w14:textId="08C3C55E" w:rsidR="000D4530" w:rsidRDefault="000D453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_Toc37322746 \h </w:instrText>
      </w:r>
      <w:r>
        <w:fldChar w:fldCharType="separate"/>
      </w:r>
      <w:r>
        <w:t>19</w:t>
      </w:r>
      <w:r>
        <w:fldChar w:fldCharType="end"/>
      </w:r>
    </w:p>
    <w:p w14:paraId="65DB9C6D" w14:textId="0DB071A3" w:rsidR="000D4530" w:rsidRDefault="000D4530">
      <w:pPr>
        <w:pStyle w:val="TOC3"/>
        <w:rPr>
          <w:rFonts w:asciiTheme="minorHAnsi" w:eastAsiaTheme="minorEastAsia" w:hAnsiTheme="minorHAnsi" w:cstheme="minorBidi"/>
          <w:sz w:val="22"/>
          <w:szCs w:val="22"/>
          <w:lang w:eastAsia="en-GB"/>
        </w:rPr>
      </w:pPr>
      <w:r w:rsidRPr="000D4530">
        <w:t>5.3.1</w:t>
      </w:r>
      <w:r w:rsidRPr="000D4530">
        <w:rPr>
          <w:rFonts w:asciiTheme="minorHAnsi" w:hAnsiTheme="minorHAnsi" w:cstheme="minorBidi"/>
          <w:sz w:val="22"/>
          <w:szCs w:val="22"/>
          <w:lang w:eastAsia="en-GB"/>
        </w:rPr>
        <w:tab/>
      </w:r>
      <w:r w:rsidRPr="00DF4A04">
        <w:rPr>
          <w:rFonts w:eastAsia="Yu Mincho"/>
        </w:rPr>
        <w:t>General</w:t>
      </w:r>
      <w:r>
        <w:tab/>
      </w:r>
      <w:r>
        <w:fldChar w:fldCharType="begin" w:fldLock="1"/>
      </w:r>
      <w:r>
        <w:instrText xml:space="preserve"> PAGEREF _Toc37322747 \h </w:instrText>
      </w:r>
      <w:r>
        <w:fldChar w:fldCharType="separate"/>
      </w:r>
      <w:r>
        <w:t>19</w:t>
      </w:r>
      <w:r>
        <w:fldChar w:fldCharType="end"/>
      </w:r>
    </w:p>
    <w:p w14:paraId="350CEBFF" w14:textId="12409E81" w:rsidR="000D4530" w:rsidRDefault="000D4530">
      <w:pPr>
        <w:pStyle w:val="TOC3"/>
        <w:rPr>
          <w:rFonts w:asciiTheme="minorHAnsi" w:eastAsiaTheme="minorEastAsia" w:hAnsiTheme="minorHAnsi" w:cstheme="minorBidi"/>
          <w:sz w:val="22"/>
          <w:szCs w:val="22"/>
          <w:lang w:eastAsia="en-GB"/>
        </w:rPr>
      </w:pPr>
      <w:r w:rsidRPr="000D4530">
        <w:t>5.3.2</w:t>
      </w:r>
      <w:r w:rsidRPr="000D4530">
        <w:rPr>
          <w:rFonts w:asciiTheme="minorHAnsi" w:hAnsiTheme="minorHAnsi" w:cstheme="minorBidi"/>
          <w:sz w:val="22"/>
          <w:szCs w:val="22"/>
          <w:lang w:eastAsia="en-GB"/>
        </w:rPr>
        <w:tab/>
      </w:r>
      <w:r w:rsidRPr="00DF4A04">
        <w:rPr>
          <w:rFonts w:eastAsia="Yu Mincho"/>
        </w:rPr>
        <w:t>Maximum transmission bandwidth configuration</w:t>
      </w:r>
      <w:r>
        <w:tab/>
      </w:r>
      <w:r>
        <w:fldChar w:fldCharType="begin" w:fldLock="1"/>
      </w:r>
      <w:r>
        <w:instrText xml:space="preserve"> PAGEREF _Toc37322748 \h </w:instrText>
      </w:r>
      <w:r>
        <w:fldChar w:fldCharType="separate"/>
      </w:r>
      <w:r>
        <w:t>20</w:t>
      </w:r>
      <w:r>
        <w:fldChar w:fldCharType="end"/>
      </w:r>
    </w:p>
    <w:p w14:paraId="4BC66CC7" w14:textId="20B0AC6E" w:rsidR="000D4530" w:rsidRDefault="000D4530">
      <w:pPr>
        <w:pStyle w:val="TOC3"/>
        <w:rPr>
          <w:rFonts w:asciiTheme="minorHAnsi" w:eastAsiaTheme="minorEastAsia" w:hAnsiTheme="minorHAnsi" w:cstheme="minorBidi"/>
          <w:sz w:val="22"/>
          <w:szCs w:val="22"/>
          <w:lang w:eastAsia="en-GB"/>
        </w:rPr>
      </w:pPr>
      <w:r w:rsidRPr="000D4530">
        <w:t>5.3.3</w:t>
      </w:r>
      <w:r w:rsidRPr="000D4530">
        <w:rPr>
          <w:rFonts w:asciiTheme="minorHAnsi" w:hAnsiTheme="minorHAnsi" w:cstheme="minorBidi"/>
          <w:sz w:val="22"/>
          <w:szCs w:val="22"/>
          <w:lang w:eastAsia="en-GB"/>
        </w:rPr>
        <w:tab/>
      </w:r>
      <w:r w:rsidRPr="00DF4A04">
        <w:rPr>
          <w:rFonts w:eastAsia="Yu Mincho"/>
        </w:rPr>
        <w:t>Minimum guardband and transmission bandwidth configuration</w:t>
      </w:r>
      <w:r>
        <w:tab/>
      </w:r>
      <w:r>
        <w:fldChar w:fldCharType="begin" w:fldLock="1"/>
      </w:r>
      <w:r>
        <w:instrText xml:space="preserve"> PAGEREF _Toc37322749 \h </w:instrText>
      </w:r>
      <w:r>
        <w:fldChar w:fldCharType="separate"/>
      </w:r>
      <w:r>
        <w:t>20</w:t>
      </w:r>
      <w:r>
        <w:fldChar w:fldCharType="end"/>
      </w:r>
    </w:p>
    <w:p w14:paraId="1647F1A7" w14:textId="1B9475F5" w:rsidR="000D4530" w:rsidRDefault="000D4530">
      <w:pPr>
        <w:pStyle w:val="TOC3"/>
        <w:rPr>
          <w:rFonts w:asciiTheme="minorHAnsi" w:eastAsiaTheme="minorEastAsia" w:hAnsiTheme="minorHAnsi" w:cstheme="minorBidi"/>
          <w:sz w:val="22"/>
          <w:szCs w:val="22"/>
          <w:lang w:eastAsia="en-GB"/>
        </w:rPr>
      </w:pPr>
      <w:r w:rsidRPr="000D4530">
        <w:t>5.3.4</w:t>
      </w:r>
      <w:r w:rsidRPr="000D4530">
        <w:rPr>
          <w:rFonts w:asciiTheme="minorHAnsi" w:hAnsiTheme="minorHAnsi" w:cstheme="minorBidi"/>
          <w:sz w:val="22"/>
          <w:szCs w:val="22"/>
          <w:lang w:eastAsia="en-GB"/>
        </w:rPr>
        <w:tab/>
      </w:r>
      <w:r w:rsidRPr="00DF4A04">
        <w:rPr>
          <w:rFonts w:eastAsia="Yu Mincho"/>
        </w:rPr>
        <w:t>RB alignment</w:t>
      </w:r>
      <w:r>
        <w:tab/>
      </w:r>
      <w:r>
        <w:fldChar w:fldCharType="begin" w:fldLock="1"/>
      </w:r>
      <w:r>
        <w:instrText xml:space="preserve"> PAGEREF _Toc37322750 \h </w:instrText>
      </w:r>
      <w:r>
        <w:fldChar w:fldCharType="separate"/>
      </w:r>
      <w:r>
        <w:t>21</w:t>
      </w:r>
      <w:r>
        <w:fldChar w:fldCharType="end"/>
      </w:r>
    </w:p>
    <w:p w14:paraId="610E4199" w14:textId="237F1908" w:rsidR="000D4530" w:rsidRDefault="000D4530">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_Toc37322751 \h </w:instrText>
      </w:r>
      <w:r>
        <w:fldChar w:fldCharType="separate"/>
      </w:r>
      <w:r>
        <w:t>22</w:t>
      </w:r>
      <w:r>
        <w:fldChar w:fldCharType="end"/>
      </w:r>
    </w:p>
    <w:p w14:paraId="7AF771AE" w14:textId="4F3969AC" w:rsidR="000D4530" w:rsidRDefault="000D4530">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_Toc37322752 \h </w:instrText>
      </w:r>
      <w:r>
        <w:fldChar w:fldCharType="separate"/>
      </w:r>
      <w:r>
        <w:t>22</w:t>
      </w:r>
      <w:r>
        <w:fldChar w:fldCharType="end"/>
      </w:r>
    </w:p>
    <w:p w14:paraId="01D11E05" w14:textId="5B9FC336" w:rsidR="000D4530" w:rsidRDefault="000D4530">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_Toc37322753 \h </w:instrText>
      </w:r>
      <w:r>
        <w:fldChar w:fldCharType="separate"/>
      </w:r>
      <w:r>
        <w:t>22</w:t>
      </w:r>
      <w:r>
        <w:fldChar w:fldCharType="end"/>
      </w:r>
    </w:p>
    <w:p w14:paraId="4E795864" w14:textId="249B028F" w:rsidR="000D4530" w:rsidRDefault="000D4530">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_Toc37322754 \h </w:instrText>
      </w:r>
      <w:r>
        <w:fldChar w:fldCharType="separate"/>
      </w:r>
      <w:r>
        <w:t>24</w:t>
      </w:r>
      <w:r>
        <w:fldChar w:fldCharType="end"/>
      </w:r>
    </w:p>
    <w:p w14:paraId="2040E579" w14:textId="16974761" w:rsidR="000D4530" w:rsidRDefault="000D4530">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_Toc37322755 \h </w:instrText>
      </w:r>
      <w:r>
        <w:fldChar w:fldCharType="separate"/>
      </w:r>
      <w:r>
        <w:t>24</w:t>
      </w:r>
      <w:r>
        <w:fldChar w:fldCharType="end"/>
      </w:r>
    </w:p>
    <w:p w14:paraId="74B02813" w14:textId="6DBD1E0D" w:rsidR="000D4530" w:rsidRDefault="000D4530">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_Toc37322756 \h </w:instrText>
      </w:r>
      <w:r>
        <w:fldChar w:fldCharType="separate"/>
      </w:r>
      <w:r>
        <w:t>25</w:t>
      </w:r>
      <w:r>
        <w:fldChar w:fldCharType="end"/>
      </w:r>
    </w:p>
    <w:p w14:paraId="24FE47EE" w14:textId="1A774831" w:rsidR="000D4530" w:rsidRDefault="000D453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_Toc37322757 \h </w:instrText>
      </w:r>
      <w:r>
        <w:fldChar w:fldCharType="separate"/>
      </w:r>
      <w:r>
        <w:t>25</w:t>
      </w:r>
      <w:r>
        <w:fldChar w:fldCharType="end"/>
      </w:r>
    </w:p>
    <w:p w14:paraId="4A1A4602" w14:textId="74EA4F79" w:rsidR="000D4530" w:rsidRDefault="000D4530">
      <w:pPr>
        <w:pStyle w:val="TOC3"/>
        <w:rPr>
          <w:rFonts w:asciiTheme="minorHAnsi" w:eastAsiaTheme="minorEastAsia" w:hAnsiTheme="minorHAnsi" w:cstheme="minorBidi"/>
          <w:sz w:val="22"/>
          <w:szCs w:val="22"/>
          <w:lang w:eastAsia="en-GB"/>
        </w:rPr>
      </w:pPr>
      <w:r w:rsidRPr="000D4530">
        <w:t>5.4.1</w:t>
      </w:r>
      <w:r w:rsidRPr="000D4530">
        <w:rPr>
          <w:rFonts w:asciiTheme="minorHAnsi" w:hAnsiTheme="minorHAnsi" w:cstheme="minorBidi"/>
          <w:sz w:val="22"/>
          <w:szCs w:val="22"/>
          <w:lang w:eastAsia="en-GB"/>
        </w:rPr>
        <w:tab/>
      </w:r>
      <w:r w:rsidRPr="00DF4A04">
        <w:rPr>
          <w:rFonts w:eastAsia="Yu Mincho"/>
        </w:rPr>
        <w:t>Channel spacing</w:t>
      </w:r>
      <w:r>
        <w:tab/>
      </w:r>
      <w:r>
        <w:fldChar w:fldCharType="begin" w:fldLock="1"/>
      </w:r>
      <w:r>
        <w:instrText xml:space="preserve"> PAGEREF _Toc37322758 \h </w:instrText>
      </w:r>
      <w:r>
        <w:fldChar w:fldCharType="separate"/>
      </w:r>
      <w:r>
        <w:t>25</w:t>
      </w:r>
      <w:r>
        <w:fldChar w:fldCharType="end"/>
      </w:r>
    </w:p>
    <w:p w14:paraId="6CFC9EAE" w14:textId="6DE56C00" w:rsidR="000D4530" w:rsidRDefault="000D4530">
      <w:pPr>
        <w:pStyle w:val="TOC4"/>
        <w:rPr>
          <w:rFonts w:asciiTheme="minorHAnsi" w:eastAsiaTheme="minorEastAsia" w:hAnsiTheme="minorHAnsi" w:cstheme="minorBidi"/>
          <w:sz w:val="22"/>
          <w:szCs w:val="22"/>
          <w:lang w:eastAsia="en-GB"/>
        </w:rPr>
      </w:pPr>
      <w:r w:rsidRPr="000D4530">
        <w:t>5.4.1.1</w:t>
      </w:r>
      <w:r w:rsidRPr="000D4530">
        <w:rPr>
          <w:rFonts w:asciiTheme="minorHAnsi" w:hAnsiTheme="minorHAnsi" w:cstheme="minorBidi"/>
          <w:sz w:val="22"/>
          <w:szCs w:val="22"/>
          <w:lang w:eastAsia="en-GB"/>
        </w:rPr>
        <w:tab/>
      </w:r>
      <w:r w:rsidRPr="00DF4A04">
        <w:rPr>
          <w:rFonts w:eastAsia="Yu Mincho"/>
        </w:rPr>
        <w:t>Channel spacing for adjacent NR carriers</w:t>
      </w:r>
      <w:r>
        <w:tab/>
      </w:r>
      <w:r>
        <w:fldChar w:fldCharType="begin" w:fldLock="1"/>
      </w:r>
      <w:r>
        <w:instrText xml:space="preserve"> PAGEREF _Toc37322759 \h </w:instrText>
      </w:r>
      <w:r>
        <w:fldChar w:fldCharType="separate"/>
      </w:r>
      <w:r>
        <w:t>25</w:t>
      </w:r>
      <w:r>
        <w:fldChar w:fldCharType="end"/>
      </w:r>
    </w:p>
    <w:p w14:paraId="32605EE4" w14:textId="1BCA41D9" w:rsidR="000D4530" w:rsidRDefault="000D4530">
      <w:pPr>
        <w:pStyle w:val="TOC3"/>
        <w:rPr>
          <w:rFonts w:asciiTheme="minorHAnsi" w:eastAsiaTheme="minorEastAsia" w:hAnsiTheme="minorHAnsi" w:cstheme="minorBidi"/>
          <w:sz w:val="22"/>
          <w:szCs w:val="22"/>
          <w:lang w:eastAsia="en-GB"/>
        </w:rPr>
      </w:pPr>
      <w:r w:rsidRPr="000D4530">
        <w:t>5.4.2</w:t>
      </w:r>
      <w:r w:rsidRPr="000D4530">
        <w:rPr>
          <w:rFonts w:asciiTheme="minorHAnsi" w:hAnsiTheme="minorHAnsi" w:cstheme="minorBidi"/>
          <w:sz w:val="22"/>
          <w:szCs w:val="22"/>
          <w:lang w:eastAsia="en-GB"/>
        </w:rPr>
        <w:tab/>
      </w:r>
      <w:r w:rsidRPr="00DF4A04">
        <w:rPr>
          <w:rFonts w:eastAsia="Yu Mincho"/>
        </w:rPr>
        <w:t>Channel raster</w:t>
      </w:r>
      <w:r>
        <w:tab/>
      </w:r>
      <w:r>
        <w:fldChar w:fldCharType="begin" w:fldLock="1"/>
      </w:r>
      <w:r>
        <w:instrText xml:space="preserve"> PAGEREF _Toc37322760 \h </w:instrText>
      </w:r>
      <w:r>
        <w:fldChar w:fldCharType="separate"/>
      </w:r>
      <w:r>
        <w:t>25</w:t>
      </w:r>
      <w:r>
        <w:fldChar w:fldCharType="end"/>
      </w:r>
    </w:p>
    <w:p w14:paraId="36251709" w14:textId="48FDB349" w:rsidR="000D4530" w:rsidRDefault="000D4530">
      <w:pPr>
        <w:pStyle w:val="TOC4"/>
        <w:rPr>
          <w:rFonts w:asciiTheme="minorHAnsi" w:eastAsiaTheme="minorEastAsia" w:hAnsiTheme="minorHAnsi" w:cstheme="minorBidi"/>
          <w:sz w:val="22"/>
          <w:szCs w:val="22"/>
          <w:lang w:eastAsia="en-GB"/>
        </w:rPr>
      </w:pPr>
      <w:r w:rsidRPr="000D4530">
        <w:t>5.4.2.1</w:t>
      </w:r>
      <w:r w:rsidRPr="000D4530">
        <w:rPr>
          <w:rFonts w:asciiTheme="minorHAnsi" w:hAnsiTheme="minorHAnsi" w:cstheme="minorBidi"/>
          <w:sz w:val="22"/>
          <w:szCs w:val="22"/>
          <w:lang w:eastAsia="en-GB"/>
        </w:rPr>
        <w:tab/>
      </w:r>
      <w:r w:rsidRPr="00DF4A04">
        <w:rPr>
          <w:rFonts w:eastAsia="Yu Mincho"/>
        </w:rPr>
        <w:t>NR-ARFCN and channel raster</w:t>
      </w:r>
      <w:r>
        <w:tab/>
      </w:r>
      <w:r>
        <w:fldChar w:fldCharType="begin" w:fldLock="1"/>
      </w:r>
      <w:r>
        <w:instrText xml:space="preserve"> PAGEREF _Toc37322761 \h </w:instrText>
      </w:r>
      <w:r>
        <w:fldChar w:fldCharType="separate"/>
      </w:r>
      <w:r>
        <w:t>25</w:t>
      </w:r>
      <w:r>
        <w:fldChar w:fldCharType="end"/>
      </w:r>
    </w:p>
    <w:p w14:paraId="47F195AD" w14:textId="771DE6EE" w:rsidR="000D4530" w:rsidRDefault="000D4530">
      <w:pPr>
        <w:pStyle w:val="TOC4"/>
        <w:rPr>
          <w:rFonts w:asciiTheme="minorHAnsi" w:eastAsiaTheme="minorEastAsia" w:hAnsiTheme="minorHAnsi" w:cstheme="minorBidi"/>
          <w:sz w:val="22"/>
          <w:szCs w:val="22"/>
          <w:lang w:eastAsia="en-GB"/>
        </w:rPr>
      </w:pPr>
      <w:r w:rsidRPr="000D4530">
        <w:t>5.4.2.2</w:t>
      </w:r>
      <w:r w:rsidRPr="000D4530">
        <w:rPr>
          <w:rFonts w:asciiTheme="minorHAnsi" w:hAnsiTheme="minorHAnsi" w:cstheme="minorBidi"/>
          <w:sz w:val="22"/>
          <w:szCs w:val="22"/>
          <w:lang w:eastAsia="en-GB"/>
        </w:rPr>
        <w:tab/>
      </w:r>
      <w:r w:rsidRPr="00DF4A04">
        <w:rPr>
          <w:rFonts w:eastAsia="Yu Mincho"/>
        </w:rPr>
        <w:t>Channel raster to resource element mapping</w:t>
      </w:r>
      <w:r>
        <w:tab/>
      </w:r>
      <w:r>
        <w:fldChar w:fldCharType="begin" w:fldLock="1"/>
      </w:r>
      <w:r>
        <w:instrText xml:space="preserve"> PAGEREF _Toc37322762 \h </w:instrText>
      </w:r>
      <w:r>
        <w:fldChar w:fldCharType="separate"/>
      </w:r>
      <w:r>
        <w:t>25</w:t>
      </w:r>
      <w:r>
        <w:fldChar w:fldCharType="end"/>
      </w:r>
    </w:p>
    <w:p w14:paraId="1A07ECC9" w14:textId="13335750" w:rsidR="000D4530" w:rsidRDefault="000D4530">
      <w:pPr>
        <w:pStyle w:val="TOC4"/>
        <w:rPr>
          <w:rFonts w:asciiTheme="minorHAnsi" w:eastAsiaTheme="minorEastAsia" w:hAnsiTheme="minorHAnsi" w:cstheme="minorBidi"/>
          <w:sz w:val="22"/>
          <w:szCs w:val="22"/>
          <w:lang w:eastAsia="en-GB"/>
        </w:rPr>
      </w:pPr>
      <w:r w:rsidRPr="000D4530">
        <w:t>5.4.2.3</w:t>
      </w:r>
      <w:r w:rsidRPr="000D4530">
        <w:rPr>
          <w:rFonts w:asciiTheme="minorHAnsi" w:hAnsiTheme="minorHAnsi" w:cstheme="minorBidi"/>
          <w:sz w:val="22"/>
          <w:szCs w:val="22"/>
          <w:lang w:eastAsia="en-GB"/>
        </w:rPr>
        <w:tab/>
      </w:r>
      <w:r w:rsidRPr="00DF4A04">
        <w:rPr>
          <w:rFonts w:eastAsia="Yu Mincho"/>
        </w:rPr>
        <w:t>Channel raster entries for each operating band</w:t>
      </w:r>
      <w:r>
        <w:tab/>
      </w:r>
      <w:r>
        <w:fldChar w:fldCharType="begin" w:fldLock="1"/>
      </w:r>
      <w:r>
        <w:instrText xml:space="preserve"> PAGEREF _Toc37322763 \h </w:instrText>
      </w:r>
      <w:r>
        <w:fldChar w:fldCharType="separate"/>
      </w:r>
      <w:r>
        <w:t>26</w:t>
      </w:r>
      <w:r>
        <w:fldChar w:fldCharType="end"/>
      </w:r>
    </w:p>
    <w:p w14:paraId="3D1393D1" w14:textId="5A9708AB" w:rsidR="000D4530" w:rsidRDefault="000D4530">
      <w:pPr>
        <w:pStyle w:val="TOC3"/>
        <w:rPr>
          <w:rFonts w:asciiTheme="minorHAnsi" w:eastAsiaTheme="minorEastAsia" w:hAnsiTheme="minorHAnsi" w:cstheme="minorBidi"/>
          <w:sz w:val="22"/>
          <w:szCs w:val="22"/>
          <w:lang w:eastAsia="en-GB"/>
        </w:rPr>
      </w:pPr>
      <w:r w:rsidRPr="000D4530">
        <w:t>5.4.3</w:t>
      </w:r>
      <w:r w:rsidRPr="000D4530">
        <w:rPr>
          <w:rFonts w:asciiTheme="minorHAnsi" w:hAnsiTheme="minorHAnsi" w:cstheme="minorBidi"/>
          <w:sz w:val="22"/>
          <w:szCs w:val="22"/>
          <w:lang w:eastAsia="en-GB"/>
        </w:rPr>
        <w:tab/>
      </w:r>
      <w:r w:rsidRPr="00DF4A04">
        <w:rPr>
          <w:rFonts w:eastAsia="Yu Mincho"/>
        </w:rPr>
        <w:t>Synchronization raster</w:t>
      </w:r>
      <w:r>
        <w:tab/>
      </w:r>
      <w:r>
        <w:fldChar w:fldCharType="begin" w:fldLock="1"/>
      </w:r>
      <w:r>
        <w:instrText xml:space="preserve"> PAGEREF _Toc37322764 \h </w:instrText>
      </w:r>
      <w:r>
        <w:fldChar w:fldCharType="separate"/>
      </w:r>
      <w:r>
        <w:t>26</w:t>
      </w:r>
      <w:r>
        <w:fldChar w:fldCharType="end"/>
      </w:r>
    </w:p>
    <w:p w14:paraId="331A86A1" w14:textId="7B571C9B" w:rsidR="000D4530" w:rsidRDefault="000D4530">
      <w:pPr>
        <w:pStyle w:val="TOC4"/>
        <w:rPr>
          <w:rFonts w:asciiTheme="minorHAnsi" w:eastAsiaTheme="minorEastAsia" w:hAnsiTheme="minorHAnsi" w:cstheme="minorBidi"/>
          <w:sz w:val="22"/>
          <w:szCs w:val="22"/>
          <w:lang w:eastAsia="en-GB"/>
        </w:rPr>
      </w:pPr>
      <w:r w:rsidRPr="000D4530">
        <w:t>5.4.3.1</w:t>
      </w:r>
      <w:r w:rsidRPr="000D4530">
        <w:rPr>
          <w:rFonts w:asciiTheme="minorHAnsi" w:hAnsiTheme="minorHAnsi" w:cstheme="minorBidi"/>
          <w:sz w:val="22"/>
          <w:szCs w:val="22"/>
          <w:lang w:eastAsia="en-GB"/>
        </w:rPr>
        <w:tab/>
      </w:r>
      <w:r w:rsidRPr="00DF4A04">
        <w:rPr>
          <w:rFonts w:eastAsia="Yu Mincho"/>
        </w:rPr>
        <w:t>Synchronization raster and numbering</w:t>
      </w:r>
      <w:r>
        <w:tab/>
      </w:r>
      <w:r>
        <w:fldChar w:fldCharType="begin" w:fldLock="1"/>
      </w:r>
      <w:r>
        <w:instrText xml:space="preserve"> PAGEREF _Toc37322765 \h </w:instrText>
      </w:r>
      <w:r>
        <w:fldChar w:fldCharType="separate"/>
      </w:r>
      <w:r>
        <w:t>26</w:t>
      </w:r>
      <w:r>
        <w:fldChar w:fldCharType="end"/>
      </w:r>
    </w:p>
    <w:p w14:paraId="1BAB8FD4" w14:textId="02B9AB94" w:rsidR="000D4530" w:rsidRDefault="000D4530">
      <w:pPr>
        <w:pStyle w:val="TOC4"/>
        <w:rPr>
          <w:rFonts w:asciiTheme="minorHAnsi" w:eastAsiaTheme="minorEastAsia" w:hAnsiTheme="minorHAnsi" w:cstheme="minorBidi"/>
          <w:sz w:val="22"/>
          <w:szCs w:val="22"/>
          <w:lang w:eastAsia="en-GB"/>
        </w:rPr>
      </w:pPr>
      <w:r w:rsidRPr="000D4530">
        <w:t>5.4.3.2</w:t>
      </w:r>
      <w:r w:rsidRPr="000D4530">
        <w:rPr>
          <w:rFonts w:asciiTheme="minorHAnsi" w:hAnsiTheme="minorHAnsi" w:cstheme="minorBidi"/>
          <w:sz w:val="22"/>
          <w:szCs w:val="22"/>
          <w:lang w:eastAsia="en-GB"/>
        </w:rPr>
        <w:tab/>
      </w:r>
      <w:r w:rsidRPr="00DF4A04">
        <w:rPr>
          <w:rFonts w:eastAsia="Yu Mincho"/>
        </w:rPr>
        <w:t>Synchronization raster to synchronization block resource element mapping</w:t>
      </w:r>
      <w:r>
        <w:tab/>
      </w:r>
      <w:r>
        <w:fldChar w:fldCharType="begin" w:fldLock="1"/>
      </w:r>
      <w:r>
        <w:instrText xml:space="preserve"> PAGEREF _Toc37322766 \h </w:instrText>
      </w:r>
      <w:r>
        <w:fldChar w:fldCharType="separate"/>
      </w:r>
      <w:r>
        <w:t>27</w:t>
      </w:r>
      <w:r>
        <w:fldChar w:fldCharType="end"/>
      </w:r>
    </w:p>
    <w:p w14:paraId="1FB97A7B" w14:textId="77536514" w:rsidR="000D4530" w:rsidRDefault="000D4530">
      <w:pPr>
        <w:pStyle w:val="TOC4"/>
        <w:rPr>
          <w:rFonts w:asciiTheme="minorHAnsi" w:eastAsiaTheme="minorEastAsia" w:hAnsiTheme="minorHAnsi" w:cstheme="minorBidi"/>
          <w:sz w:val="22"/>
          <w:szCs w:val="22"/>
          <w:lang w:eastAsia="en-GB"/>
        </w:rPr>
      </w:pPr>
      <w:r w:rsidRPr="000D4530">
        <w:t>5.4.3.3</w:t>
      </w:r>
      <w:r w:rsidRPr="000D4530">
        <w:rPr>
          <w:rFonts w:asciiTheme="minorHAnsi" w:hAnsiTheme="minorHAnsi" w:cstheme="minorBidi"/>
          <w:sz w:val="22"/>
          <w:szCs w:val="22"/>
          <w:lang w:eastAsia="en-GB"/>
        </w:rPr>
        <w:tab/>
      </w:r>
      <w:r w:rsidRPr="00DF4A04">
        <w:rPr>
          <w:rFonts w:eastAsia="Yu Mincho"/>
        </w:rPr>
        <w:t>Synchronization raster entries for each operating band</w:t>
      </w:r>
      <w:r>
        <w:tab/>
      </w:r>
      <w:r>
        <w:fldChar w:fldCharType="begin" w:fldLock="1"/>
      </w:r>
      <w:r>
        <w:instrText xml:space="preserve"> PAGEREF _Toc37322767 \h </w:instrText>
      </w:r>
      <w:r>
        <w:fldChar w:fldCharType="separate"/>
      </w:r>
      <w:r>
        <w:t>27</w:t>
      </w:r>
      <w:r>
        <w:fldChar w:fldCharType="end"/>
      </w:r>
    </w:p>
    <w:p w14:paraId="299C7895" w14:textId="750FC193" w:rsidR="000D4530" w:rsidRDefault="000D4530">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_Toc37322768 \h </w:instrText>
      </w:r>
      <w:r>
        <w:fldChar w:fldCharType="separate"/>
      </w:r>
      <w:r>
        <w:t>27</w:t>
      </w:r>
      <w:r>
        <w:fldChar w:fldCharType="end"/>
      </w:r>
    </w:p>
    <w:p w14:paraId="72CAB2EF" w14:textId="7F56FD9B" w:rsidR="000D4530" w:rsidRDefault="000D4530">
      <w:pPr>
        <w:pStyle w:val="TOC3"/>
        <w:rPr>
          <w:rFonts w:asciiTheme="minorHAnsi" w:eastAsiaTheme="minorEastAsia" w:hAnsiTheme="minorHAnsi" w:cstheme="minorBidi"/>
          <w:sz w:val="22"/>
          <w:szCs w:val="22"/>
          <w:lang w:eastAsia="en-GB"/>
        </w:rPr>
      </w:pPr>
      <w:r w:rsidRPr="000D4530">
        <w:t>5.4A.1</w:t>
      </w:r>
      <w:r w:rsidRPr="000D4530">
        <w:rPr>
          <w:rFonts w:asciiTheme="minorHAnsi" w:hAnsiTheme="minorHAnsi" w:cstheme="minorBidi"/>
          <w:sz w:val="22"/>
          <w:szCs w:val="22"/>
          <w:lang w:eastAsia="en-GB"/>
        </w:rPr>
        <w:tab/>
      </w:r>
      <w:r w:rsidRPr="00DF4A04">
        <w:rPr>
          <w:rFonts w:eastAsia="Yu Mincho"/>
        </w:rPr>
        <w:t>Channel spacing for CA</w:t>
      </w:r>
      <w:r>
        <w:tab/>
      </w:r>
      <w:r>
        <w:fldChar w:fldCharType="begin" w:fldLock="1"/>
      </w:r>
      <w:r>
        <w:instrText xml:space="preserve"> PAGEREF _Toc37322769 \h </w:instrText>
      </w:r>
      <w:r>
        <w:fldChar w:fldCharType="separate"/>
      </w:r>
      <w:r>
        <w:t>27</w:t>
      </w:r>
      <w:r>
        <w:fldChar w:fldCharType="end"/>
      </w:r>
    </w:p>
    <w:p w14:paraId="653F6D9D" w14:textId="59717CFF" w:rsidR="000D4530" w:rsidRDefault="000D453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_Toc37322770 \h </w:instrText>
      </w:r>
      <w:r>
        <w:fldChar w:fldCharType="separate"/>
      </w:r>
      <w:r>
        <w:t>28</w:t>
      </w:r>
      <w:r>
        <w:fldChar w:fldCharType="end"/>
      </w:r>
    </w:p>
    <w:p w14:paraId="4D5D045D" w14:textId="40F391F1" w:rsidR="000D4530" w:rsidRDefault="000D4530">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_Toc37322771 \h </w:instrText>
      </w:r>
      <w:r>
        <w:fldChar w:fldCharType="separate"/>
      </w:r>
      <w:r>
        <w:t>28</w:t>
      </w:r>
      <w:r>
        <w:fldChar w:fldCharType="end"/>
      </w:r>
    </w:p>
    <w:p w14:paraId="047D45F2" w14:textId="198112C2" w:rsidR="000D4530" w:rsidRDefault="000D4530">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_Toc37322772 \h </w:instrText>
      </w:r>
      <w:r>
        <w:fldChar w:fldCharType="separate"/>
      </w:r>
      <w:r>
        <w:t>28</w:t>
      </w:r>
      <w:r>
        <w:fldChar w:fldCharType="end"/>
      </w:r>
    </w:p>
    <w:p w14:paraId="54F10671" w14:textId="269FAF38" w:rsidR="000D4530" w:rsidRDefault="000D4530">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_Toc37322773 \h </w:instrText>
      </w:r>
      <w:r>
        <w:fldChar w:fldCharType="separate"/>
      </w:r>
      <w:r>
        <w:t>31</w:t>
      </w:r>
      <w:r>
        <w:fldChar w:fldCharType="end"/>
      </w:r>
    </w:p>
    <w:p w14:paraId="3D90F95D" w14:textId="67C0C15B" w:rsidR="000D4530" w:rsidRDefault="000D4530">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_Toc37322774 \h </w:instrText>
      </w:r>
      <w:r>
        <w:fldChar w:fldCharType="separate"/>
      </w:r>
      <w:r>
        <w:t>52</w:t>
      </w:r>
      <w:r>
        <w:fldChar w:fldCharType="end"/>
      </w:r>
    </w:p>
    <w:p w14:paraId="7DBB363B" w14:textId="1D6F9187" w:rsidR="000D4530" w:rsidRDefault="000D453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_Toc37322775 \h </w:instrText>
      </w:r>
      <w:r>
        <w:fldChar w:fldCharType="separate"/>
      </w:r>
      <w:r>
        <w:t>53</w:t>
      </w:r>
      <w:r>
        <w:fldChar w:fldCharType="end"/>
      </w:r>
    </w:p>
    <w:p w14:paraId="121C6049" w14:textId="2FB9082C" w:rsidR="000D4530" w:rsidRDefault="000D453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_Toc37322776 \h </w:instrText>
      </w:r>
      <w:r>
        <w:fldChar w:fldCharType="separate"/>
      </w:r>
      <w:r>
        <w:t>53</w:t>
      </w:r>
      <w:r>
        <w:fldChar w:fldCharType="end"/>
      </w:r>
    </w:p>
    <w:p w14:paraId="65A684E4" w14:textId="14268930" w:rsidR="000D4530" w:rsidRDefault="000D453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_Toc37322777 \h </w:instrText>
      </w:r>
      <w:r>
        <w:fldChar w:fldCharType="separate"/>
      </w:r>
      <w:r>
        <w:t>53</w:t>
      </w:r>
      <w:r>
        <w:fldChar w:fldCharType="end"/>
      </w:r>
    </w:p>
    <w:p w14:paraId="40451DC2" w14:textId="022523D6" w:rsidR="000D4530" w:rsidRDefault="000D453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_Toc37322778 \h </w:instrText>
      </w:r>
      <w:r>
        <w:fldChar w:fldCharType="separate"/>
      </w:r>
      <w:r>
        <w:t>53</w:t>
      </w:r>
      <w:r>
        <w:fldChar w:fldCharType="end"/>
      </w:r>
    </w:p>
    <w:p w14:paraId="369369C7" w14:textId="613D4BF9" w:rsidR="000D4530" w:rsidRDefault="000D4530">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_Toc37322779 \h </w:instrText>
      </w:r>
      <w:r>
        <w:fldChar w:fldCharType="separate"/>
      </w:r>
      <w:r>
        <w:t>53</w:t>
      </w:r>
      <w:r>
        <w:fldChar w:fldCharType="end"/>
      </w:r>
    </w:p>
    <w:p w14:paraId="504DCA03" w14:textId="0D0B145D" w:rsidR="000D4530" w:rsidRDefault="000D4530">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_Toc37322780 \h </w:instrText>
      </w:r>
      <w:r>
        <w:fldChar w:fldCharType="separate"/>
      </w:r>
      <w:r>
        <w:t>53</w:t>
      </w:r>
      <w:r>
        <w:fldChar w:fldCharType="end"/>
      </w:r>
    </w:p>
    <w:p w14:paraId="534BC34F" w14:textId="60459E65" w:rsidR="000D4530" w:rsidRDefault="000D4530">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_Toc37322781 \h </w:instrText>
      </w:r>
      <w:r>
        <w:fldChar w:fldCharType="separate"/>
      </w:r>
      <w:r>
        <w:t>54</w:t>
      </w:r>
      <w:r>
        <w:fldChar w:fldCharType="end"/>
      </w:r>
    </w:p>
    <w:p w14:paraId="1C908EF5" w14:textId="640AC725" w:rsidR="000D4530" w:rsidRDefault="000D4530">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_Toc37322782 \h </w:instrText>
      </w:r>
      <w:r>
        <w:fldChar w:fldCharType="separate"/>
      </w:r>
      <w:r>
        <w:t>55</w:t>
      </w:r>
      <w:r>
        <w:fldChar w:fldCharType="end"/>
      </w:r>
    </w:p>
    <w:p w14:paraId="70C91E00" w14:textId="71A683C8" w:rsidR="000D4530" w:rsidRDefault="000D4530">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_Toc37322783 \h </w:instrText>
      </w:r>
      <w:r>
        <w:fldChar w:fldCharType="separate"/>
      </w:r>
      <w:r>
        <w:t>56</w:t>
      </w:r>
      <w:r>
        <w:fldChar w:fldCharType="end"/>
      </w:r>
    </w:p>
    <w:p w14:paraId="6E90CD66" w14:textId="5B99076D" w:rsidR="000D4530" w:rsidRDefault="000D453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_Toc37322784 \h </w:instrText>
      </w:r>
      <w:r>
        <w:fldChar w:fldCharType="separate"/>
      </w:r>
      <w:r>
        <w:t>57</w:t>
      </w:r>
      <w:r>
        <w:fldChar w:fldCharType="end"/>
      </w:r>
    </w:p>
    <w:p w14:paraId="4424B55F" w14:textId="54735FEA" w:rsidR="000D4530" w:rsidRDefault="000D453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_Toc37322785 \h </w:instrText>
      </w:r>
      <w:r>
        <w:fldChar w:fldCharType="separate"/>
      </w:r>
      <w:r>
        <w:t>57</w:t>
      </w:r>
      <w:r>
        <w:fldChar w:fldCharType="end"/>
      </w:r>
    </w:p>
    <w:p w14:paraId="4F4EC5F7" w14:textId="7F838390" w:rsidR="000D4530" w:rsidRDefault="000D453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_Toc37322786 \h </w:instrText>
      </w:r>
      <w:r>
        <w:fldChar w:fldCharType="separate"/>
      </w:r>
      <w:r>
        <w:t>58</w:t>
      </w:r>
      <w:r>
        <w:fldChar w:fldCharType="end"/>
      </w:r>
    </w:p>
    <w:p w14:paraId="1C0D8760" w14:textId="6C30E3DE" w:rsidR="000D4530" w:rsidRDefault="000D453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_Toc37322787 \h </w:instrText>
      </w:r>
      <w:r>
        <w:fldChar w:fldCharType="separate"/>
      </w:r>
      <w:r>
        <w:t>59</w:t>
      </w:r>
      <w:r>
        <w:fldChar w:fldCharType="end"/>
      </w:r>
    </w:p>
    <w:p w14:paraId="4E0F1DE7" w14:textId="38B509DD" w:rsidR="000D4530" w:rsidRDefault="000D453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_Toc37322788 \h </w:instrText>
      </w:r>
      <w:r>
        <w:fldChar w:fldCharType="separate"/>
      </w:r>
      <w:r>
        <w:t>60</w:t>
      </w:r>
      <w:r>
        <w:fldChar w:fldCharType="end"/>
      </w:r>
    </w:p>
    <w:p w14:paraId="34FB1151" w14:textId="60981616" w:rsidR="000D4530" w:rsidRDefault="000D453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_Toc37322789 \h </w:instrText>
      </w:r>
      <w:r>
        <w:fldChar w:fldCharType="separate"/>
      </w:r>
      <w:r>
        <w:t>60</w:t>
      </w:r>
      <w:r>
        <w:fldChar w:fldCharType="end"/>
      </w:r>
    </w:p>
    <w:p w14:paraId="1ED42792" w14:textId="55BFFA8A" w:rsidR="000D4530" w:rsidRDefault="000D453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_Toc37322790 \h </w:instrText>
      </w:r>
      <w:r>
        <w:fldChar w:fldCharType="separate"/>
      </w:r>
      <w:r>
        <w:t>60</w:t>
      </w:r>
      <w:r>
        <w:fldChar w:fldCharType="end"/>
      </w:r>
    </w:p>
    <w:p w14:paraId="4BFEC908" w14:textId="21185573" w:rsidR="000D4530" w:rsidRDefault="000D453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_Toc37322791 \h </w:instrText>
      </w:r>
      <w:r>
        <w:fldChar w:fldCharType="separate"/>
      </w:r>
      <w:r>
        <w:t>61</w:t>
      </w:r>
      <w:r>
        <w:fldChar w:fldCharType="end"/>
      </w:r>
    </w:p>
    <w:p w14:paraId="08730C34" w14:textId="7772B331" w:rsidR="000D4530" w:rsidRDefault="000D4530">
      <w:pPr>
        <w:pStyle w:val="TOC5"/>
        <w:rPr>
          <w:rFonts w:asciiTheme="minorHAnsi" w:eastAsiaTheme="minorEastAsia" w:hAnsiTheme="minorHAnsi" w:cstheme="minorBidi"/>
          <w:sz w:val="22"/>
          <w:szCs w:val="22"/>
          <w:lang w:eastAsia="en-GB"/>
        </w:rPr>
      </w:pPr>
      <w:r w:rsidRPr="000D4530">
        <w:t>6.2.3.2.1</w:t>
      </w:r>
      <w:r w:rsidRPr="000D4530">
        <w:rPr>
          <w:rFonts w:asciiTheme="minorHAnsi" w:eastAsiaTheme="minorEastAsia" w:hAnsiTheme="minorHAnsi" w:cstheme="minorBidi"/>
          <w:sz w:val="22"/>
          <w:szCs w:val="22"/>
        </w:rPr>
        <w:tab/>
      </w:r>
      <w:r w:rsidRPr="00DF4A04">
        <w:rPr>
          <w:snapToGrid w:val="0"/>
          <w:lang w:eastAsia="zh-CN"/>
        </w:rPr>
        <w:t>A-MPR for NS_201 for power class 1</w:t>
      </w:r>
      <w:r>
        <w:tab/>
      </w:r>
      <w:r>
        <w:fldChar w:fldCharType="begin" w:fldLock="1"/>
      </w:r>
      <w:r>
        <w:instrText xml:space="preserve"> PAGEREF _Toc37322792 \h </w:instrText>
      </w:r>
      <w:r>
        <w:fldChar w:fldCharType="separate"/>
      </w:r>
      <w:r>
        <w:t>61</w:t>
      </w:r>
      <w:r>
        <w:fldChar w:fldCharType="end"/>
      </w:r>
    </w:p>
    <w:p w14:paraId="40A7E7A1" w14:textId="0158FBCD" w:rsidR="000D4530" w:rsidRDefault="000D4530">
      <w:pPr>
        <w:pStyle w:val="TOC5"/>
        <w:rPr>
          <w:rFonts w:asciiTheme="minorHAnsi" w:eastAsiaTheme="minorEastAsia" w:hAnsiTheme="minorHAnsi" w:cstheme="minorBidi"/>
          <w:sz w:val="22"/>
          <w:szCs w:val="22"/>
          <w:lang w:eastAsia="en-GB"/>
        </w:rPr>
      </w:pPr>
      <w:r w:rsidRPr="000D4530">
        <w:t>6.2.3.2.2</w:t>
      </w:r>
      <w:r w:rsidRPr="000D4530">
        <w:rPr>
          <w:rFonts w:asciiTheme="minorHAnsi" w:eastAsiaTheme="minorEastAsia" w:hAnsiTheme="minorHAnsi" w:cstheme="minorBidi"/>
          <w:sz w:val="22"/>
          <w:szCs w:val="22"/>
        </w:rPr>
        <w:tab/>
      </w:r>
      <w:r w:rsidRPr="00DF4A04">
        <w:rPr>
          <w:snapToGrid w:val="0"/>
          <w:lang w:eastAsia="zh-CN"/>
        </w:rPr>
        <w:t>A-MPR for NS_201 for power class 2</w:t>
      </w:r>
      <w:r>
        <w:tab/>
      </w:r>
      <w:r>
        <w:fldChar w:fldCharType="begin" w:fldLock="1"/>
      </w:r>
      <w:r>
        <w:instrText xml:space="preserve"> PAGEREF _Toc37322793 \h </w:instrText>
      </w:r>
      <w:r>
        <w:fldChar w:fldCharType="separate"/>
      </w:r>
      <w:r>
        <w:t>61</w:t>
      </w:r>
      <w:r>
        <w:fldChar w:fldCharType="end"/>
      </w:r>
    </w:p>
    <w:p w14:paraId="046DE2EF" w14:textId="56F50E82" w:rsidR="000D4530" w:rsidRDefault="000D4530">
      <w:pPr>
        <w:pStyle w:val="TOC5"/>
        <w:rPr>
          <w:rFonts w:asciiTheme="minorHAnsi" w:eastAsiaTheme="minorEastAsia" w:hAnsiTheme="minorHAnsi" w:cstheme="minorBidi"/>
          <w:sz w:val="22"/>
          <w:szCs w:val="22"/>
          <w:lang w:eastAsia="en-GB"/>
        </w:rPr>
      </w:pPr>
      <w:r w:rsidRPr="000D4530">
        <w:t>6.2.3.2.3</w:t>
      </w:r>
      <w:r w:rsidRPr="000D4530">
        <w:rPr>
          <w:rFonts w:asciiTheme="minorHAnsi" w:eastAsiaTheme="minorEastAsia" w:hAnsiTheme="minorHAnsi" w:cstheme="minorBidi"/>
          <w:sz w:val="22"/>
          <w:szCs w:val="22"/>
        </w:rPr>
        <w:tab/>
      </w:r>
      <w:r w:rsidRPr="00DF4A04">
        <w:rPr>
          <w:snapToGrid w:val="0"/>
          <w:lang w:eastAsia="zh-CN"/>
        </w:rPr>
        <w:t>A-MPR for NS_201 for power class 3</w:t>
      </w:r>
      <w:r>
        <w:tab/>
      </w:r>
      <w:r>
        <w:fldChar w:fldCharType="begin" w:fldLock="1"/>
      </w:r>
      <w:r>
        <w:instrText xml:space="preserve"> PAGEREF _Toc37322794 \h </w:instrText>
      </w:r>
      <w:r>
        <w:fldChar w:fldCharType="separate"/>
      </w:r>
      <w:r>
        <w:t>61</w:t>
      </w:r>
      <w:r>
        <w:fldChar w:fldCharType="end"/>
      </w:r>
    </w:p>
    <w:p w14:paraId="06A79D54" w14:textId="06EF9E8B" w:rsidR="000D4530" w:rsidRDefault="000D4530">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_Toc37322795 \h </w:instrText>
      </w:r>
      <w:r>
        <w:fldChar w:fldCharType="separate"/>
      </w:r>
      <w:r>
        <w:t>61</w:t>
      </w:r>
      <w:r>
        <w:fldChar w:fldCharType="end"/>
      </w:r>
    </w:p>
    <w:p w14:paraId="674B6353" w14:textId="22869AE8" w:rsidR="000D4530" w:rsidRDefault="000D453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_Toc37322796 \h </w:instrText>
      </w:r>
      <w:r>
        <w:fldChar w:fldCharType="separate"/>
      </w:r>
      <w:r>
        <w:t>61</w:t>
      </w:r>
      <w:r>
        <w:fldChar w:fldCharType="end"/>
      </w:r>
    </w:p>
    <w:p w14:paraId="522E4FC0" w14:textId="185905BA" w:rsidR="000D4530" w:rsidRDefault="000D4530">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_Toc37322797 \h </w:instrText>
      </w:r>
      <w:r>
        <w:fldChar w:fldCharType="separate"/>
      </w:r>
      <w:r>
        <w:t>61</w:t>
      </w:r>
      <w:r>
        <w:fldChar w:fldCharType="end"/>
      </w:r>
    </w:p>
    <w:p w14:paraId="55B66878" w14:textId="54C9ACEA" w:rsidR="000D4530" w:rsidRDefault="000D4530">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_Toc37322798 \h </w:instrText>
      </w:r>
      <w:r>
        <w:fldChar w:fldCharType="separate"/>
      </w:r>
      <w:r>
        <w:t>62</w:t>
      </w:r>
      <w:r>
        <w:fldChar w:fldCharType="end"/>
      </w:r>
    </w:p>
    <w:p w14:paraId="51D296C3" w14:textId="44776643" w:rsidR="000D4530" w:rsidRDefault="000D4530">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_Toc37322799 \h </w:instrText>
      </w:r>
      <w:r>
        <w:fldChar w:fldCharType="separate"/>
      </w:r>
      <w:r>
        <w:t>62</w:t>
      </w:r>
      <w:r>
        <w:fldChar w:fldCharType="end"/>
      </w:r>
    </w:p>
    <w:p w14:paraId="16EEA882" w14:textId="57626FF2" w:rsidR="000D4530" w:rsidRDefault="000D4530">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_Toc37322800 \h </w:instrText>
      </w:r>
      <w:r>
        <w:fldChar w:fldCharType="separate"/>
      </w:r>
      <w:r>
        <w:t>62</w:t>
      </w:r>
      <w:r>
        <w:fldChar w:fldCharType="end"/>
      </w:r>
    </w:p>
    <w:p w14:paraId="5CC34BC1" w14:textId="47445724" w:rsidR="000D4530" w:rsidRDefault="000D453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_Toc37322801 \h </w:instrText>
      </w:r>
      <w:r>
        <w:fldChar w:fldCharType="separate"/>
      </w:r>
      <w:r>
        <w:t>62</w:t>
      </w:r>
      <w:r>
        <w:fldChar w:fldCharType="end"/>
      </w:r>
    </w:p>
    <w:p w14:paraId="4B3E24B9" w14:textId="7F788CEE" w:rsidR="000D4530" w:rsidRDefault="000D4530">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_Toc37322802 \h </w:instrText>
      </w:r>
      <w:r>
        <w:fldChar w:fldCharType="separate"/>
      </w:r>
      <w:r>
        <w:t>63</w:t>
      </w:r>
      <w:r>
        <w:fldChar w:fldCharType="end"/>
      </w:r>
    </w:p>
    <w:p w14:paraId="2A139F7B" w14:textId="211F92EB" w:rsidR="000D4530" w:rsidRDefault="000D4530">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_Toc37322803 \h </w:instrText>
      </w:r>
      <w:r>
        <w:fldChar w:fldCharType="separate"/>
      </w:r>
      <w:r>
        <w:t>63</w:t>
      </w:r>
      <w:r>
        <w:fldChar w:fldCharType="end"/>
      </w:r>
    </w:p>
    <w:p w14:paraId="4DD9F618" w14:textId="2F5DE6A9" w:rsidR="000D4530" w:rsidRDefault="000D4530">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_Toc37322804 \h </w:instrText>
      </w:r>
      <w:r>
        <w:fldChar w:fldCharType="separate"/>
      </w:r>
      <w:r>
        <w:t>63</w:t>
      </w:r>
      <w:r>
        <w:fldChar w:fldCharType="end"/>
      </w:r>
    </w:p>
    <w:p w14:paraId="3DC2CA57" w14:textId="75993DF4" w:rsidR="000D4530" w:rsidRDefault="000D4530">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_Toc37322805 \h </w:instrText>
      </w:r>
      <w:r>
        <w:fldChar w:fldCharType="separate"/>
      </w:r>
      <w:r>
        <w:t>63</w:t>
      </w:r>
      <w:r>
        <w:fldChar w:fldCharType="end"/>
      </w:r>
    </w:p>
    <w:p w14:paraId="74D93A5A" w14:textId="7AE6F936" w:rsidR="000D4530" w:rsidRDefault="000D4530">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_Toc37322806 \h </w:instrText>
      </w:r>
      <w:r>
        <w:fldChar w:fldCharType="separate"/>
      </w:r>
      <w:r>
        <w:t>63</w:t>
      </w:r>
      <w:r>
        <w:fldChar w:fldCharType="end"/>
      </w:r>
    </w:p>
    <w:p w14:paraId="4CA08B3A" w14:textId="46F6FBF9" w:rsidR="000D4530" w:rsidRDefault="000D4530">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_Toc37322807 \h </w:instrText>
      </w:r>
      <w:r>
        <w:fldChar w:fldCharType="separate"/>
      </w:r>
      <w:r>
        <w:t>64</w:t>
      </w:r>
      <w:r>
        <w:fldChar w:fldCharType="end"/>
      </w:r>
    </w:p>
    <w:p w14:paraId="460A05B7" w14:textId="4A92AE3D" w:rsidR="000D4530" w:rsidRDefault="000D4530">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_Toc37322808 \h </w:instrText>
      </w:r>
      <w:r>
        <w:fldChar w:fldCharType="separate"/>
      </w:r>
      <w:r>
        <w:t>64</w:t>
      </w:r>
      <w:r>
        <w:fldChar w:fldCharType="end"/>
      </w:r>
    </w:p>
    <w:p w14:paraId="098A0890" w14:textId="06800758" w:rsidR="000D4530" w:rsidRDefault="000D4530">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_Toc37322809 \h </w:instrText>
      </w:r>
      <w:r>
        <w:fldChar w:fldCharType="separate"/>
      </w:r>
      <w:r>
        <w:t>65</w:t>
      </w:r>
      <w:r>
        <w:fldChar w:fldCharType="end"/>
      </w:r>
    </w:p>
    <w:p w14:paraId="0F772FF1" w14:textId="6F6E0931" w:rsidR="000D4530" w:rsidRDefault="000D4530">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_Toc37322810 \h </w:instrText>
      </w:r>
      <w:r>
        <w:fldChar w:fldCharType="separate"/>
      </w:r>
      <w:r>
        <w:t>65</w:t>
      </w:r>
      <w:r>
        <w:fldChar w:fldCharType="end"/>
      </w:r>
    </w:p>
    <w:p w14:paraId="6A76E9CB" w14:textId="7079282F" w:rsidR="000D4530" w:rsidRDefault="000D4530">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_Toc37322811 \h </w:instrText>
      </w:r>
      <w:r>
        <w:fldChar w:fldCharType="separate"/>
      </w:r>
      <w:r>
        <w:t>65</w:t>
      </w:r>
      <w:r>
        <w:fldChar w:fldCharType="end"/>
      </w:r>
    </w:p>
    <w:p w14:paraId="6EF40841" w14:textId="3B4FAF78" w:rsidR="000D4530" w:rsidRDefault="000D4530">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_Toc37322812 \h </w:instrText>
      </w:r>
      <w:r>
        <w:fldChar w:fldCharType="separate"/>
      </w:r>
      <w:r>
        <w:t>66</w:t>
      </w:r>
      <w:r>
        <w:fldChar w:fldCharType="end"/>
      </w:r>
    </w:p>
    <w:p w14:paraId="22ED9AF4" w14:textId="2873EF71" w:rsidR="000D4530" w:rsidRDefault="000D4530">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_Toc37322813 \h </w:instrText>
      </w:r>
      <w:r>
        <w:fldChar w:fldCharType="separate"/>
      </w:r>
      <w:r>
        <w:t>66</w:t>
      </w:r>
      <w:r>
        <w:fldChar w:fldCharType="end"/>
      </w:r>
    </w:p>
    <w:p w14:paraId="105E4781" w14:textId="0CDB8445" w:rsidR="000D4530" w:rsidRDefault="000D4530">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_Toc37322814 \h </w:instrText>
      </w:r>
      <w:r>
        <w:fldChar w:fldCharType="separate"/>
      </w:r>
      <w:r>
        <w:t>66</w:t>
      </w:r>
      <w:r>
        <w:fldChar w:fldCharType="end"/>
      </w:r>
    </w:p>
    <w:p w14:paraId="0BE9D092" w14:textId="5592F5B0" w:rsidR="000D4530" w:rsidRDefault="000D4530">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_Toc37322815 \h </w:instrText>
      </w:r>
      <w:r>
        <w:fldChar w:fldCharType="separate"/>
      </w:r>
      <w:r>
        <w:t>67</w:t>
      </w:r>
      <w:r>
        <w:fldChar w:fldCharType="end"/>
      </w:r>
    </w:p>
    <w:p w14:paraId="23F32710" w14:textId="776428FC" w:rsidR="000D4530" w:rsidRDefault="000D4530">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_Toc37322816 \h </w:instrText>
      </w:r>
      <w:r>
        <w:fldChar w:fldCharType="separate"/>
      </w:r>
      <w:r>
        <w:t>67</w:t>
      </w:r>
      <w:r>
        <w:fldChar w:fldCharType="end"/>
      </w:r>
    </w:p>
    <w:p w14:paraId="422E693A" w14:textId="466ABF5B" w:rsidR="000D4530" w:rsidRDefault="000D4530">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_Toc37322817 \h </w:instrText>
      </w:r>
      <w:r>
        <w:fldChar w:fldCharType="separate"/>
      </w:r>
      <w:r>
        <w:t>67</w:t>
      </w:r>
      <w:r>
        <w:fldChar w:fldCharType="end"/>
      </w:r>
    </w:p>
    <w:p w14:paraId="0987BCCD" w14:textId="25AEDE5C" w:rsidR="000D4530" w:rsidRDefault="000D4530">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_Toc37322818 \h </w:instrText>
      </w:r>
      <w:r>
        <w:fldChar w:fldCharType="separate"/>
      </w:r>
      <w:r>
        <w:t>67</w:t>
      </w:r>
      <w:r>
        <w:fldChar w:fldCharType="end"/>
      </w:r>
    </w:p>
    <w:p w14:paraId="3762B913" w14:textId="7F1DFDD9" w:rsidR="000D4530" w:rsidRDefault="000D4530">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_Toc37322819 \h </w:instrText>
      </w:r>
      <w:r>
        <w:fldChar w:fldCharType="separate"/>
      </w:r>
      <w:r>
        <w:t>67</w:t>
      </w:r>
      <w:r>
        <w:fldChar w:fldCharType="end"/>
      </w:r>
    </w:p>
    <w:p w14:paraId="6162D502" w14:textId="47ED87C6" w:rsidR="000D4530" w:rsidRDefault="000D4530">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_Toc37322820 \h </w:instrText>
      </w:r>
      <w:r>
        <w:fldChar w:fldCharType="separate"/>
      </w:r>
      <w:r>
        <w:t>67</w:t>
      </w:r>
      <w:r>
        <w:fldChar w:fldCharType="end"/>
      </w:r>
    </w:p>
    <w:p w14:paraId="27929607" w14:textId="25124B95" w:rsidR="000D4530" w:rsidRDefault="000D4530">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_Toc37322821 \h </w:instrText>
      </w:r>
      <w:r>
        <w:fldChar w:fldCharType="separate"/>
      </w:r>
      <w:r>
        <w:t>67</w:t>
      </w:r>
      <w:r>
        <w:fldChar w:fldCharType="end"/>
      </w:r>
    </w:p>
    <w:p w14:paraId="3D925E63" w14:textId="4C46A490" w:rsidR="000D4530" w:rsidRDefault="000D4530">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_Toc37322822 \h </w:instrText>
      </w:r>
      <w:r>
        <w:fldChar w:fldCharType="separate"/>
      </w:r>
      <w:r>
        <w:t>67</w:t>
      </w:r>
      <w:r>
        <w:fldChar w:fldCharType="end"/>
      </w:r>
    </w:p>
    <w:p w14:paraId="333BDF9F" w14:textId="56FC405E" w:rsidR="000D4530" w:rsidRDefault="000D4530">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_Toc37322823 \h </w:instrText>
      </w:r>
      <w:r>
        <w:fldChar w:fldCharType="separate"/>
      </w:r>
      <w:r>
        <w:t>68</w:t>
      </w:r>
      <w:r>
        <w:fldChar w:fldCharType="end"/>
      </w:r>
    </w:p>
    <w:p w14:paraId="1AFEA092" w14:textId="284C2FBD" w:rsidR="000D4530" w:rsidRDefault="000D4530">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_Toc37322824 \h </w:instrText>
      </w:r>
      <w:r>
        <w:fldChar w:fldCharType="separate"/>
      </w:r>
      <w:r>
        <w:t>68</w:t>
      </w:r>
      <w:r>
        <w:fldChar w:fldCharType="end"/>
      </w:r>
    </w:p>
    <w:p w14:paraId="3562B14B" w14:textId="3A55A86A" w:rsidR="000D4530" w:rsidRDefault="000D4530">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_Toc37322825 \h </w:instrText>
      </w:r>
      <w:r>
        <w:fldChar w:fldCharType="separate"/>
      </w:r>
      <w:r>
        <w:t>68</w:t>
      </w:r>
      <w:r>
        <w:fldChar w:fldCharType="end"/>
      </w:r>
    </w:p>
    <w:p w14:paraId="26386330" w14:textId="14DF9EF2" w:rsidR="000D4530" w:rsidRDefault="000D4530">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_Toc37322826 \h </w:instrText>
      </w:r>
      <w:r>
        <w:fldChar w:fldCharType="separate"/>
      </w:r>
      <w:r>
        <w:t>69</w:t>
      </w:r>
      <w:r>
        <w:fldChar w:fldCharType="end"/>
      </w:r>
    </w:p>
    <w:p w14:paraId="5C41F337" w14:textId="71A793B7" w:rsidR="000D4530" w:rsidRDefault="000D4530">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_Toc37322827 \h </w:instrText>
      </w:r>
      <w:r>
        <w:fldChar w:fldCharType="separate"/>
      </w:r>
      <w:r>
        <w:t>70</w:t>
      </w:r>
      <w:r>
        <w:fldChar w:fldCharType="end"/>
      </w:r>
    </w:p>
    <w:p w14:paraId="691C6975" w14:textId="0E2613C8" w:rsidR="000D4530" w:rsidRDefault="000D4530">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_Toc37322828 \h </w:instrText>
      </w:r>
      <w:r>
        <w:fldChar w:fldCharType="separate"/>
      </w:r>
      <w:r>
        <w:t>71</w:t>
      </w:r>
      <w:r>
        <w:fldChar w:fldCharType="end"/>
      </w:r>
    </w:p>
    <w:p w14:paraId="02069D9A" w14:textId="1E54CD1C" w:rsidR="000D4530" w:rsidRDefault="000D4530">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_Toc37322829 \h </w:instrText>
      </w:r>
      <w:r>
        <w:fldChar w:fldCharType="separate"/>
      </w:r>
      <w:r>
        <w:t>72</w:t>
      </w:r>
      <w:r>
        <w:fldChar w:fldCharType="end"/>
      </w:r>
    </w:p>
    <w:p w14:paraId="52D8C63B" w14:textId="02A4A8D5" w:rsidR="000D4530" w:rsidRDefault="000D4530">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_Toc37322830 \h </w:instrText>
      </w:r>
      <w:r>
        <w:fldChar w:fldCharType="separate"/>
      </w:r>
      <w:r>
        <w:t>72</w:t>
      </w:r>
      <w:r>
        <w:fldChar w:fldCharType="end"/>
      </w:r>
    </w:p>
    <w:p w14:paraId="6139A27F" w14:textId="0066DBD3" w:rsidR="000D4530" w:rsidRDefault="000D4530">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_Toc37322831 \h </w:instrText>
      </w:r>
      <w:r>
        <w:fldChar w:fldCharType="separate"/>
      </w:r>
      <w:r>
        <w:t>72</w:t>
      </w:r>
      <w:r>
        <w:fldChar w:fldCharType="end"/>
      </w:r>
    </w:p>
    <w:p w14:paraId="7B1BC38A" w14:textId="2A6565F8" w:rsidR="000D4530" w:rsidRDefault="000D4530">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_Toc37322832 \h </w:instrText>
      </w:r>
      <w:r>
        <w:fldChar w:fldCharType="separate"/>
      </w:r>
      <w:r>
        <w:t>72</w:t>
      </w:r>
      <w:r>
        <w:fldChar w:fldCharType="end"/>
      </w:r>
    </w:p>
    <w:p w14:paraId="73298A6D" w14:textId="35359C6F" w:rsidR="000D4530" w:rsidRDefault="000D4530">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_Toc37322833 \h </w:instrText>
      </w:r>
      <w:r>
        <w:fldChar w:fldCharType="separate"/>
      </w:r>
      <w:r>
        <w:t>72</w:t>
      </w:r>
      <w:r>
        <w:fldChar w:fldCharType="end"/>
      </w:r>
    </w:p>
    <w:p w14:paraId="1BB07D33" w14:textId="4C97DB67" w:rsidR="000D4530" w:rsidRDefault="000D4530">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_Toc37322834 \h </w:instrText>
      </w:r>
      <w:r>
        <w:fldChar w:fldCharType="separate"/>
      </w:r>
      <w:r>
        <w:t>73</w:t>
      </w:r>
      <w:r>
        <w:fldChar w:fldCharType="end"/>
      </w:r>
    </w:p>
    <w:p w14:paraId="5CBFBBE8" w14:textId="35B51F8A" w:rsidR="000D4530" w:rsidRDefault="000D4530">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_Toc37322835 \h </w:instrText>
      </w:r>
      <w:r>
        <w:fldChar w:fldCharType="separate"/>
      </w:r>
      <w:r>
        <w:t>73</w:t>
      </w:r>
      <w:r>
        <w:fldChar w:fldCharType="end"/>
      </w:r>
    </w:p>
    <w:p w14:paraId="42989DD4" w14:textId="289A91FE" w:rsidR="000D4530" w:rsidRDefault="000D4530">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_Toc37322836 \h </w:instrText>
      </w:r>
      <w:r>
        <w:fldChar w:fldCharType="separate"/>
      </w:r>
      <w:r>
        <w:t>73</w:t>
      </w:r>
      <w:r>
        <w:fldChar w:fldCharType="end"/>
      </w:r>
    </w:p>
    <w:p w14:paraId="73EBB317" w14:textId="5D1D86C9" w:rsidR="000D4530" w:rsidRDefault="000D4530">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_Toc37322837 \h </w:instrText>
      </w:r>
      <w:r>
        <w:fldChar w:fldCharType="separate"/>
      </w:r>
      <w:r>
        <w:t>73</w:t>
      </w:r>
      <w:r>
        <w:fldChar w:fldCharType="end"/>
      </w:r>
    </w:p>
    <w:p w14:paraId="34427AD5" w14:textId="0F08965A" w:rsidR="000D4530" w:rsidRDefault="000D4530">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_Toc37322838 \h </w:instrText>
      </w:r>
      <w:r>
        <w:fldChar w:fldCharType="separate"/>
      </w:r>
      <w:r>
        <w:t>73</w:t>
      </w:r>
      <w:r>
        <w:fldChar w:fldCharType="end"/>
      </w:r>
    </w:p>
    <w:p w14:paraId="756F126B" w14:textId="6854EA0A" w:rsidR="000D4530" w:rsidRDefault="000D4530">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_Toc37322839 \h </w:instrText>
      </w:r>
      <w:r>
        <w:fldChar w:fldCharType="separate"/>
      </w:r>
      <w:r>
        <w:t>73</w:t>
      </w:r>
      <w:r>
        <w:fldChar w:fldCharType="end"/>
      </w:r>
    </w:p>
    <w:p w14:paraId="4122994B" w14:textId="7CE1C9F5" w:rsidR="000D4530" w:rsidRDefault="000D453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_Toc37322840 \h </w:instrText>
      </w:r>
      <w:r>
        <w:fldChar w:fldCharType="separate"/>
      </w:r>
      <w:r>
        <w:t>73</w:t>
      </w:r>
      <w:r>
        <w:fldChar w:fldCharType="end"/>
      </w:r>
    </w:p>
    <w:p w14:paraId="675FA6FD" w14:textId="108FDCC6" w:rsidR="000D4530" w:rsidRDefault="000D453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_Toc37322841 \h </w:instrText>
      </w:r>
      <w:r>
        <w:fldChar w:fldCharType="separate"/>
      </w:r>
      <w:r>
        <w:t>73</w:t>
      </w:r>
      <w:r>
        <w:fldChar w:fldCharType="end"/>
      </w:r>
    </w:p>
    <w:p w14:paraId="5B962275" w14:textId="23816322" w:rsidR="000D4530" w:rsidRDefault="000D453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_Toc37322842 \h </w:instrText>
      </w:r>
      <w:r>
        <w:fldChar w:fldCharType="separate"/>
      </w:r>
      <w:r>
        <w:t>73</w:t>
      </w:r>
      <w:r>
        <w:fldChar w:fldCharType="end"/>
      </w:r>
    </w:p>
    <w:p w14:paraId="29B4C795" w14:textId="311313B4" w:rsidR="000D4530" w:rsidRDefault="000D453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_Toc37322843 \h </w:instrText>
      </w:r>
      <w:r>
        <w:fldChar w:fldCharType="separate"/>
      </w:r>
      <w:r>
        <w:t>73</w:t>
      </w:r>
      <w:r>
        <w:fldChar w:fldCharType="end"/>
      </w:r>
    </w:p>
    <w:p w14:paraId="17597A3F" w14:textId="3B124AF1" w:rsidR="000D4530" w:rsidRDefault="000D453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_Toc37322844 \h </w:instrText>
      </w:r>
      <w:r>
        <w:fldChar w:fldCharType="separate"/>
      </w:r>
      <w:r>
        <w:t>74</w:t>
      </w:r>
      <w:r>
        <w:fldChar w:fldCharType="end"/>
      </w:r>
    </w:p>
    <w:p w14:paraId="5EB37191" w14:textId="23AA5517" w:rsidR="000D4530" w:rsidRDefault="000D453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_Toc37322845 \h </w:instrText>
      </w:r>
      <w:r>
        <w:fldChar w:fldCharType="separate"/>
      </w:r>
      <w:r>
        <w:t>74</w:t>
      </w:r>
      <w:r>
        <w:fldChar w:fldCharType="end"/>
      </w:r>
    </w:p>
    <w:p w14:paraId="2518A7BC" w14:textId="3FF0F595" w:rsidR="000D4530" w:rsidRDefault="000D453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_Toc37322846 \h </w:instrText>
      </w:r>
      <w:r>
        <w:fldChar w:fldCharType="separate"/>
      </w:r>
      <w:r>
        <w:t>74</w:t>
      </w:r>
      <w:r>
        <w:fldChar w:fldCharType="end"/>
      </w:r>
    </w:p>
    <w:p w14:paraId="3DE7ABE4" w14:textId="1599D530" w:rsidR="000D4530" w:rsidRDefault="000D453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_Toc37322847 \h </w:instrText>
      </w:r>
      <w:r>
        <w:fldChar w:fldCharType="separate"/>
      </w:r>
      <w:r>
        <w:t>74</w:t>
      </w:r>
      <w:r>
        <w:fldChar w:fldCharType="end"/>
      </w:r>
    </w:p>
    <w:p w14:paraId="7BBA2670" w14:textId="40C59FD5" w:rsidR="000D4530" w:rsidRDefault="000D453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_Toc37322848 \h </w:instrText>
      </w:r>
      <w:r>
        <w:fldChar w:fldCharType="separate"/>
      </w:r>
      <w:r>
        <w:t>75</w:t>
      </w:r>
      <w:r>
        <w:fldChar w:fldCharType="end"/>
      </w:r>
    </w:p>
    <w:p w14:paraId="2F618402" w14:textId="2F3FA11F" w:rsidR="000D4530" w:rsidRDefault="000D453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_Toc37322849 \h </w:instrText>
      </w:r>
      <w:r>
        <w:fldChar w:fldCharType="separate"/>
      </w:r>
      <w:r>
        <w:t>75</w:t>
      </w:r>
      <w:r>
        <w:fldChar w:fldCharType="end"/>
      </w:r>
    </w:p>
    <w:p w14:paraId="4B121B2A" w14:textId="10FE1AD1" w:rsidR="000D4530" w:rsidRDefault="000D453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_Toc37322850 \h </w:instrText>
      </w:r>
      <w:r>
        <w:fldChar w:fldCharType="separate"/>
      </w:r>
      <w:r>
        <w:t>75</w:t>
      </w:r>
      <w:r>
        <w:fldChar w:fldCharType="end"/>
      </w:r>
    </w:p>
    <w:p w14:paraId="10A8FD51" w14:textId="732517C0" w:rsidR="000D4530" w:rsidRDefault="000D453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_Toc37322851 \h </w:instrText>
      </w:r>
      <w:r>
        <w:fldChar w:fldCharType="separate"/>
      </w:r>
      <w:r>
        <w:t>76</w:t>
      </w:r>
      <w:r>
        <w:fldChar w:fldCharType="end"/>
      </w:r>
    </w:p>
    <w:p w14:paraId="3E0AC4D9" w14:textId="152D52E9" w:rsidR="000D4530" w:rsidRDefault="000D4530">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_Toc37322852 \h </w:instrText>
      </w:r>
      <w:r>
        <w:fldChar w:fldCharType="separate"/>
      </w:r>
      <w:r>
        <w:t>76</w:t>
      </w:r>
      <w:r>
        <w:fldChar w:fldCharType="end"/>
      </w:r>
    </w:p>
    <w:p w14:paraId="3E2E8A0E" w14:textId="76C6AEF5" w:rsidR="000D4530" w:rsidRDefault="000D4530">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_Toc37322853 \h </w:instrText>
      </w:r>
      <w:r>
        <w:fldChar w:fldCharType="separate"/>
      </w:r>
      <w:r>
        <w:t>78</w:t>
      </w:r>
      <w:r>
        <w:fldChar w:fldCharType="end"/>
      </w:r>
    </w:p>
    <w:p w14:paraId="1A731108" w14:textId="5E19D0FC" w:rsidR="000D4530" w:rsidRDefault="000D4530">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_Toc37322854 \h </w:instrText>
      </w:r>
      <w:r>
        <w:fldChar w:fldCharType="separate"/>
      </w:r>
      <w:r>
        <w:t>78</w:t>
      </w:r>
      <w:r>
        <w:fldChar w:fldCharType="end"/>
      </w:r>
    </w:p>
    <w:p w14:paraId="4B61207E" w14:textId="64E680B5" w:rsidR="000D4530" w:rsidRDefault="000D4530">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_Toc37322855 \h </w:instrText>
      </w:r>
      <w:r>
        <w:fldChar w:fldCharType="separate"/>
      </w:r>
      <w:r>
        <w:t>78</w:t>
      </w:r>
      <w:r>
        <w:fldChar w:fldCharType="end"/>
      </w:r>
    </w:p>
    <w:p w14:paraId="682871A4" w14:textId="3870B2BB" w:rsidR="000D4530" w:rsidRDefault="000D453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_Toc37322856 \h </w:instrText>
      </w:r>
      <w:r>
        <w:fldChar w:fldCharType="separate"/>
      </w:r>
      <w:r>
        <w:t>79</w:t>
      </w:r>
      <w:r>
        <w:fldChar w:fldCharType="end"/>
      </w:r>
    </w:p>
    <w:p w14:paraId="729C81AF" w14:textId="2BFB6D38" w:rsidR="000D4530" w:rsidRDefault="000D453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_Toc37322857 \h </w:instrText>
      </w:r>
      <w:r>
        <w:fldChar w:fldCharType="separate"/>
      </w:r>
      <w:r>
        <w:t>79</w:t>
      </w:r>
      <w:r>
        <w:fldChar w:fldCharType="end"/>
      </w:r>
    </w:p>
    <w:p w14:paraId="7927FFFF" w14:textId="54E1442A" w:rsidR="000D4530" w:rsidRDefault="000D453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_Toc37322858 \h </w:instrText>
      </w:r>
      <w:r>
        <w:fldChar w:fldCharType="separate"/>
      </w:r>
      <w:r>
        <w:t>79</w:t>
      </w:r>
      <w:r>
        <w:fldChar w:fldCharType="end"/>
      </w:r>
    </w:p>
    <w:p w14:paraId="0E94C95C" w14:textId="1F929381" w:rsidR="000D4530" w:rsidRDefault="000D453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_Toc37322859 \h </w:instrText>
      </w:r>
      <w:r>
        <w:fldChar w:fldCharType="separate"/>
      </w:r>
      <w:r>
        <w:t>80</w:t>
      </w:r>
      <w:r>
        <w:fldChar w:fldCharType="end"/>
      </w:r>
    </w:p>
    <w:p w14:paraId="7CFD7B4D" w14:textId="405D4F11" w:rsidR="000D4530" w:rsidRDefault="000D453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_Toc37322860 \h </w:instrText>
      </w:r>
      <w:r>
        <w:fldChar w:fldCharType="separate"/>
      </w:r>
      <w:r>
        <w:t>81</w:t>
      </w:r>
      <w:r>
        <w:fldChar w:fldCharType="end"/>
      </w:r>
    </w:p>
    <w:p w14:paraId="2370319C" w14:textId="57860355" w:rsidR="000D4530" w:rsidRDefault="000D4530">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_Toc37322861 \h </w:instrText>
      </w:r>
      <w:r>
        <w:fldChar w:fldCharType="separate"/>
      </w:r>
      <w:r>
        <w:t>81</w:t>
      </w:r>
      <w:r>
        <w:fldChar w:fldCharType="end"/>
      </w:r>
    </w:p>
    <w:p w14:paraId="222BF23C" w14:textId="79175CF0" w:rsidR="000D4530" w:rsidRDefault="000D4530">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_Toc37322862 \h </w:instrText>
      </w:r>
      <w:r>
        <w:fldChar w:fldCharType="separate"/>
      </w:r>
      <w:r>
        <w:t>81</w:t>
      </w:r>
      <w:r>
        <w:fldChar w:fldCharType="end"/>
      </w:r>
    </w:p>
    <w:p w14:paraId="0AF8A2FE" w14:textId="37B2220B" w:rsidR="000D4530" w:rsidRDefault="000D4530">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_Toc37322863 \h </w:instrText>
      </w:r>
      <w:r>
        <w:fldChar w:fldCharType="separate"/>
      </w:r>
      <w:r>
        <w:t>81</w:t>
      </w:r>
      <w:r>
        <w:fldChar w:fldCharType="end"/>
      </w:r>
    </w:p>
    <w:p w14:paraId="7F91B0C7" w14:textId="29F4267F" w:rsidR="000D4530" w:rsidRDefault="000D4530">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_Toc37322864 \h </w:instrText>
      </w:r>
      <w:r>
        <w:fldChar w:fldCharType="separate"/>
      </w:r>
      <w:r>
        <w:t>81</w:t>
      </w:r>
      <w:r>
        <w:fldChar w:fldCharType="end"/>
      </w:r>
    </w:p>
    <w:p w14:paraId="1337BF93" w14:textId="717D4213" w:rsidR="000D4530" w:rsidRDefault="000D4530">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_Toc37322865 \h </w:instrText>
      </w:r>
      <w:r>
        <w:fldChar w:fldCharType="separate"/>
      </w:r>
      <w:r>
        <w:t>82</w:t>
      </w:r>
      <w:r>
        <w:fldChar w:fldCharType="end"/>
      </w:r>
    </w:p>
    <w:p w14:paraId="5CBD38DA" w14:textId="24CE6692" w:rsidR="000D4530" w:rsidRDefault="000D4530">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_Toc37322866 \h </w:instrText>
      </w:r>
      <w:r>
        <w:fldChar w:fldCharType="separate"/>
      </w:r>
      <w:r>
        <w:t>82</w:t>
      </w:r>
      <w:r>
        <w:fldChar w:fldCharType="end"/>
      </w:r>
    </w:p>
    <w:p w14:paraId="623AE3DA" w14:textId="4A5FCA23" w:rsidR="000D4530" w:rsidRDefault="000D4530">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_Toc37322867 \h </w:instrText>
      </w:r>
      <w:r>
        <w:fldChar w:fldCharType="separate"/>
      </w:r>
      <w:r>
        <w:t>82</w:t>
      </w:r>
      <w:r>
        <w:fldChar w:fldCharType="end"/>
      </w:r>
    </w:p>
    <w:p w14:paraId="0844082D" w14:textId="6466155E" w:rsidR="000D4530" w:rsidRDefault="000D4530">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_Toc37322868 \h </w:instrText>
      </w:r>
      <w:r>
        <w:fldChar w:fldCharType="separate"/>
      </w:r>
      <w:r>
        <w:t>82</w:t>
      </w:r>
      <w:r>
        <w:fldChar w:fldCharType="end"/>
      </w:r>
    </w:p>
    <w:p w14:paraId="34FA61FE" w14:textId="06FAD65F" w:rsidR="000D4530" w:rsidRDefault="000D4530">
      <w:pPr>
        <w:pStyle w:val="TOC4"/>
        <w:rPr>
          <w:rFonts w:asciiTheme="minorHAnsi" w:eastAsiaTheme="minorEastAsia" w:hAnsiTheme="minorHAnsi" w:cstheme="minorBidi"/>
          <w:sz w:val="22"/>
          <w:szCs w:val="22"/>
          <w:lang w:eastAsia="en-GB"/>
        </w:rPr>
      </w:pPr>
      <w:r w:rsidRPr="000D4530">
        <w:t>6.3A.4.1</w:t>
      </w:r>
      <w:r w:rsidRPr="000D4530">
        <w:rPr>
          <w:rFonts w:asciiTheme="minorHAnsi" w:hAnsiTheme="minorHAnsi" w:cstheme="minorBidi"/>
          <w:sz w:val="22"/>
          <w:szCs w:val="22"/>
          <w:lang w:eastAsia="en-GB"/>
        </w:rPr>
        <w:tab/>
      </w:r>
      <w:r w:rsidRPr="00DF4A04">
        <w:rPr>
          <w:rFonts w:eastAsia="Malgun Gothic"/>
        </w:rPr>
        <w:t>General</w:t>
      </w:r>
      <w:r>
        <w:tab/>
      </w:r>
      <w:r>
        <w:fldChar w:fldCharType="begin" w:fldLock="1"/>
      </w:r>
      <w:r>
        <w:instrText xml:space="preserve"> PAGEREF _Toc37322869 \h </w:instrText>
      </w:r>
      <w:r>
        <w:fldChar w:fldCharType="separate"/>
      </w:r>
      <w:r>
        <w:t>82</w:t>
      </w:r>
      <w:r>
        <w:fldChar w:fldCharType="end"/>
      </w:r>
    </w:p>
    <w:p w14:paraId="048E173B" w14:textId="32D75DB3" w:rsidR="000D4530" w:rsidRDefault="000D4530">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_Toc37322870 \h </w:instrText>
      </w:r>
      <w:r>
        <w:fldChar w:fldCharType="separate"/>
      </w:r>
      <w:r>
        <w:t>83</w:t>
      </w:r>
      <w:r>
        <w:fldChar w:fldCharType="end"/>
      </w:r>
    </w:p>
    <w:p w14:paraId="5A1DF09F" w14:textId="5BFB6DFA" w:rsidR="000D4530" w:rsidRDefault="000D4530">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_Toc37322871 \h </w:instrText>
      </w:r>
      <w:r>
        <w:fldChar w:fldCharType="separate"/>
      </w:r>
      <w:r>
        <w:t>83</w:t>
      </w:r>
      <w:r>
        <w:fldChar w:fldCharType="end"/>
      </w:r>
    </w:p>
    <w:p w14:paraId="49A4FAD3" w14:textId="531EF995" w:rsidR="000D4530" w:rsidRDefault="000D4530">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_Toc37322872 \h </w:instrText>
      </w:r>
      <w:r>
        <w:fldChar w:fldCharType="separate"/>
      </w:r>
      <w:r>
        <w:t>83</w:t>
      </w:r>
      <w:r>
        <w:fldChar w:fldCharType="end"/>
      </w:r>
    </w:p>
    <w:p w14:paraId="59373C2E" w14:textId="445176A2" w:rsidR="000D4530" w:rsidRDefault="000D4530">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_Toc37322873 \h </w:instrText>
      </w:r>
      <w:r>
        <w:fldChar w:fldCharType="separate"/>
      </w:r>
      <w:r>
        <w:t>83</w:t>
      </w:r>
      <w:r>
        <w:fldChar w:fldCharType="end"/>
      </w:r>
    </w:p>
    <w:p w14:paraId="370C8E26" w14:textId="1278D6F4" w:rsidR="000D4530" w:rsidRDefault="000D4530">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_Toc37322874 \h </w:instrText>
      </w:r>
      <w:r>
        <w:fldChar w:fldCharType="separate"/>
      </w:r>
      <w:r>
        <w:t>83</w:t>
      </w:r>
      <w:r>
        <w:fldChar w:fldCharType="end"/>
      </w:r>
    </w:p>
    <w:p w14:paraId="77B60EAF" w14:textId="1A5803F1" w:rsidR="000D4530" w:rsidRDefault="000D4530">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_Toc37322875 \h </w:instrText>
      </w:r>
      <w:r>
        <w:fldChar w:fldCharType="separate"/>
      </w:r>
      <w:r>
        <w:t>84</w:t>
      </w:r>
      <w:r>
        <w:fldChar w:fldCharType="end"/>
      </w:r>
    </w:p>
    <w:p w14:paraId="1E5E4956" w14:textId="25897DD3" w:rsidR="000D4530" w:rsidRDefault="000D453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_Toc37322876 \h </w:instrText>
      </w:r>
      <w:r>
        <w:fldChar w:fldCharType="separate"/>
      </w:r>
      <w:r>
        <w:t>84</w:t>
      </w:r>
      <w:r>
        <w:fldChar w:fldCharType="end"/>
      </w:r>
    </w:p>
    <w:p w14:paraId="2230222A" w14:textId="31477C02" w:rsidR="000D4530" w:rsidRDefault="000D453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_Toc37322877 \h </w:instrText>
      </w:r>
      <w:r>
        <w:fldChar w:fldCharType="separate"/>
      </w:r>
      <w:r>
        <w:t>84</w:t>
      </w:r>
      <w:r>
        <w:fldChar w:fldCharType="end"/>
      </w:r>
    </w:p>
    <w:p w14:paraId="2B9B6865" w14:textId="1EE3A2C2" w:rsidR="000D4530" w:rsidRDefault="000D453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_Toc37322878 \h </w:instrText>
      </w:r>
      <w:r>
        <w:fldChar w:fldCharType="separate"/>
      </w:r>
      <w:r>
        <w:t>84</w:t>
      </w:r>
      <w:r>
        <w:fldChar w:fldCharType="end"/>
      </w:r>
    </w:p>
    <w:p w14:paraId="0400BAF2" w14:textId="7288F3A4" w:rsidR="000D4530" w:rsidRDefault="000D4530">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_Toc37322879 \h </w:instrText>
      </w:r>
      <w:r>
        <w:fldChar w:fldCharType="separate"/>
      </w:r>
      <w:r>
        <w:t>84</w:t>
      </w:r>
      <w:r>
        <w:fldChar w:fldCharType="end"/>
      </w:r>
    </w:p>
    <w:p w14:paraId="2B1077A2" w14:textId="5D3E73CA" w:rsidR="000D4530" w:rsidRDefault="000D453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_Toc37322880 \h </w:instrText>
      </w:r>
      <w:r>
        <w:fldChar w:fldCharType="separate"/>
      </w:r>
      <w:r>
        <w:t>84</w:t>
      </w:r>
      <w:r>
        <w:fldChar w:fldCharType="end"/>
      </w:r>
    </w:p>
    <w:p w14:paraId="31CA51A7" w14:textId="1AB12F0C" w:rsidR="000D4530" w:rsidRDefault="000D453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_Toc37322881 \h </w:instrText>
      </w:r>
      <w:r>
        <w:fldChar w:fldCharType="separate"/>
      </w:r>
      <w:r>
        <w:t>85</w:t>
      </w:r>
      <w:r>
        <w:fldChar w:fldCharType="end"/>
      </w:r>
    </w:p>
    <w:p w14:paraId="39AB384E" w14:textId="27AF5808" w:rsidR="000D4530" w:rsidRDefault="000D4530">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_Toc37322882 \h </w:instrText>
      </w:r>
      <w:r>
        <w:fldChar w:fldCharType="separate"/>
      </w:r>
      <w:r>
        <w:t>85</w:t>
      </w:r>
      <w:r>
        <w:fldChar w:fldCharType="end"/>
      </w:r>
    </w:p>
    <w:p w14:paraId="789BCA7F" w14:textId="6A970B0C" w:rsidR="000D4530" w:rsidRDefault="000D4530">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_Toc37322883 \h </w:instrText>
      </w:r>
      <w:r>
        <w:fldChar w:fldCharType="separate"/>
      </w:r>
      <w:r>
        <w:t>85</w:t>
      </w:r>
      <w:r>
        <w:fldChar w:fldCharType="end"/>
      </w:r>
    </w:p>
    <w:p w14:paraId="0BB452E4" w14:textId="15ACE9FB" w:rsidR="000D4530" w:rsidRDefault="000D4530">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_Toc37322884 \h </w:instrText>
      </w:r>
      <w:r>
        <w:fldChar w:fldCharType="separate"/>
      </w:r>
      <w:r>
        <w:t>85</w:t>
      </w:r>
      <w:r>
        <w:fldChar w:fldCharType="end"/>
      </w:r>
    </w:p>
    <w:p w14:paraId="1FDCA5E9" w14:textId="2A80C3C5" w:rsidR="000D4530" w:rsidRDefault="000D4530">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_Toc37322885 \h </w:instrText>
      </w:r>
      <w:r>
        <w:fldChar w:fldCharType="separate"/>
      </w:r>
      <w:r>
        <w:t>86</w:t>
      </w:r>
      <w:r>
        <w:fldChar w:fldCharType="end"/>
      </w:r>
    </w:p>
    <w:p w14:paraId="6ED58E25" w14:textId="41EB0A4C" w:rsidR="000D4530" w:rsidRDefault="000D4530">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_Toc37322886 \h </w:instrText>
      </w:r>
      <w:r>
        <w:fldChar w:fldCharType="separate"/>
      </w:r>
      <w:r>
        <w:t>86</w:t>
      </w:r>
      <w:r>
        <w:fldChar w:fldCharType="end"/>
      </w:r>
    </w:p>
    <w:p w14:paraId="11BB0B9E" w14:textId="6DC1DD19" w:rsidR="000D4530" w:rsidRDefault="000D453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_Toc37322887 \h </w:instrText>
      </w:r>
      <w:r>
        <w:fldChar w:fldCharType="separate"/>
      </w:r>
      <w:r>
        <w:t>86</w:t>
      </w:r>
      <w:r>
        <w:fldChar w:fldCharType="end"/>
      </w:r>
    </w:p>
    <w:p w14:paraId="4FB96EB6" w14:textId="05AD2544" w:rsidR="000D4530" w:rsidRDefault="000D4530">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_Toc37322888 \h </w:instrText>
      </w:r>
      <w:r>
        <w:fldChar w:fldCharType="separate"/>
      </w:r>
      <w:r>
        <w:t>86</w:t>
      </w:r>
      <w:r>
        <w:fldChar w:fldCharType="end"/>
      </w:r>
    </w:p>
    <w:p w14:paraId="17D90C71" w14:textId="3EBAD157" w:rsidR="000D4530" w:rsidRDefault="000D4530">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_Toc37322889 \h </w:instrText>
      </w:r>
      <w:r>
        <w:fldChar w:fldCharType="separate"/>
      </w:r>
      <w:r>
        <w:t>86</w:t>
      </w:r>
      <w:r>
        <w:fldChar w:fldCharType="end"/>
      </w:r>
    </w:p>
    <w:p w14:paraId="7CBF1A19" w14:textId="60E29E0D" w:rsidR="000D4530" w:rsidRDefault="000D4530">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DF4A04">
        <w:rPr>
          <w:rFonts w:eastAsia="Malgun Gothic"/>
        </w:rPr>
        <w:t>In-band emissions for power class 2</w:t>
      </w:r>
      <w:r>
        <w:tab/>
      </w:r>
      <w:r>
        <w:fldChar w:fldCharType="begin" w:fldLock="1"/>
      </w:r>
      <w:r>
        <w:instrText xml:space="preserve"> PAGEREF _Toc37322890 \h </w:instrText>
      </w:r>
      <w:r>
        <w:fldChar w:fldCharType="separate"/>
      </w:r>
      <w:r>
        <w:t>87</w:t>
      </w:r>
      <w:r>
        <w:fldChar w:fldCharType="end"/>
      </w:r>
    </w:p>
    <w:p w14:paraId="4A59231F" w14:textId="59186F69" w:rsidR="000D4530" w:rsidRDefault="000D4530">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DF4A04">
        <w:rPr>
          <w:rFonts w:eastAsia="Malgun Gothic"/>
        </w:rPr>
        <w:t>In-band emissions for power class 3</w:t>
      </w:r>
      <w:r>
        <w:tab/>
      </w:r>
      <w:r>
        <w:fldChar w:fldCharType="begin" w:fldLock="1"/>
      </w:r>
      <w:r>
        <w:instrText xml:space="preserve"> PAGEREF _Toc37322891 \h </w:instrText>
      </w:r>
      <w:r>
        <w:fldChar w:fldCharType="separate"/>
      </w:r>
      <w:r>
        <w:t>88</w:t>
      </w:r>
      <w:r>
        <w:fldChar w:fldCharType="end"/>
      </w:r>
    </w:p>
    <w:p w14:paraId="58A547C8" w14:textId="49DC5DEB" w:rsidR="000D4530" w:rsidRDefault="000D4530">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DF4A04">
        <w:rPr>
          <w:rFonts w:eastAsia="Malgun Gothic"/>
        </w:rPr>
        <w:t>In-band emissions for power class 4</w:t>
      </w:r>
      <w:r>
        <w:tab/>
      </w:r>
      <w:r>
        <w:fldChar w:fldCharType="begin" w:fldLock="1"/>
      </w:r>
      <w:r>
        <w:instrText xml:space="preserve"> PAGEREF _Toc37322892 \h </w:instrText>
      </w:r>
      <w:r>
        <w:fldChar w:fldCharType="separate"/>
      </w:r>
      <w:r>
        <w:t>89</w:t>
      </w:r>
      <w:r>
        <w:fldChar w:fldCharType="end"/>
      </w:r>
    </w:p>
    <w:p w14:paraId="57BFB698" w14:textId="00A17E18" w:rsidR="000D4530" w:rsidRDefault="000D453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_Toc37322893 \h </w:instrText>
      </w:r>
      <w:r>
        <w:fldChar w:fldCharType="separate"/>
      </w:r>
      <w:r>
        <w:t>90</w:t>
      </w:r>
      <w:r>
        <w:fldChar w:fldCharType="end"/>
      </w:r>
    </w:p>
    <w:p w14:paraId="70CCD77B" w14:textId="12D6A09B" w:rsidR="000D4530" w:rsidRDefault="000D4530">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_Toc37322894 \h </w:instrText>
      </w:r>
      <w:r>
        <w:fldChar w:fldCharType="separate"/>
      </w:r>
      <w:r>
        <w:t>91</w:t>
      </w:r>
      <w:r>
        <w:fldChar w:fldCharType="end"/>
      </w:r>
    </w:p>
    <w:p w14:paraId="7D7389F5" w14:textId="3979E66D" w:rsidR="000D4530" w:rsidRDefault="000D4530">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_Toc37322895 \h </w:instrText>
      </w:r>
      <w:r>
        <w:fldChar w:fldCharType="separate"/>
      </w:r>
      <w:r>
        <w:t>92</w:t>
      </w:r>
      <w:r>
        <w:fldChar w:fldCharType="end"/>
      </w:r>
    </w:p>
    <w:p w14:paraId="54807B02" w14:textId="68668570" w:rsidR="000D4530" w:rsidRDefault="000D4530">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_Toc37322896 \h </w:instrText>
      </w:r>
      <w:r>
        <w:fldChar w:fldCharType="separate"/>
      </w:r>
      <w:r>
        <w:t>92</w:t>
      </w:r>
      <w:r>
        <w:fldChar w:fldCharType="end"/>
      </w:r>
    </w:p>
    <w:p w14:paraId="5FFBD111" w14:textId="0A1909F4" w:rsidR="000D4530" w:rsidRDefault="000D4530">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_Toc37322897 \h </w:instrText>
      </w:r>
      <w:r>
        <w:fldChar w:fldCharType="separate"/>
      </w:r>
      <w:r>
        <w:t>92</w:t>
      </w:r>
      <w:r>
        <w:fldChar w:fldCharType="end"/>
      </w:r>
    </w:p>
    <w:p w14:paraId="5A90751B" w14:textId="4AF54FC6" w:rsidR="000D4530" w:rsidRDefault="000D4530">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_Toc37322898 \h </w:instrText>
      </w:r>
      <w:r>
        <w:fldChar w:fldCharType="separate"/>
      </w:r>
      <w:r>
        <w:t>92</w:t>
      </w:r>
      <w:r>
        <w:fldChar w:fldCharType="end"/>
      </w:r>
    </w:p>
    <w:p w14:paraId="72E97747" w14:textId="5D60A31E" w:rsidR="000D4530" w:rsidRDefault="000D4530">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_Toc37322899 \h </w:instrText>
      </w:r>
      <w:r>
        <w:fldChar w:fldCharType="separate"/>
      </w:r>
      <w:r>
        <w:t>93</w:t>
      </w:r>
      <w:r>
        <w:fldChar w:fldCharType="end"/>
      </w:r>
    </w:p>
    <w:p w14:paraId="0191E345" w14:textId="4A4C690C" w:rsidR="000D4530" w:rsidRDefault="000D4530">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_Toc37322900 \h </w:instrText>
      </w:r>
      <w:r>
        <w:fldChar w:fldCharType="separate"/>
      </w:r>
      <w:r>
        <w:t>93</w:t>
      </w:r>
      <w:r>
        <w:fldChar w:fldCharType="end"/>
      </w:r>
    </w:p>
    <w:p w14:paraId="54C886F0" w14:textId="4DF3A0B1" w:rsidR="000D4530" w:rsidRDefault="000D4530">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_Toc37322901 \h </w:instrText>
      </w:r>
      <w:r>
        <w:fldChar w:fldCharType="separate"/>
      </w:r>
      <w:r>
        <w:t>93</w:t>
      </w:r>
      <w:r>
        <w:fldChar w:fldCharType="end"/>
      </w:r>
    </w:p>
    <w:p w14:paraId="2BED79DC" w14:textId="57149902" w:rsidR="000D4530" w:rsidRDefault="000D4530">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_Toc37322902 \h </w:instrText>
      </w:r>
      <w:r>
        <w:fldChar w:fldCharType="separate"/>
      </w:r>
      <w:r>
        <w:t>93</w:t>
      </w:r>
      <w:r>
        <w:fldChar w:fldCharType="end"/>
      </w:r>
    </w:p>
    <w:p w14:paraId="5068B59A" w14:textId="2E257CF9" w:rsidR="000D4530" w:rsidRDefault="000D4530">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_Toc37322903 \h </w:instrText>
      </w:r>
      <w:r>
        <w:fldChar w:fldCharType="separate"/>
      </w:r>
      <w:r>
        <w:t>93</w:t>
      </w:r>
      <w:r>
        <w:fldChar w:fldCharType="end"/>
      </w:r>
    </w:p>
    <w:p w14:paraId="5C0BB620" w14:textId="592044D2" w:rsidR="000D4530" w:rsidRDefault="000D4530">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_Toc37322904 \h </w:instrText>
      </w:r>
      <w:r>
        <w:fldChar w:fldCharType="separate"/>
      </w:r>
      <w:r>
        <w:t>93</w:t>
      </w:r>
      <w:r>
        <w:fldChar w:fldCharType="end"/>
      </w:r>
    </w:p>
    <w:p w14:paraId="4856DA04" w14:textId="1D44BF96" w:rsidR="000D4530" w:rsidRDefault="000D4530">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_Toc37322905 \h </w:instrText>
      </w:r>
      <w:r>
        <w:fldChar w:fldCharType="separate"/>
      </w:r>
      <w:r>
        <w:t>94</w:t>
      </w:r>
      <w:r>
        <w:fldChar w:fldCharType="end"/>
      </w:r>
    </w:p>
    <w:p w14:paraId="46F6B6FA" w14:textId="3A7E77B0" w:rsidR="000D4530" w:rsidRDefault="000D4530">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_Toc37322906 \h </w:instrText>
      </w:r>
      <w:r>
        <w:fldChar w:fldCharType="separate"/>
      </w:r>
      <w:r>
        <w:t>94</w:t>
      </w:r>
      <w:r>
        <w:fldChar w:fldCharType="end"/>
      </w:r>
    </w:p>
    <w:p w14:paraId="01D66167" w14:textId="27E6D450" w:rsidR="000D4530" w:rsidRDefault="000D4530">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_Toc37322907 \h </w:instrText>
      </w:r>
      <w:r>
        <w:fldChar w:fldCharType="separate"/>
      </w:r>
      <w:r>
        <w:t>94</w:t>
      </w:r>
      <w:r>
        <w:fldChar w:fldCharType="end"/>
      </w:r>
    </w:p>
    <w:p w14:paraId="186351F6" w14:textId="708A6F21" w:rsidR="000D4530" w:rsidRDefault="000D4530">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_Toc37322908 \h </w:instrText>
      </w:r>
      <w:r>
        <w:fldChar w:fldCharType="separate"/>
      </w:r>
      <w:r>
        <w:t>94</w:t>
      </w:r>
      <w:r>
        <w:fldChar w:fldCharType="end"/>
      </w:r>
    </w:p>
    <w:p w14:paraId="354BFDEC" w14:textId="1440EF9E" w:rsidR="000D4530" w:rsidRDefault="000D4530">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_Toc37322909 \h </w:instrText>
      </w:r>
      <w:r>
        <w:fldChar w:fldCharType="separate"/>
      </w:r>
      <w:r>
        <w:t>95</w:t>
      </w:r>
      <w:r>
        <w:fldChar w:fldCharType="end"/>
      </w:r>
    </w:p>
    <w:p w14:paraId="3F591004" w14:textId="336C2EBF" w:rsidR="000D4530" w:rsidRDefault="000D4530">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_Toc37322910 \h </w:instrText>
      </w:r>
      <w:r>
        <w:fldChar w:fldCharType="separate"/>
      </w:r>
      <w:r>
        <w:t>95</w:t>
      </w:r>
      <w:r>
        <w:fldChar w:fldCharType="end"/>
      </w:r>
    </w:p>
    <w:p w14:paraId="56C835A7" w14:textId="3B64C15E" w:rsidR="000D4530" w:rsidRDefault="000D4530">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_Toc37322911 \h </w:instrText>
      </w:r>
      <w:r>
        <w:fldChar w:fldCharType="separate"/>
      </w:r>
      <w:r>
        <w:t>96</w:t>
      </w:r>
      <w:r>
        <w:fldChar w:fldCharType="end"/>
      </w:r>
    </w:p>
    <w:p w14:paraId="59BF3D74" w14:textId="5EEBF13D" w:rsidR="000D4530" w:rsidRDefault="000D4530">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_Toc37322912 \h </w:instrText>
      </w:r>
      <w:r>
        <w:fldChar w:fldCharType="separate"/>
      </w:r>
      <w:r>
        <w:t>97</w:t>
      </w:r>
      <w:r>
        <w:fldChar w:fldCharType="end"/>
      </w:r>
    </w:p>
    <w:p w14:paraId="18A579AA" w14:textId="7169084F" w:rsidR="000D4530" w:rsidRDefault="000D4530">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_Toc37322913 \h </w:instrText>
      </w:r>
      <w:r>
        <w:fldChar w:fldCharType="separate"/>
      </w:r>
      <w:r>
        <w:t>97</w:t>
      </w:r>
      <w:r>
        <w:fldChar w:fldCharType="end"/>
      </w:r>
    </w:p>
    <w:p w14:paraId="1F391F2A" w14:textId="47819861" w:rsidR="000D4530" w:rsidRDefault="000D4530">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_Toc37322914 \h </w:instrText>
      </w:r>
      <w:r>
        <w:fldChar w:fldCharType="separate"/>
      </w:r>
      <w:r>
        <w:t>97</w:t>
      </w:r>
      <w:r>
        <w:fldChar w:fldCharType="end"/>
      </w:r>
    </w:p>
    <w:p w14:paraId="6D6D4EC5" w14:textId="7D08983B" w:rsidR="000D4530" w:rsidRDefault="000D4530">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_Toc37322915 \h </w:instrText>
      </w:r>
      <w:r>
        <w:fldChar w:fldCharType="separate"/>
      </w:r>
      <w:r>
        <w:t>97</w:t>
      </w:r>
      <w:r>
        <w:fldChar w:fldCharType="end"/>
      </w:r>
    </w:p>
    <w:p w14:paraId="1573C478" w14:textId="0AD964D4" w:rsidR="000D4530" w:rsidRDefault="000D4530">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_Toc37322916 \h </w:instrText>
      </w:r>
      <w:r>
        <w:fldChar w:fldCharType="separate"/>
      </w:r>
      <w:r>
        <w:t>97</w:t>
      </w:r>
      <w:r>
        <w:fldChar w:fldCharType="end"/>
      </w:r>
    </w:p>
    <w:p w14:paraId="1544EE76" w14:textId="536C77F4" w:rsidR="000D4530" w:rsidRDefault="000D4530">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_Toc37322917 \h </w:instrText>
      </w:r>
      <w:r>
        <w:fldChar w:fldCharType="separate"/>
      </w:r>
      <w:r>
        <w:t>98</w:t>
      </w:r>
      <w:r>
        <w:fldChar w:fldCharType="end"/>
      </w:r>
    </w:p>
    <w:p w14:paraId="107CE78E" w14:textId="43D36B30" w:rsidR="000D4530" w:rsidRDefault="000D4530">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_Toc37322918 \h </w:instrText>
      </w:r>
      <w:r>
        <w:fldChar w:fldCharType="separate"/>
      </w:r>
      <w:r>
        <w:t>98</w:t>
      </w:r>
      <w:r>
        <w:fldChar w:fldCharType="end"/>
      </w:r>
    </w:p>
    <w:p w14:paraId="22CBFF64" w14:textId="4E34A9A9" w:rsidR="000D4530" w:rsidRDefault="000D453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_Toc37322919 \h </w:instrText>
      </w:r>
      <w:r>
        <w:fldChar w:fldCharType="separate"/>
      </w:r>
      <w:r>
        <w:t>98</w:t>
      </w:r>
      <w:r>
        <w:fldChar w:fldCharType="end"/>
      </w:r>
    </w:p>
    <w:p w14:paraId="071159C7" w14:textId="2C20DD2D" w:rsidR="000D4530" w:rsidRDefault="000D453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_Toc37322920 \h </w:instrText>
      </w:r>
      <w:r>
        <w:fldChar w:fldCharType="separate"/>
      </w:r>
      <w:r>
        <w:t>98</w:t>
      </w:r>
      <w:r>
        <w:fldChar w:fldCharType="end"/>
      </w:r>
    </w:p>
    <w:p w14:paraId="3FADCE7B" w14:textId="322E5EBC" w:rsidR="000D4530" w:rsidRDefault="000D453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_Toc37322921 \h </w:instrText>
      </w:r>
      <w:r>
        <w:fldChar w:fldCharType="separate"/>
      </w:r>
      <w:r>
        <w:t>99</w:t>
      </w:r>
      <w:r>
        <w:fldChar w:fldCharType="end"/>
      </w:r>
    </w:p>
    <w:p w14:paraId="09D71E74" w14:textId="4EFC218B" w:rsidR="000D4530" w:rsidRDefault="000D4530">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_Toc37322922 \h </w:instrText>
      </w:r>
      <w:r>
        <w:fldChar w:fldCharType="separate"/>
      </w:r>
      <w:r>
        <w:t>99</w:t>
      </w:r>
      <w:r>
        <w:fldChar w:fldCharType="end"/>
      </w:r>
    </w:p>
    <w:p w14:paraId="1CB7EC7C" w14:textId="7E51035F" w:rsidR="000D4530" w:rsidRDefault="000D453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_Toc37322923 \h </w:instrText>
      </w:r>
      <w:r>
        <w:fldChar w:fldCharType="separate"/>
      </w:r>
      <w:r>
        <w:t>99</w:t>
      </w:r>
      <w:r>
        <w:fldChar w:fldCharType="end"/>
      </w:r>
    </w:p>
    <w:p w14:paraId="56F80831" w14:textId="118CAF19" w:rsidR="000D4530" w:rsidRDefault="000D453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_Toc37322924 \h </w:instrText>
      </w:r>
      <w:r>
        <w:fldChar w:fldCharType="separate"/>
      </w:r>
      <w:r>
        <w:t>99</w:t>
      </w:r>
      <w:r>
        <w:fldChar w:fldCharType="end"/>
      </w:r>
    </w:p>
    <w:p w14:paraId="045F3405" w14:textId="128B6822" w:rsidR="000D4530" w:rsidRDefault="000D453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_Toc37322925 \h </w:instrText>
      </w:r>
      <w:r>
        <w:fldChar w:fldCharType="separate"/>
      </w:r>
      <w:r>
        <w:t>99</w:t>
      </w:r>
      <w:r>
        <w:fldChar w:fldCharType="end"/>
      </w:r>
    </w:p>
    <w:p w14:paraId="535B4CBA" w14:textId="04790C24" w:rsidR="000D4530" w:rsidRDefault="000D453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_Toc37322926 \h </w:instrText>
      </w:r>
      <w:r>
        <w:fldChar w:fldCharType="separate"/>
      </w:r>
      <w:r>
        <w:t>100</w:t>
      </w:r>
      <w:r>
        <w:fldChar w:fldCharType="end"/>
      </w:r>
    </w:p>
    <w:p w14:paraId="709B5C26" w14:textId="14F3024E" w:rsidR="000D4530" w:rsidRDefault="000D453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_Toc37322927 \h </w:instrText>
      </w:r>
      <w:r>
        <w:fldChar w:fldCharType="separate"/>
      </w:r>
      <w:r>
        <w:t>101</w:t>
      </w:r>
      <w:r>
        <w:fldChar w:fldCharType="end"/>
      </w:r>
    </w:p>
    <w:p w14:paraId="132B232E" w14:textId="3B2025BA" w:rsidR="000D4530" w:rsidRDefault="000D453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DF4A04">
        <w:rPr>
          <w:rFonts w:cs="Arial"/>
          <w:lang w:val="en-US" w:eastAsia="it-IT"/>
        </w:rPr>
        <w:t>Additional spurious emissions</w:t>
      </w:r>
      <w:r>
        <w:tab/>
      </w:r>
      <w:r>
        <w:fldChar w:fldCharType="begin" w:fldLock="1"/>
      </w:r>
      <w:r>
        <w:instrText xml:space="preserve"> PAGEREF _Toc37322928 \h </w:instrText>
      </w:r>
      <w:r>
        <w:fldChar w:fldCharType="separate"/>
      </w:r>
      <w:r>
        <w:t>101</w:t>
      </w:r>
      <w:r>
        <w:fldChar w:fldCharType="end"/>
      </w:r>
    </w:p>
    <w:p w14:paraId="78F15B79" w14:textId="50593DCE" w:rsidR="000D4530" w:rsidRDefault="000D4530">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_Toc37322929 \h </w:instrText>
      </w:r>
      <w:r>
        <w:fldChar w:fldCharType="separate"/>
      </w:r>
      <w:r>
        <w:t>101</w:t>
      </w:r>
      <w:r>
        <w:fldChar w:fldCharType="end"/>
      </w:r>
    </w:p>
    <w:p w14:paraId="5E4F20E6" w14:textId="42BF0F28" w:rsidR="000D4530" w:rsidRDefault="000D4530">
      <w:pPr>
        <w:pStyle w:val="TOC5"/>
        <w:rPr>
          <w:rFonts w:asciiTheme="minorHAnsi" w:eastAsiaTheme="minorEastAsia" w:hAnsiTheme="minorHAnsi" w:cstheme="minorBidi"/>
          <w:sz w:val="22"/>
          <w:szCs w:val="22"/>
          <w:lang w:eastAsia="en-GB"/>
        </w:rPr>
      </w:pPr>
      <w:r w:rsidRPr="000D4530">
        <w:t>6.5.3.2.2</w:t>
      </w:r>
      <w:r w:rsidRPr="000D4530">
        <w:rPr>
          <w:rFonts w:asciiTheme="minorHAnsi" w:eastAsiaTheme="minorEastAsia" w:hAnsiTheme="minorHAnsi" w:cstheme="minorBidi"/>
          <w:sz w:val="22"/>
          <w:szCs w:val="22"/>
        </w:rPr>
        <w:tab/>
      </w:r>
      <w:r w:rsidRPr="00DF4A04">
        <w:rPr>
          <w:lang w:val="en-US" w:eastAsia="it-IT"/>
        </w:rPr>
        <w:t>Additional spurious emission requirements for NS_201</w:t>
      </w:r>
      <w:r>
        <w:tab/>
      </w:r>
      <w:r>
        <w:fldChar w:fldCharType="begin" w:fldLock="1"/>
      </w:r>
      <w:r>
        <w:instrText xml:space="preserve"> PAGEREF _Toc37322930 \h </w:instrText>
      </w:r>
      <w:r>
        <w:fldChar w:fldCharType="separate"/>
      </w:r>
      <w:r>
        <w:t>101</w:t>
      </w:r>
      <w:r>
        <w:fldChar w:fldCharType="end"/>
      </w:r>
    </w:p>
    <w:p w14:paraId="1CADFFC8" w14:textId="4B4D5677" w:rsidR="000D4530" w:rsidRDefault="000D4530">
      <w:pPr>
        <w:pStyle w:val="TOC5"/>
        <w:rPr>
          <w:rFonts w:asciiTheme="minorHAnsi" w:eastAsiaTheme="minorEastAsia" w:hAnsiTheme="minorHAnsi" w:cstheme="minorBidi"/>
          <w:sz w:val="22"/>
          <w:szCs w:val="22"/>
          <w:lang w:eastAsia="en-GB"/>
        </w:rPr>
      </w:pPr>
      <w:r w:rsidRPr="000D4530">
        <w:t>6.5.3.2.3</w:t>
      </w:r>
      <w:r w:rsidRPr="000D4530">
        <w:rPr>
          <w:rFonts w:asciiTheme="minorHAnsi" w:eastAsiaTheme="minorEastAsia" w:hAnsiTheme="minorHAnsi" w:cstheme="minorBidi"/>
          <w:sz w:val="22"/>
          <w:szCs w:val="22"/>
        </w:rPr>
        <w:tab/>
      </w:r>
      <w:r w:rsidRPr="00DF4A04">
        <w:rPr>
          <w:lang w:val="en-US" w:eastAsia="it-IT"/>
        </w:rPr>
        <w:t>Additional spurious emission requirements for NS_202</w:t>
      </w:r>
      <w:r>
        <w:tab/>
      </w:r>
      <w:r>
        <w:fldChar w:fldCharType="begin" w:fldLock="1"/>
      </w:r>
      <w:r>
        <w:instrText xml:space="preserve"> PAGEREF _Toc37322931 \h </w:instrText>
      </w:r>
      <w:r>
        <w:fldChar w:fldCharType="separate"/>
      </w:r>
      <w:r>
        <w:t>102</w:t>
      </w:r>
      <w:r>
        <w:fldChar w:fldCharType="end"/>
      </w:r>
    </w:p>
    <w:p w14:paraId="5A3A6888" w14:textId="19AF3A0B" w:rsidR="000D4530" w:rsidRDefault="000D4530">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_Toc37322932 \h </w:instrText>
      </w:r>
      <w:r>
        <w:fldChar w:fldCharType="separate"/>
      </w:r>
      <w:r>
        <w:t>102</w:t>
      </w:r>
      <w:r>
        <w:fldChar w:fldCharType="end"/>
      </w:r>
    </w:p>
    <w:p w14:paraId="0DC9112F" w14:textId="1D341683" w:rsidR="000D4530" w:rsidRDefault="000D4530">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_Toc37322933 \h </w:instrText>
      </w:r>
      <w:r>
        <w:fldChar w:fldCharType="separate"/>
      </w:r>
      <w:r>
        <w:t>102</w:t>
      </w:r>
      <w:r>
        <w:fldChar w:fldCharType="end"/>
      </w:r>
    </w:p>
    <w:p w14:paraId="75A50180" w14:textId="7F6439D1" w:rsidR="000D4530" w:rsidRDefault="000D4530">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_Toc37322934 \h </w:instrText>
      </w:r>
      <w:r>
        <w:fldChar w:fldCharType="separate"/>
      </w:r>
      <w:r>
        <w:t>102</w:t>
      </w:r>
      <w:r>
        <w:fldChar w:fldCharType="end"/>
      </w:r>
    </w:p>
    <w:p w14:paraId="56378C00" w14:textId="441B92E0" w:rsidR="000D4530" w:rsidRDefault="000D4530">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_Toc37322935 \h </w:instrText>
      </w:r>
      <w:r>
        <w:fldChar w:fldCharType="separate"/>
      </w:r>
      <w:r>
        <w:t>102</w:t>
      </w:r>
      <w:r>
        <w:fldChar w:fldCharType="end"/>
      </w:r>
    </w:p>
    <w:p w14:paraId="2C02C99F" w14:textId="26387CD8" w:rsidR="000D4530" w:rsidRDefault="000D453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_Toc37322936 \h </w:instrText>
      </w:r>
      <w:r>
        <w:fldChar w:fldCharType="separate"/>
      </w:r>
      <w:r>
        <w:t>103</w:t>
      </w:r>
      <w:r>
        <w:fldChar w:fldCharType="end"/>
      </w:r>
    </w:p>
    <w:p w14:paraId="01FDA8A4" w14:textId="06221CC0" w:rsidR="000D4530" w:rsidRDefault="000D4530">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_Toc37322937 \h </w:instrText>
      </w:r>
      <w:r>
        <w:fldChar w:fldCharType="separate"/>
      </w:r>
      <w:r>
        <w:t>103</w:t>
      </w:r>
      <w:r>
        <w:fldChar w:fldCharType="end"/>
      </w:r>
    </w:p>
    <w:p w14:paraId="7B3B40D0" w14:textId="4DEB22AC" w:rsidR="000D4530" w:rsidRDefault="000D4530">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_Toc37322938 \h </w:instrText>
      </w:r>
      <w:r>
        <w:fldChar w:fldCharType="separate"/>
      </w:r>
      <w:r>
        <w:t>103</w:t>
      </w:r>
      <w:r>
        <w:fldChar w:fldCharType="end"/>
      </w:r>
    </w:p>
    <w:p w14:paraId="2B327655" w14:textId="465EE03D" w:rsidR="000D4530" w:rsidRDefault="000D4530">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CA</w:t>
      </w:r>
      <w:r>
        <w:tab/>
      </w:r>
      <w:r>
        <w:fldChar w:fldCharType="begin" w:fldLock="1"/>
      </w:r>
      <w:r>
        <w:instrText xml:space="preserve"> PAGEREF _Toc37322939 \h </w:instrText>
      </w:r>
      <w:r>
        <w:fldChar w:fldCharType="separate"/>
      </w:r>
      <w:r>
        <w:t>103</w:t>
      </w:r>
      <w:r>
        <w:fldChar w:fldCharType="end"/>
      </w:r>
    </w:p>
    <w:p w14:paraId="49F274B8" w14:textId="6B5553D9" w:rsidR="000D4530" w:rsidRDefault="000D4530">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_Toc37322940 \h </w:instrText>
      </w:r>
      <w:r>
        <w:fldChar w:fldCharType="separate"/>
      </w:r>
      <w:r>
        <w:t>104</w:t>
      </w:r>
      <w:r>
        <w:fldChar w:fldCharType="end"/>
      </w:r>
    </w:p>
    <w:p w14:paraId="75748883" w14:textId="460B3477" w:rsidR="000D4530" w:rsidRDefault="000D4530">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_Toc37322941 \h </w:instrText>
      </w:r>
      <w:r>
        <w:fldChar w:fldCharType="separate"/>
      </w:r>
      <w:r>
        <w:t>104</w:t>
      </w:r>
      <w:r>
        <w:fldChar w:fldCharType="end"/>
      </w:r>
    </w:p>
    <w:p w14:paraId="12A60958" w14:textId="40E8C1FC" w:rsidR="000D4530" w:rsidRDefault="000D4530">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DF4A04">
        <w:rPr>
          <w:lang w:val="en-US"/>
        </w:rPr>
        <w:t>Additional spurious emission requirements for CA_NS_201</w:t>
      </w:r>
      <w:r>
        <w:tab/>
      </w:r>
      <w:r>
        <w:fldChar w:fldCharType="begin" w:fldLock="1"/>
      </w:r>
      <w:r>
        <w:instrText xml:space="preserve"> PAGEREF _Toc37322942 \h </w:instrText>
      </w:r>
      <w:r>
        <w:fldChar w:fldCharType="separate"/>
      </w:r>
      <w:r>
        <w:t>104</w:t>
      </w:r>
      <w:r>
        <w:fldChar w:fldCharType="end"/>
      </w:r>
    </w:p>
    <w:p w14:paraId="06C14346" w14:textId="55FB8867" w:rsidR="000D4530" w:rsidRDefault="000D4530">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DF4A04">
        <w:rPr>
          <w:lang w:val="en-US"/>
        </w:rPr>
        <w:t>Additional spurious emission requirements for CA_NS_202</w:t>
      </w:r>
      <w:r>
        <w:tab/>
      </w:r>
      <w:r>
        <w:fldChar w:fldCharType="begin" w:fldLock="1"/>
      </w:r>
      <w:r>
        <w:instrText xml:space="preserve"> PAGEREF _Toc37322943 \h </w:instrText>
      </w:r>
      <w:r>
        <w:fldChar w:fldCharType="separate"/>
      </w:r>
      <w:r>
        <w:t>104</w:t>
      </w:r>
      <w:r>
        <w:fldChar w:fldCharType="end"/>
      </w:r>
    </w:p>
    <w:p w14:paraId="3F3E80CA" w14:textId="280616A1" w:rsidR="000D4530" w:rsidRDefault="000D4530">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_Toc37322944 \h </w:instrText>
      </w:r>
      <w:r>
        <w:fldChar w:fldCharType="separate"/>
      </w:r>
      <w:r>
        <w:t>104</w:t>
      </w:r>
      <w:r>
        <w:fldChar w:fldCharType="end"/>
      </w:r>
    </w:p>
    <w:p w14:paraId="5BDF8D3D" w14:textId="6D526476" w:rsidR="000D4530" w:rsidRDefault="000D4530">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_Toc37322945 \h </w:instrText>
      </w:r>
      <w:r>
        <w:fldChar w:fldCharType="separate"/>
      </w:r>
      <w:r>
        <w:t>104</w:t>
      </w:r>
      <w:r>
        <w:fldChar w:fldCharType="end"/>
      </w:r>
    </w:p>
    <w:p w14:paraId="2A3A3E6B" w14:textId="76E10B04" w:rsidR="000D4530" w:rsidRDefault="000D4530">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_Toc37322946 \h </w:instrText>
      </w:r>
      <w:r>
        <w:fldChar w:fldCharType="separate"/>
      </w:r>
      <w:r>
        <w:t>105</w:t>
      </w:r>
      <w:r>
        <w:fldChar w:fldCharType="end"/>
      </w:r>
    </w:p>
    <w:p w14:paraId="17795FDF" w14:textId="6B7F2B66" w:rsidR="000D4530" w:rsidRDefault="000D4530">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_Toc37322947 \h </w:instrText>
      </w:r>
      <w:r>
        <w:fldChar w:fldCharType="separate"/>
      </w:r>
      <w:r>
        <w:t>105</w:t>
      </w:r>
      <w:r>
        <w:fldChar w:fldCharType="end"/>
      </w:r>
    </w:p>
    <w:p w14:paraId="265FAF0D" w14:textId="43B4EB49" w:rsidR="000D4530" w:rsidRDefault="000D453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_Toc37322948 \h </w:instrText>
      </w:r>
      <w:r>
        <w:fldChar w:fldCharType="separate"/>
      </w:r>
      <w:r>
        <w:t>105</w:t>
      </w:r>
      <w:r>
        <w:fldChar w:fldCharType="end"/>
      </w:r>
    </w:p>
    <w:p w14:paraId="3FCB52AD" w14:textId="752C20AA" w:rsidR="000D4530" w:rsidRDefault="000D453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_Toc37322949 \h </w:instrText>
      </w:r>
      <w:r>
        <w:fldChar w:fldCharType="separate"/>
      </w:r>
      <w:r>
        <w:t>105</w:t>
      </w:r>
      <w:r>
        <w:fldChar w:fldCharType="end"/>
      </w:r>
    </w:p>
    <w:p w14:paraId="762F7F3A" w14:textId="0C2920CB" w:rsidR="000D4530" w:rsidRDefault="000D453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_Toc37322950 \h </w:instrText>
      </w:r>
      <w:r>
        <w:fldChar w:fldCharType="separate"/>
      </w:r>
      <w:r>
        <w:t>105</w:t>
      </w:r>
      <w:r>
        <w:fldChar w:fldCharType="end"/>
      </w:r>
    </w:p>
    <w:p w14:paraId="1730BFBF" w14:textId="26D38B6A" w:rsidR="000D4530" w:rsidRDefault="000D453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_Toc37322951 \h </w:instrText>
      </w:r>
      <w:r>
        <w:fldChar w:fldCharType="separate"/>
      </w:r>
      <w:r>
        <w:t>105</w:t>
      </w:r>
      <w:r>
        <w:fldChar w:fldCharType="end"/>
      </w:r>
    </w:p>
    <w:p w14:paraId="4438B69D" w14:textId="5EE5D29C" w:rsidR="000D4530" w:rsidRDefault="000D453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_Toc37322952 \h </w:instrText>
      </w:r>
      <w:r>
        <w:fldChar w:fldCharType="separate"/>
      </w:r>
      <w:r>
        <w:t>105</w:t>
      </w:r>
      <w:r>
        <w:fldChar w:fldCharType="end"/>
      </w:r>
    </w:p>
    <w:p w14:paraId="4EC26FAA" w14:textId="4293D0FD" w:rsidR="000D4530" w:rsidRDefault="000D453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_Toc37322953 \h </w:instrText>
      </w:r>
      <w:r>
        <w:fldChar w:fldCharType="separate"/>
      </w:r>
      <w:r>
        <w:t>105</w:t>
      </w:r>
      <w:r>
        <w:fldChar w:fldCharType="end"/>
      </w:r>
    </w:p>
    <w:p w14:paraId="1442A34E" w14:textId="26A0ECD6" w:rsidR="000D4530" w:rsidRDefault="000D453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_Toc37322954 \h </w:instrText>
      </w:r>
      <w:r>
        <w:fldChar w:fldCharType="separate"/>
      </w:r>
      <w:r>
        <w:t>105</w:t>
      </w:r>
      <w:r>
        <w:fldChar w:fldCharType="end"/>
      </w:r>
    </w:p>
    <w:p w14:paraId="5B7F92F1" w14:textId="7958CBD1" w:rsidR="000D4530" w:rsidRDefault="000D453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_Toc37322955 \h </w:instrText>
      </w:r>
      <w:r>
        <w:fldChar w:fldCharType="separate"/>
      </w:r>
      <w:r>
        <w:t>106</w:t>
      </w:r>
      <w:r>
        <w:fldChar w:fldCharType="end"/>
      </w:r>
    </w:p>
    <w:p w14:paraId="48351CD0" w14:textId="1B42A953" w:rsidR="000D4530" w:rsidRDefault="000D4530">
      <w:pPr>
        <w:pStyle w:val="TOC4"/>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_Toc37322956 \h </w:instrText>
      </w:r>
      <w:r>
        <w:fldChar w:fldCharType="separate"/>
      </w:r>
      <w:r>
        <w:t>106</w:t>
      </w:r>
      <w:r>
        <w:fldChar w:fldCharType="end"/>
      </w:r>
    </w:p>
    <w:p w14:paraId="389F3BAB" w14:textId="64649B43" w:rsidR="000D4530" w:rsidRDefault="000D453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_Toc37322957 \h </w:instrText>
      </w:r>
      <w:r>
        <w:fldChar w:fldCharType="separate"/>
      </w:r>
      <w:r>
        <w:t>107</w:t>
      </w:r>
      <w:r>
        <w:fldChar w:fldCharType="end"/>
      </w:r>
    </w:p>
    <w:p w14:paraId="4FC0DC5F" w14:textId="0AAF9BCE" w:rsidR="000D4530" w:rsidRDefault="000D4530">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_Toc37322958 \h </w:instrText>
      </w:r>
      <w:r>
        <w:fldChar w:fldCharType="separate"/>
      </w:r>
      <w:r>
        <w:t>107</w:t>
      </w:r>
      <w:r>
        <w:fldChar w:fldCharType="end"/>
      </w:r>
    </w:p>
    <w:p w14:paraId="34D30CC4" w14:textId="7A822E59" w:rsidR="000D4530" w:rsidRDefault="000D453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_Toc37322959 \h </w:instrText>
      </w:r>
      <w:r>
        <w:fldChar w:fldCharType="separate"/>
      </w:r>
      <w:r>
        <w:t>108</w:t>
      </w:r>
      <w:r>
        <w:fldChar w:fldCharType="end"/>
      </w:r>
    </w:p>
    <w:p w14:paraId="1F9D9665" w14:textId="2ADEFFA9" w:rsidR="000D4530" w:rsidRDefault="000D453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_Toc37322960 \h </w:instrText>
      </w:r>
      <w:r>
        <w:fldChar w:fldCharType="separate"/>
      </w:r>
      <w:r>
        <w:t>108</w:t>
      </w:r>
      <w:r>
        <w:fldChar w:fldCharType="end"/>
      </w:r>
    </w:p>
    <w:p w14:paraId="7B9F5656" w14:textId="10799EB6" w:rsidR="000D4530" w:rsidRDefault="000D453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_Toc37322961 \h </w:instrText>
      </w:r>
      <w:r>
        <w:fldChar w:fldCharType="separate"/>
      </w:r>
      <w:r>
        <w:t>108</w:t>
      </w:r>
      <w:r>
        <w:fldChar w:fldCharType="end"/>
      </w:r>
    </w:p>
    <w:p w14:paraId="2AC0238B" w14:textId="487FE136" w:rsidR="000D4530" w:rsidRDefault="000D453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_Toc37322962 \h </w:instrText>
      </w:r>
      <w:r>
        <w:fldChar w:fldCharType="separate"/>
      </w:r>
      <w:r>
        <w:t>108</w:t>
      </w:r>
      <w:r>
        <w:fldChar w:fldCharType="end"/>
      </w:r>
    </w:p>
    <w:p w14:paraId="2820608B" w14:textId="6AD06CE9" w:rsidR="000D4530" w:rsidRDefault="000D453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_Toc37322963 \h </w:instrText>
      </w:r>
      <w:r>
        <w:fldChar w:fldCharType="separate"/>
      </w:r>
      <w:r>
        <w:t>108</w:t>
      </w:r>
      <w:r>
        <w:fldChar w:fldCharType="end"/>
      </w:r>
    </w:p>
    <w:p w14:paraId="7D246E30" w14:textId="3D84B418" w:rsidR="000D4530" w:rsidRDefault="000D453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_Toc37322964 \h </w:instrText>
      </w:r>
      <w:r>
        <w:fldChar w:fldCharType="separate"/>
      </w:r>
      <w:r>
        <w:t>108</w:t>
      </w:r>
      <w:r>
        <w:fldChar w:fldCharType="end"/>
      </w:r>
    </w:p>
    <w:p w14:paraId="79A42264" w14:textId="3260CBAF" w:rsidR="000D4530" w:rsidRDefault="000D453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_Toc37322965 \h </w:instrText>
      </w:r>
      <w:r>
        <w:fldChar w:fldCharType="separate"/>
      </w:r>
      <w:r>
        <w:t>108</w:t>
      </w:r>
      <w:r>
        <w:fldChar w:fldCharType="end"/>
      </w:r>
    </w:p>
    <w:p w14:paraId="28C85961" w14:textId="7CCD5C97" w:rsidR="000D4530" w:rsidRDefault="000D453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_Toc37322966 \h </w:instrText>
      </w:r>
      <w:r>
        <w:fldChar w:fldCharType="separate"/>
      </w:r>
      <w:r>
        <w:t>109</w:t>
      </w:r>
      <w:r>
        <w:fldChar w:fldCharType="end"/>
      </w:r>
    </w:p>
    <w:p w14:paraId="2919AC3E" w14:textId="7CC00E2B" w:rsidR="000D4530" w:rsidRDefault="000D453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_Toc37322967 \h </w:instrText>
      </w:r>
      <w:r>
        <w:fldChar w:fldCharType="separate"/>
      </w:r>
      <w:r>
        <w:t>109</w:t>
      </w:r>
      <w:r>
        <w:fldChar w:fldCharType="end"/>
      </w:r>
    </w:p>
    <w:p w14:paraId="58F17D5F" w14:textId="3AF1106A" w:rsidR="000D4530" w:rsidRDefault="000D453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_Toc37322968 \h </w:instrText>
      </w:r>
      <w:r>
        <w:fldChar w:fldCharType="separate"/>
      </w:r>
      <w:r>
        <w:t>110</w:t>
      </w:r>
      <w:r>
        <w:fldChar w:fldCharType="end"/>
      </w:r>
    </w:p>
    <w:p w14:paraId="43637DDA" w14:textId="0A0DE821" w:rsidR="000D4530" w:rsidRDefault="000D4530">
      <w:pPr>
        <w:pStyle w:val="TOC3"/>
        <w:rPr>
          <w:rFonts w:asciiTheme="minorHAnsi" w:eastAsiaTheme="minorEastAsia" w:hAnsiTheme="minorHAnsi" w:cstheme="minorBidi"/>
          <w:sz w:val="22"/>
          <w:szCs w:val="22"/>
          <w:lang w:eastAsia="en-GB"/>
        </w:rPr>
      </w:pPr>
      <w:r w:rsidRPr="000D4530">
        <w:t>7.3.3</w:t>
      </w:r>
      <w:r w:rsidRPr="000D4530">
        <w:rPr>
          <w:rFonts w:asciiTheme="minorHAnsi" w:eastAsiaTheme="minorEastAsia" w:hAnsiTheme="minorHAnsi" w:cstheme="minorBidi"/>
          <w:sz w:val="22"/>
          <w:szCs w:val="22"/>
          <w:lang w:eastAsia="en-GB"/>
        </w:rPr>
        <w:tab/>
      </w:r>
      <w:r w:rsidRPr="00DF4A04">
        <w:rPr>
          <w:snapToGrid w:val="0"/>
        </w:rPr>
        <w:t>Void</w:t>
      </w:r>
      <w:r>
        <w:tab/>
      </w:r>
      <w:r>
        <w:fldChar w:fldCharType="begin" w:fldLock="1"/>
      </w:r>
      <w:r>
        <w:instrText xml:space="preserve"> PAGEREF _Toc37322969 \h </w:instrText>
      </w:r>
      <w:r>
        <w:fldChar w:fldCharType="separate"/>
      </w:r>
      <w:r>
        <w:t>110</w:t>
      </w:r>
      <w:r>
        <w:fldChar w:fldCharType="end"/>
      </w:r>
    </w:p>
    <w:p w14:paraId="5ADFF3F4" w14:textId="4D55CB24" w:rsidR="000D4530" w:rsidRDefault="000D453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_Toc37322970 \h </w:instrText>
      </w:r>
      <w:r>
        <w:fldChar w:fldCharType="separate"/>
      </w:r>
      <w:r>
        <w:t>110</w:t>
      </w:r>
      <w:r>
        <w:fldChar w:fldCharType="end"/>
      </w:r>
    </w:p>
    <w:p w14:paraId="5C9EB6B9" w14:textId="46AA387C" w:rsidR="000D4530" w:rsidRDefault="000D4530">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_Toc37322971 \h </w:instrText>
      </w:r>
      <w:r>
        <w:fldChar w:fldCharType="separate"/>
      </w:r>
      <w:r>
        <w:t>111</w:t>
      </w:r>
      <w:r>
        <w:fldChar w:fldCharType="end"/>
      </w:r>
    </w:p>
    <w:p w14:paraId="4FD4C44D" w14:textId="5AA27286" w:rsidR="000D4530" w:rsidRDefault="000D4530">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CA</w:t>
      </w:r>
      <w:r>
        <w:tab/>
      </w:r>
      <w:r>
        <w:fldChar w:fldCharType="begin" w:fldLock="1"/>
      </w:r>
      <w:r>
        <w:instrText xml:space="preserve"> PAGEREF _Toc37322972 \h </w:instrText>
      </w:r>
      <w:r>
        <w:fldChar w:fldCharType="separate"/>
      </w:r>
      <w:r>
        <w:t>112</w:t>
      </w:r>
      <w:r>
        <w:fldChar w:fldCharType="end"/>
      </w:r>
    </w:p>
    <w:p w14:paraId="307BA9CC" w14:textId="158BA95D" w:rsidR="000D4530" w:rsidRDefault="000D4530">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_Toc37322973 \h </w:instrText>
      </w:r>
      <w:r>
        <w:fldChar w:fldCharType="separate"/>
      </w:r>
      <w:r>
        <w:t>112</w:t>
      </w:r>
      <w:r>
        <w:fldChar w:fldCharType="end"/>
      </w:r>
    </w:p>
    <w:p w14:paraId="132DB933" w14:textId="20FCACA5" w:rsidR="000D4530" w:rsidRDefault="000D4530">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_Toc37322974 \h </w:instrText>
      </w:r>
      <w:r>
        <w:fldChar w:fldCharType="separate"/>
      </w:r>
      <w:r>
        <w:t>112</w:t>
      </w:r>
      <w:r>
        <w:fldChar w:fldCharType="end"/>
      </w:r>
    </w:p>
    <w:p w14:paraId="5C2694F2" w14:textId="077CC8A4" w:rsidR="000D4530" w:rsidRDefault="000D4530">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_Toc37322975 \h </w:instrText>
      </w:r>
      <w:r>
        <w:fldChar w:fldCharType="separate"/>
      </w:r>
      <w:r>
        <w:t>112</w:t>
      </w:r>
      <w:r>
        <w:fldChar w:fldCharType="end"/>
      </w:r>
    </w:p>
    <w:p w14:paraId="4F2CE353" w14:textId="067C2E7E" w:rsidR="000D4530" w:rsidRDefault="000D4530">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_Toc37322976 \h </w:instrText>
      </w:r>
      <w:r>
        <w:fldChar w:fldCharType="separate"/>
      </w:r>
      <w:r>
        <w:t>113</w:t>
      </w:r>
      <w:r>
        <w:fldChar w:fldCharType="end"/>
      </w:r>
    </w:p>
    <w:p w14:paraId="0819D813" w14:textId="5B198D33" w:rsidR="000D4530" w:rsidRDefault="000D453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_Toc37322977 \h </w:instrText>
      </w:r>
      <w:r>
        <w:fldChar w:fldCharType="separate"/>
      </w:r>
      <w:r>
        <w:t>113</w:t>
      </w:r>
      <w:r>
        <w:fldChar w:fldCharType="end"/>
      </w:r>
    </w:p>
    <w:p w14:paraId="6282FA1C" w14:textId="510CEE05" w:rsidR="000D4530" w:rsidRDefault="000D4530">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CA</w:t>
      </w:r>
      <w:r>
        <w:tab/>
      </w:r>
      <w:r>
        <w:fldChar w:fldCharType="begin" w:fldLock="1"/>
      </w:r>
      <w:r>
        <w:instrText xml:space="preserve"> PAGEREF _Toc37322978 \h </w:instrText>
      </w:r>
      <w:r>
        <w:fldChar w:fldCharType="separate"/>
      </w:r>
      <w:r>
        <w:t>113</w:t>
      </w:r>
      <w:r>
        <w:fldChar w:fldCharType="end"/>
      </w:r>
    </w:p>
    <w:p w14:paraId="55C200A0" w14:textId="3FE99688" w:rsidR="000D4530" w:rsidRDefault="000D4530">
      <w:pPr>
        <w:pStyle w:val="TOC3"/>
        <w:rPr>
          <w:rFonts w:asciiTheme="minorHAnsi" w:eastAsiaTheme="minorEastAsia" w:hAnsiTheme="minorHAnsi" w:cstheme="minorBidi"/>
          <w:sz w:val="22"/>
          <w:szCs w:val="22"/>
          <w:lang w:eastAsia="en-GB"/>
        </w:rPr>
      </w:pPr>
      <w:r>
        <w:t>7.4A.1</w:t>
      </w:r>
      <w:r>
        <w:rPr>
          <w:rFonts w:asciiTheme="minorHAnsi" w:eastAsiaTheme="minorEastAsia" w:hAnsiTheme="minorHAnsi" w:cstheme="minorBidi"/>
          <w:sz w:val="22"/>
          <w:szCs w:val="22"/>
        </w:rPr>
        <w:tab/>
      </w:r>
      <w:r>
        <w:rPr>
          <w:lang w:eastAsia="en-GB"/>
        </w:rPr>
        <w:t>Maximum input level for Intra-band contiguous CA</w:t>
      </w:r>
      <w:r>
        <w:tab/>
      </w:r>
      <w:r>
        <w:fldChar w:fldCharType="begin" w:fldLock="1"/>
      </w:r>
      <w:r>
        <w:instrText xml:space="preserve"> PAGEREF _Toc37322979 \h </w:instrText>
      </w:r>
      <w:r>
        <w:fldChar w:fldCharType="separate"/>
      </w:r>
      <w:r>
        <w:t>113</w:t>
      </w:r>
      <w:r>
        <w:fldChar w:fldCharType="end"/>
      </w:r>
    </w:p>
    <w:p w14:paraId="0E9EEF04" w14:textId="05ADA68D" w:rsidR="000D4530" w:rsidRDefault="000D4530">
      <w:pPr>
        <w:pStyle w:val="TOC3"/>
        <w:rPr>
          <w:rFonts w:asciiTheme="minorHAnsi" w:eastAsiaTheme="minorEastAsia" w:hAnsiTheme="minorHAnsi" w:cstheme="minorBidi"/>
          <w:sz w:val="22"/>
          <w:szCs w:val="22"/>
          <w:lang w:eastAsia="en-GB"/>
        </w:rPr>
      </w:pPr>
      <w:r>
        <w:t>7.4A.2</w:t>
      </w:r>
      <w:r>
        <w:rPr>
          <w:rFonts w:asciiTheme="minorHAnsi" w:eastAsiaTheme="minorEastAsia" w:hAnsiTheme="minorHAnsi" w:cstheme="minorBidi"/>
          <w:sz w:val="22"/>
          <w:szCs w:val="22"/>
        </w:rPr>
        <w:tab/>
      </w:r>
      <w:r>
        <w:rPr>
          <w:lang w:eastAsia="en-GB"/>
        </w:rPr>
        <w:t>Maximum input level for Intra-band non-contiguous CA</w:t>
      </w:r>
      <w:r>
        <w:tab/>
      </w:r>
      <w:r>
        <w:fldChar w:fldCharType="begin" w:fldLock="1"/>
      </w:r>
      <w:r>
        <w:instrText xml:space="preserve"> PAGEREF _Toc37322980 \h </w:instrText>
      </w:r>
      <w:r>
        <w:fldChar w:fldCharType="separate"/>
      </w:r>
      <w:r>
        <w:t>114</w:t>
      </w:r>
      <w:r>
        <w:fldChar w:fldCharType="end"/>
      </w:r>
    </w:p>
    <w:p w14:paraId="02442DB8" w14:textId="763DFBEE" w:rsidR="000D4530" w:rsidRDefault="000D4530">
      <w:pPr>
        <w:pStyle w:val="TOC3"/>
        <w:rPr>
          <w:rFonts w:asciiTheme="minorHAnsi" w:eastAsiaTheme="minorEastAsia" w:hAnsiTheme="minorHAnsi" w:cstheme="minorBidi"/>
          <w:sz w:val="22"/>
          <w:szCs w:val="22"/>
          <w:lang w:eastAsia="en-GB"/>
        </w:rPr>
      </w:pPr>
      <w:r>
        <w:t>7.4A.3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_Toc37322981 \h </w:instrText>
      </w:r>
      <w:r>
        <w:fldChar w:fldCharType="separate"/>
      </w:r>
      <w:r>
        <w:t>114</w:t>
      </w:r>
      <w:r>
        <w:fldChar w:fldCharType="end"/>
      </w:r>
    </w:p>
    <w:p w14:paraId="0C9AA757" w14:textId="1395D098" w:rsidR="000D4530" w:rsidRDefault="000D4530">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_Toc37322982 \h </w:instrText>
      </w:r>
      <w:r>
        <w:fldChar w:fldCharType="separate"/>
      </w:r>
      <w:r>
        <w:t>114</w:t>
      </w:r>
      <w:r>
        <w:fldChar w:fldCharType="end"/>
      </w:r>
    </w:p>
    <w:p w14:paraId="241270A1" w14:textId="5C5DF87C" w:rsidR="000D4530" w:rsidRDefault="000D453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_Toc37322983 \h </w:instrText>
      </w:r>
      <w:r>
        <w:fldChar w:fldCharType="separate"/>
      </w:r>
      <w:r>
        <w:t>114</w:t>
      </w:r>
      <w:r>
        <w:fldChar w:fldCharType="end"/>
      </w:r>
    </w:p>
    <w:p w14:paraId="7277878C" w14:textId="7A5D6A49" w:rsidR="000D4530" w:rsidRDefault="000D4530">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rPr>
        <w:tab/>
      </w:r>
      <w:r>
        <w:rPr>
          <w:lang w:eastAsia="en-GB"/>
        </w:rPr>
        <w:t>Adjacent channel selectivity for Intra-band contiguous CA</w:t>
      </w:r>
      <w:r>
        <w:tab/>
      </w:r>
      <w:r>
        <w:fldChar w:fldCharType="begin" w:fldLock="1"/>
      </w:r>
      <w:r>
        <w:instrText xml:space="preserve"> PAGEREF _Toc37322984 \h </w:instrText>
      </w:r>
      <w:r>
        <w:fldChar w:fldCharType="separate"/>
      </w:r>
      <w:r>
        <w:t>114</w:t>
      </w:r>
      <w:r>
        <w:fldChar w:fldCharType="end"/>
      </w:r>
    </w:p>
    <w:p w14:paraId="6E980A38" w14:textId="131C76E1" w:rsidR="000D4530" w:rsidRDefault="000D4530">
      <w:pPr>
        <w:pStyle w:val="TOC3"/>
        <w:rPr>
          <w:rFonts w:asciiTheme="minorHAnsi" w:eastAsiaTheme="minorEastAsia" w:hAnsiTheme="minorHAnsi" w:cstheme="minorBidi"/>
          <w:sz w:val="22"/>
          <w:szCs w:val="22"/>
          <w:lang w:eastAsia="en-GB"/>
        </w:rPr>
      </w:pPr>
      <w:r>
        <w:t>7.5A.2</w:t>
      </w:r>
      <w:r>
        <w:rPr>
          <w:rFonts w:asciiTheme="minorHAnsi" w:eastAsiaTheme="minorEastAsia" w:hAnsiTheme="minorHAnsi" w:cstheme="minorBidi"/>
          <w:sz w:val="22"/>
          <w:szCs w:val="22"/>
        </w:rPr>
        <w:tab/>
      </w:r>
      <w:r>
        <w:rPr>
          <w:lang w:eastAsia="en-GB"/>
        </w:rPr>
        <w:t>Adjacent channel selectivity for Intra-band non-contiguous CA</w:t>
      </w:r>
      <w:r>
        <w:tab/>
      </w:r>
      <w:r>
        <w:fldChar w:fldCharType="begin" w:fldLock="1"/>
      </w:r>
      <w:r>
        <w:instrText xml:space="preserve"> PAGEREF _Toc37322985 \h </w:instrText>
      </w:r>
      <w:r>
        <w:fldChar w:fldCharType="separate"/>
      </w:r>
      <w:r>
        <w:t>116</w:t>
      </w:r>
      <w:r>
        <w:fldChar w:fldCharType="end"/>
      </w:r>
    </w:p>
    <w:p w14:paraId="59CCEE6B" w14:textId="54F27FED" w:rsidR="000D4530" w:rsidRDefault="000D4530">
      <w:pPr>
        <w:pStyle w:val="TOC3"/>
        <w:rPr>
          <w:rFonts w:asciiTheme="minorHAnsi" w:eastAsiaTheme="minorEastAsia" w:hAnsiTheme="minorHAnsi" w:cstheme="minorBidi"/>
          <w:sz w:val="22"/>
          <w:szCs w:val="22"/>
          <w:lang w:eastAsia="en-GB"/>
        </w:rPr>
      </w:pPr>
      <w:r>
        <w:t>7.5A.3</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_Toc37322986 \h </w:instrText>
      </w:r>
      <w:r>
        <w:fldChar w:fldCharType="separate"/>
      </w:r>
      <w:r>
        <w:t>116</w:t>
      </w:r>
      <w:r>
        <w:fldChar w:fldCharType="end"/>
      </w:r>
    </w:p>
    <w:p w14:paraId="25E36440" w14:textId="579397B6" w:rsidR="000D4530" w:rsidRDefault="000D4530">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_Toc37322987 \h </w:instrText>
      </w:r>
      <w:r>
        <w:fldChar w:fldCharType="separate"/>
      </w:r>
      <w:r>
        <w:t>116</w:t>
      </w:r>
      <w:r>
        <w:fldChar w:fldCharType="end"/>
      </w:r>
    </w:p>
    <w:p w14:paraId="1F89BBE0" w14:textId="321A621A" w:rsidR="000D4530" w:rsidRDefault="000D453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_Toc37322988 \h </w:instrText>
      </w:r>
      <w:r>
        <w:fldChar w:fldCharType="separate"/>
      </w:r>
      <w:r>
        <w:t>116</w:t>
      </w:r>
      <w:r>
        <w:fldChar w:fldCharType="end"/>
      </w:r>
    </w:p>
    <w:p w14:paraId="01F944F0" w14:textId="35F03870" w:rsidR="000D4530" w:rsidRDefault="000D453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_Toc37322989 \h </w:instrText>
      </w:r>
      <w:r>
        <w:fldChar w:fldCharType="separate"/>
      </w:r>
      <w:r>
        <w:t>116</w:t>
      </w:r>
      <w:r>
        <w:fldChar w:fldCharType="end"/>
      </w:r>
    </w:p>
    <w:p w14:paraId="52D66661" w14:textId="566AF410" w:rsidR="000D4530" w:rsidRDefault="000D453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_Toc37322990 \h </w:instrText>
      </w:r>
      <w:r>
        <w:fldChar w:fldCharType="separate"/>
      </w:r>
      <w:r>
        <w:t>116</w:t>
      </w:r>
      <w:r>
        <w:fldChar w:fldCharType="end"/>
      </w:r>
    </w:p>
    <w:p w14:paraId="0622841E" w14:textId="1AC6F9FB" w:rsidR="000D4530" w:rsidRDefault="000D453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_Toc37322991 \h </w:instrText>
      </w:r>
      <w:r>
        <w:fldChar w:fldCharType="separate"/>
      </w:r>
      <w:r>
        <w:t>117</w:t>
      </w:r>
      <w:r>
        <w:fldChar w:fldCharType="end"/>
      </w:r>
    </w:p>
    <w:p w14:paraId="75331417" w14:textId="64A0025E" w:rsidR="000D4530" w:rsidRDefault="000D4530">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CA</w:t>
      </w:r>
      <w:r>
        <w:tab/>
      </w:r>
      <w:r>
        <w:fldChar w:fldCharType="begin" w:fldLock="1"/>
      </w:r>
      <w:r>
        <w:instrText xml:space="preserve"> PAGEREF _Toc37322992 \h </w:instrText>
      </w:r>
      <w:r>
        <w:fldChar w:fldCharType="separate"/>
      </w:r>
      <w:r>
        <w:t>117</w:t>
      </w:r>
      <w:r>
        <w:fldChar w:fldCharType="end"/>
      </w:r>
    </w:p>
    <w:p w14:paraId="4396A21A" w14:textId="2E4F6275" w:rsidR="000D4530" w:rsidRDefault="000D4530">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_Toc37322993 \h </w:instrText>
      </w:r>
      <w:r>
        <w:fldChar w:fldCharType="separate"/>
      </w:r>
      <w:r>
        <w:t>117</w:t>
      </w:r>
      <w:r>
        <w:fldChar w:fldCharType="end"/>
      </w:r>
    </w:p>
    <w:p w14:paraId="04D5A115" w14:textId="62EF719B" w:rsidR="000D4530" w:rsidRDefault="000D4530">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_Toc37322994 \h </w:instrText>
      </w:r>
      <w:r>
        <w:fldChar w:fldCharType="separate"/>
      </w:r>
      <w:r>
        <w:t>117</w:t>
      </w:r>
      <w:r>
        <w:fldChar w:fldCharType="end"/>
      </w:r>
    </w:p>
    <w:p w14:paraId="129149BF" w14:textId="29E846E1" w:rsidR="000D4530" w:rsidRDefault="000D4530">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_Toc37322995 \h </w:instrText>
      </w:r>
      <w:r>
        <w:fldChar w:fldCharType="separate"/>
      </w:r>
      <w:r>
        <w:t>118</w:t>
      </w:r>
      <w:r>
        <w:fldChar w:fldCharType="end"/>
      </w:r>
    </w:p>
    <w:p w14:paraId="6AC6D0D1" w14:textId="7F3A40CC" w:rsidR="000D4530" w:rsidRDefault="000D4530">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_Toc37322996 \h </w:instrText>
      </w:r>
      <w:r>
        <w:fldChar w:fldCharType="separate"/>
      </w:r>
      <w:r>
        <w:t>118</w:t>
      </w:r>
      <w:r>
        <w:fldChar w:fldCharType="end"/>
      </w:r>
    </w:p>
    <w:p w14:paraId="6845D71D" w14:textId="774BB041" w:rsidR="000D4530" w:rsidRDefault="000D4530">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_Toc37322997 \h </w:instrText>
      </w:r>
      <w:r>
        <w:fldChar w:fldCharType="separate"/>
      </w:r>
      <w:r>
        <w:t>119</w:t>
      </w:r>
      <w:r>
        <w:fldChar w:fldCharType="end"/>
      </w:r>
    </w:p>
    <w:p w14:paraId="5A5A50AB" w14:textId="07920AA1" w:rsidR="000D4530" w:rsidRDefault="000D453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_Toc37322998 \h </w:instrText>
      </w:r>
      <w:r>
        <w:fldChar w:fldCharType="separate"/>
      </w:r>
      <w:r>
        <w:t>119</w:t>
      </w:r>
      <w:r>
        <w:fldChar w:fldCharType="end"/>
      </w:r>
    </w:p>
    <w:p w14:paraId="55D5A7DB" w14:textId="55D71967" w:rsidR="000D4530" w:rsidRDefault="000D453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_Toc37322999 \h </w:instrText>
      </w:r>
      <w:r>
        <w:fldChar w:fldCharType="separate"/>
      </w:r>
      <w:r>
        <w:t>119</w:t>
      </w:r>
      <w:r>
        <w:fldChar w:fldCharType="end"/>
      </w:r>
    </w:p>
    <w:p w14:paraId="00956071" w14:textId="3CBD08A1" w:rsidR="000D4530" w:rsidRDefault="000D453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_Toc37323000 \h </w:instrText>
      </w:r>
      <w:r>
        <w:fldChar w:fldCharType="separate"/>
      </w:r>
      <w:r>
        <w:t>119</w:t>
      </w:r>
      <w:r>
        <w:fldChar w:fldCharType="end"/>
      </w:r>
    </w:p>
    <w:p w14:paraId="7DA18765" w14:textId="325F8F61" w:rsidR="000D4530" w:rsidRDefault="000D453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_Toc37323001 \h </w:instrText>
      </w:r>
      <w:r>
        <w:fldChar w:fldCharType="separate"/>
      </w:r>
      <w:r>
        <w:t>119</w:t>
      </w:r>
      <w:r>
        <w:fldChar w:fldCharType="end"/>
      </w:r>
    </w:p>
    <w:p w14:paraId="38D41E50" w14:textId="5FE4B18D" w:rsidR="000D4530" w:rsidRDefault="000D4530" w:rsidP="000D4530">
      <w:pPr>
        <w:pStyle w:val="TOC8"/>
        <w:rPr>
          <w:rFonts w:asciiTheme="minorHAnsi" w:eastAsiaTheme="minorEastAsia" w:hAnsiTheme="minorHAnsi" w:cstheme="minorBidi"/>
          <w:b w:val="0"/>
          <w:szCs w:val="22"/>
          <w:lang w:eastAsia="en-GB"/>
        </w:rPr>
      </w:pPr>
      <w:r>
        <w:t>Annex A (normative):</w:t>
      </w:r>
      <w:r>
        <w:tab/>
        <w:t>Measurement channels</w:t>
      </w:r>
      <w:r>
        <w:tab/>
      </w:r>
      <w:r>
        <w:fldChar w:fldCharType="begin" w:fldLock="1"/>
      </w:r>
      <w:r>
        <w:instrText xml:space="preserve"> PAGEREF _Toc37323002 \h </w:instrText>
      </w:r>
      <w:r>
        <w:fldChar w:fldCharType="separate"/>
      </w:r>
      <w:r>
        <w:t>120</w:t>
      </w:r>
      <w:r>
        <w:fldChar w:fldCharType="end"/>
      </w:r>
    </w:p>
    <w:p w14:paraId="3C9BA261" w14:textId="52921601" w:rsidR="000D4530" w:rsidRDefault="000D453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_Toc37323003 \h </w:instrText>
      </w:r>
      <w:r>
        <w:fldChar w:fldCharType="separate"/>
      </w:r>
      <w:r>
        <w:t>120</w:t>
      </w:r>
      <w:r>
        <w:fldChar w:fldCharType="end"/>
      </w:r>
    </w:p>
    <w:p w14:paraId="39B1295F" w14:textId="487C4421" w:rsidR="000D4530" w:rsidRDefault="000D453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_Toc37323004 \h </w:instrText>
      </w:r>
      <w:r>
        <w:fldChar w:fldCharType="separate"/>
      </w:r>
      <w:r>
        <w:t>120</w:t>
      </w:r>
      <w:r>
        <w:fldChar w:fldCharType="end"/>
      </w:r>
    </w:p>
    <w:p w14:paraId="5C8CFBF3" w14:textId="5447A0EB" w:rsidR="000D4530" w:rsidRDefault="000D453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_Toc37323005 \h </w:instrText>
      </w:r>
      <w:r>
        <w:fldChar w:fldCharType="separate"/>
      </w:r>
      <w:r>
        <w:t>120</w:t>
      </w:r>
      <w:r>
        <w:fldChar w:fldCharType="end"/>
      </w:r>
    </w:p>
    <w:p w14:paraId="27AA7C56" w14:textId="2C451C37" w:rsidR="000D4530" w:rsidRDefault="000D453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_Toc37323006 \h </w:instrText>
      </w:r>
      <w:r>
        <w:fldChar w:fldCharType="separate"/>
      </w:r>
      <w:r>
        <w:t>120</w:t>
      </w:r>
      <w:r>
        <w:fldChar w:fldCharType="end"/>
      </w:r>
    </w:p>
    <w:p w14:paraId="5270A7AA" w14:textId="4FF23777" w:rsidR="000D4530" w:rsidRDefault="000D4530">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_Toc37323007 \h </w:instrText>
      </w:r>
      <w:r>
        <w:fldChar w:fldCharType="separate"/>
      </w:r>
      <w:r>
        <w:t>121</w:t>
      </w:r>
      <w:r>
        <w:fldChar w:fldCharType="end"/>
      </w:r>
    </w:p>
    <w:p w14:paraId="46DCF5FB" w14:textId="6E392CFC" w:rsidR="000D4530" w:rsidRDefault="000D4530">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_Toc37323008 \h </w:instrText>
      </w:r>
      <w:r>
        <w:fldChar w:fldCharType="separate"/>
      </w:r>
      <w:r>
        <w:t>122</w:t>
      </w:r>
      <w:r>
        <w:fldChar w:fldCharType="end"/>
      </w:r>
    </w:p>
    <w:p w14:paraId="25D57421" w14:textId="1AC26B5F" w:rsidR="000D4530" w:rsidRDefault="000D4530">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_Toc37323009 \h </w:instrText>
      </w:r>
      <w:r>
        <w:fldChar w:fldCharType="separate"/>
      </w:r>
      <w:r>
        <w:t>124</w:t>
      </w:r>
      <w:r>
        <w:fldChar w:fldCharType="end"/>
      </w:r>
    </w:p>
    <w:p w14:paraId="08D4D695" w14:textId="766039DE" w:rsidR="000D4530" w:rsidRDefault="000D4530">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_Toc37323010 \h </w:instrText>
      </w:r>
      <w:r>
        <w:fldChar w:fldCharType="separate"/>
      </w:r>
      <w:r>
        <w:t>126</w:t>
      </w:r>
      <w:r>
        <w:fldChar w:fldCharType="end"/>
      </w:r>
    </w:p>
    <w:p w14:paraId="6838B545" w14:textId="5C1A9A74" w:rsidR="000D4530" w:rsidRDefault="000D4530">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_Toc37323011 \h </w:instrText>
      </w:r>
      <w:r>
        <w:fldChar w:fldCharType="separate"/>
      </w:r>
      <w:r>
        <w:t>128</w:t>
      </w:r>
      <w:r>
        <w:fldChar w:fldCharType="end"/>
      </w:r>
    </w:p>
    <w:p w14:paraId="628EF92C" w14:textId="1C39474F" w:rsidR="000D4530" w:rsidRDefault="000D4530">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_Toc37323012 \h </w:instrText>
      </w:r>
      <w:r>
        <w:fldChar w:fldCharType="separate"/>
      </w:r>
      <w:r>
        <w:t>130</w:t>
      </w:r>
      <w:r>
        <w:fldChar w:fldCharType="end"/>
      </w:r>
    </w:p>
    <w:p w14:paraId="21F9F669" w14:textId="1582C7E4" w:rsidR="000D4530" w:rsidRDefault="000D4530">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_Toc37323013 \h </w:instrText>
      </w:r>
      <w:r>
        <w:fldChar w:fldCharType="separate"/>
      </w:r>
      <w:r>
        <w:t>132</w:t>
      </w:r>
      <w:r>
        <w:fldChar w:fldCharType="end"/>
      </w:r>
    </w:p>
    <w:p w14:paraId="0D6EE36E" w14:textId="3DE08C6F" w:rsidR="000D4530" w:rsidRDefault="000D4530">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_Toc37323014 \h </w:instrText>
      </w:r>
      <w:r>
        <w:fldChar w:fldCharType="separate"/>
      </w:r>
      <w:r>
        <w:t>134</w:t>
      </w:r>
      <w:r>
        <w:fldChar w:fldCharType="end"/>
      </w:r>
    </w:p>
    <w:p w14:paraId="721798CC" w14:textId="2BAB7356" w:rsidR="000D4530" w:rsidRDefault="000D453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_Toc37323015 \h </w:instrText>
      </w:r>
      <w:r>
        <w:fldChar w:fldCharType="separate"/>
      </w:r>
      <w:r>
        <w:t>136</w:t>
      </w:r>
      <w:r>
        <w:fldChar w:fldCharType="end"/>
      </w:r>
    </w:p>
    <w:p w14:paraId="0E4DBFE6" w14:textId="4B4FAF07" w:rsidR="000D4530" w:rsidRDefault="000D4530">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_Toc37323016 \h </w:instrText>
      </w:r>
      <w:r>
        <w:fldChar w:fldCharType="separate"/>
      </w:r>
      <w:r>
        <w:t>136</w:t>
      </w:r>
      <w:r>
        <w:fldChar w:fldCharType="end"/>
      </w:r>
    </w:p>
    <w:p w14:paraId="57C7A2B6" w14:textId="63258E6D" w:rsidR="000D4530" w:rsidRDefault="000D4530">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_Toc37323017 \h </w:instrText>
      </w:r>
      <w:r>
        <w:fldChar w:fldCharType="separate"/>
      </w:r>
      <w:r>
        <w:t>138</w:t>
      </w:r>
      <w:r>
        <w:fldChar w:fldCharType="end"/>
      </w:r>
    </w:p>
    <w:p w14:paraId="20B9F6E3" w14:textId="45CFACD2" w:rsidR="000D4530" w:rsidRDefault="000D4530">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_Toc37323018 \h </w:instrText>
      </w:r>
      <w:r>
        <w:fldChar w:fldCharType="separate"/>
      </w:r>
      <w:r>
        <w:t>138</w:t>
      </w:r>
      <w:r>
        <w:fldChar w:fldCharType="end"/>
      </w:r>
    </w:p>
    <w:p w14:paraId="194122FB" w14:textId="59142BBA" w:rsidR="000D4530" w:rsidRDefault="000D4530">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_Toc37323019 \h </w:instrText>
      </w:r>
      <w:r>
        <w:fldChar w:fldCharType="separate"/>
      </w:r>
      <w:r>
        <w:t>138</w:t>
      </w:r>
      <w:r>
        <w:fldChar w:fldCharType="end"/>
      </w:r>
    </w:p>
    <w:p w14:paraId="72E7B9B8" w14:textId="4221416B" w:rsidR="000D4530" w:rsidRDefault="000D4530">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_Toc37323020 \h </w:instrText>
      </w:r>
      <w:r>
        <w:fldChar w:fldCharType="separate"/>
      </w:r>
      <w:r>
        <w:t>139</w:t>
      </w:r>
      <w:r>
        <w:fldChar w:fldCharType="end"/>
      </w:r>
    </w:p>
    <w:p w14:paraId="3ECCAD13" w14:textId="4C32A9D4" w:rsidR="000D4530" w:rsidRDefault="000D4530">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_Toc37323021 \h </w:instrText>
      </w:r>
      <w:r>
        <w:fldChar w:fldCharType="separate"/>
      </w:r>
      <w:r>
        <w:t>140</w:t>
      </w:r>
      <w:r>
        <w:fldChar w:fldCharType="end"/>
      </w:r>
    </w:p>
    <w:p w14:paraId="4D1874AA" w14:textId="1C0A1318" w:rsidR="000D4530" w:rsidRDefault="000D4530">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_Toc37323022 \h </w:instrText>
      </w:r>
      <w:r>
        <w:fldChar w:fldCharType="separate"/>
      </w:r>
      <w:r>
        <w:t>141</w:t>
      </w:r>
      <w:r>
        <w:fldChar w:fldCharType="end"/>
      </w:r>
    </w:p>
    <w:p w14:paraId="3E407187" w14:textId="4D8A7134" w:rsidR="000D4530" w:rsidRDefault="000D4530">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_Toc37323023 \h </w:instrText>
      </w:r>
      <w:r>
        <w:fldChar w:fldCharType="separate"/>
      </w:r>
      <w:r>
        <w:t>143</w:t>
      </w:r>
      <w:r>
        <w:fldChar w:fldCharType="end"/>
      </w:r>
    </w:p>
    <w:p w14:paraId="495024BB" w14:textId="2DB9CCDE" w:rsidR="000D4530" w:rsidRDefault="000D4530">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_Toc37323024 \h </w:instrText>
      </w:r>
      <w:r>
        <w:fldChar w:fldCharType="separate"/>
      </w:r>
      <w:r>
        <w:t>143</w:t>
      </w:r>
      <w:r>
        <w:fldChar w:fldCharType="end"/>
      </w:r>
    </w:p>
    <w:p w14:paraId="229DE7DC" w14:textId="7CCCF0A1" w:rsidR="000D4530" w:rsidRDefault="000D4530">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_Toc37323025 \h </w:instrText>
      </w:r>
      <w:r>
        <w:fldChar w:fldCharType="separate"/>
      </w:r>
      <w:r>
        <w:t>143</w:t>
      </w:r>
      <w:r>
        <w:fldChar w:fldCharType="end"/>
      </w:r>
    </w:p>
    <w:p w14:paraId="1ED4B92B" w14:textId="1473B8ED" w:rsidR="000D4530" w:rsidRDefault="000D4530">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_Toc37323026 \h </w:instrText>
      </w:r>
      <w:r>
        <w:fldChar w:fldCharType="separate"/>
      </w:r>
      <w:r>
        <w:t>143</w:t>
      </w:r>
      <w:r>
        <w:fldChar w:fldCharType="end"/>
      </w:r>
    </w:p>
    <w:p w14:paraId="61D05CB8" w14:textId="6F77ADA5" w:rsidR="000D4530" w:rsidRDefault="000D4530">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_Toc37323027 \h </w:instrText>
      </w:r>
      <w:r>
        <w:fldChar w:fldCharType="separate"/>
      </w:r>
      <w:r>
        <w:t>143</w:t>
      </w:r>
      <w:r>
        <w:fldChar w:fldCharType="end"/>
      </w:r>
    </w:p>
    <w:p w14:paraId="1181DE3B" w14:textId="3BCE0B28" w:rsidR="000D4530" w:rsidRDefault="000D4530" w:rsidP="000D4530">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_Toc37323028 \h </w:instrText>
      </w:r>
      <w:r>
        <w:fldChar w:fldCharType="separate"/>
      </w:r>
      <w:r>
        <w:t>144</w:t>
      </w:r>
      <w:r>
        <w:fldChar w:fldCharType="end"/>
      </w:r>
    </w:p>
    <w:p w14:paraId="3E3739AD" w14:textId="5F1201BB" w:rsidR="000D4530" w:rsidRDefault="000D4530" w:rsidP="000D4530">
      <w:pPr>
        <w:pStyle w:val="TOC8"/>
        <w:rPr>
          <w:rFonts w:asciiTheme="minorHAnsi" w:eastAsiaTheme="minorEastAsia" w:hAnsiTheme="minorHAnsi" w:cstheme="minorBidi"/>
          <w:b w:val="0"/>
          <w:szCs w:val="22"/>
          <w:lang w:eastAsia="en-GB"/>
        </w:rPr>
      </w:pPr>
      <w:r>
        <w:t>Annex C (normative):</w:t>
      </w:r>
      <w:r>
        <w:tab/>
        <w:t>Downlink physical channels</w:t>
      </w:r>
      <w:r>
        <w:tab/>
      </w:r>
      <w:r>
        <w:fldChar w:fldCharType="begin" w:fldLock="1"/>
      </w:r>
      <w:r>
        <w:instrText xml:space="preserve"> PAGEREF _Toc37323029 \h </w:instrText>
      </w:r>
      <w:r>
        <w:fldChar w:fldCharType="separate"/>
      </w:r>
      <w:r>
        <w:t>145</w:t>
      </w:r>
      <w:r>
        <w:fldChar w:fldCharType="end"/>
      </w:r>
    </w:p>
    <w:p w14:paraId="67AC7D2F" w14:textId="106E8774" w:rsidR="000D4530" w:rsidRDefault="000D453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_Toc37323030 \h </w:instrText>
      </w:r>
      <w:r>
        <w:fldChar w:fldCharType="separate"/>
      </w:r>
      <w:r>
        <w:t>145</w:t>
      </w:r>
      <w:r>
        <w:fldChar w:fldCharType="end"/>
      </w:r>
    </w:p>
    <w:p w14:paraId="5F4B5E05" w14:textId="1EB62755" w:rsidR="000D4530" w:rsidRDefault="000D453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_Toc37323031 \h </w:instrText>
      </w:r>
      <w:r>
        <w:fldChar w:fldCharType="separate"/>
      </w:r>
      <w:r>
        <w:t>145</w:t>
      </w:r>
      <w:r>
        <w:fldChar w:fldCharType="end"/>
      </w:r>
    </w:p>
    <w:p w14:paraId="6962DFDF" w14:textId="029DDBC2" w:rsidR="000D4530" w:rsidRDefault="000D453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_Toc37323032 \h </w:instrText>
      </w:r>
      <w:r>
        <w:fldChar w:fldCharType="separate"/>
      </w:r>
      <w:r>
        <w:t>145</w:t>
      </w:r>
      <w:r>
        <w:fldChar w:fldCharType="end"/>
      </w:r>
    </w:p>
    <w:p w14:paraId="11336A19" w14:textId="4C893EC4" w:rsidR="000D4530" w:rsidRDefault="000D4530">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_Toc37323033 \h </w:instrText>
      </w:r>
      <w:r>
        <w:fldChar w:fldCharType="separate"/>
      </w:r>
      <w:r>
        <w:t>145</w:t>
      </w:r>
      <w:r>
        <w:fldChar w:fldCharType="end"/>
      </w:r>
    </w:p>
    <w:p w14:paraId="7C79ECC3" w14:textId="02056348" w:rsidR="000D4530" w:rsidRDefault="000D4530" w:rsidP="000D4530">
      <w:pPr>
        <w:pStyle w:val="TOC8"/>
        <w:rPr>
          <w:rFonts w:asciiTheme="minorHAnsi" w:eastAsiaTheme="minorEastAsia" w:hAnsiTheme="minorHAnsi" w:cstheme="minorBidi"/>
          <w:b w:val="0"/>
          <w:szCs w:val="22"/>
          <w:lang w:eastAsia="en-GB"/>
        </w:rPr>
      </w:pPr>
      <w:r>
        <w:t>Annex D (normative):</w:t>
      </w:r>
      <w:r>
        <w:tab/>
        <w:t>Characteristics of the interfering signal</w:t>
      </w:r>
      <w:r>
        <w:tab/>
      </w:r>
      <w:r>
        <w:fldChar w:fldCharType="begin" w:fldLock="1"/>
      </w:r>
      <w:r>
        <w:instrText xml:space="preserve"> PAGEREF _Toc37323034 \h </w:instrText>
      </w:r>
      <w:r>
        <w:fldChar w:fldCharType="separate"/>
      </w:r>
      <w:r>
        <w:t>146</w:t>
      </w:r>
      <w:r>
        <w:fldChar w:fldCharType="end"/>
      </w:r>
    </w:p>
    <w:p w14:paraId="6C7CF112" w14:textId="050E0DBB" w:rsidR="000D4530" w:rsidRDefault="000D453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_Toc37323035 \h </w:instrText>
      </w:r>
      <w:r>
        <w:fldChar w:fldCharType="separate"/>
      </w:r>
      <w:r>
        <w:t>146</w:t>
      </w:r>
      <w:r>
        <w:fldChar w:fldCharType="end"/>
      </w:r>
    </w:p>
    <w:p w14:paraId="10391FAD" w14:textId="0E1CBB54" w:rsidR="000D4530" w:rsidRDefault="000D453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_Toc37323036 \h </w:instrText>
      </w:r>
      <w:r>
        <w:fldChar w:fldCharType="separate"/>
      </w:r>
      <w:r>
        <w:t>146</w:t>
      </w:r>
      <w:r>
        <w:fldChar w:fldCharType="end"/>
      </w:r>
    </w:p>
    <w:p w14:paraId="7A80E51E" w14:textId="3914FD6C" w:rsidR="000D4530" w:rsidRDefault="000D4530" w:rsidP="000D4530">
      <w:pPr>
        <w:pStyle w:val="TOC8"/>
        <w:rPr>
          <w:rFonts w:asciiTheme="minorHAnsi" w:eastAsiaTheme="minorEastAsia" w:hAnsiTheme="minorHAnsi" w:cstheme="minorBidi"/>
          <w:b w:val="0"/>
          <w:szCs w:val="22"/>
          <w:lang w:eastAsia="en-GB"/>
        </w:rPr>
      </w:pPr>
      <w:r>
        <w:t>Annex E (normative):</w:t>
      </w:r>
      <w:r>
        <w:tab/>
        <w:t>Environmental conditions</w:t>
      </w:r>
      <w:r>
        <w:tab/>
      </w:r>
      <w:r>
        <w:fldChar w:fldCharType="begin" w:fldLock="1"/>
      </w:r>
      <w:r>
        <w:instrText xml:space="preserve"> PAGEREF _Toc37323037 \h </w:instrText>
      </w:r>
      <w:r>
        <w:fldChar w:fldCharType="separate"/>
      </w:r>
      <w:r>
        <w:t>147</w:t>
      </w:r>
      <w:r>
        <w:fldChar w:fldCharType="end"/>
      </w:r>
    </w:p>
    <w:p w14:paraId="3DE2B5B9" w14:textId="01696302" w:rsidR="000D4530" w:rsidRDefault="000D453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_Toc37323038 \h </w:instrText>
      </w:r>
      <w:r>
        <w:fldChar w:fldCharType="separate"/>
      </w:r>
      <w:r>
        <w:t>147</w:t>
      </w:r>
      <w:r>
        <w:fldChar w:fldCharType="end"/>
      </w:r>
    </w:p>
    <w:p w14:paraId="3D623D91" w14:textId="12A233E5" w:rsidR="000D4530" w:rsidRDefault="000D453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_Toc37323039 \h </w:instrText>
      </w:r>
      <w:r>
        <w:fldChar w:fldCharType="separate"/>
      </w:r>
      <w:r>
        <w:t>147</w:t>
      </w:r>
      <w:r>
        <w:fldChar w:fldCharType="end"/>
      </w:r>
    </w:p>
    <w:p w14:paraId="7CE0C8D3" w14:textId="05B396A2" w:rsidR="000D4530" w:rsidRDefault="000D453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_Toc37323040 \h </w:instrText>
      </w:r>
      <w:r>
        <w:fldChar w:fldCharType="separate"/>
      </w:r>
      <w:r>
        <w:t>147</w:t>
      </w:r>
      <w:r>
        <w:fldChar w:fldCharType="end"/>
      </w:r>
    </w:p>
    <w:p w14:paraId="56854F19" w14:textId="3FCA167B" w:rsidR="000D4530" w:rsidRDefault="000D453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_Toc37323041 \h </w:instrText>
      </w:r>
      <w:r>
        <w:fldChar w:fldCharType="separate"/>
      </w:r>
      <w:r>
        <w:t>147</w:t>
      </w:r>
      <w:r>
        <w:fldChar w:fldCharType="end"/>
      </w:r>
    </w:p>
    <w:p w14:paraId="53384314" w14:textId="283F2936" w:rsidR="000D4530" w:rsidRDefault="000D453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_Toc37323042 \h </w:instrText>
      </w:r>
      <w:r>
        <w:fldChar w:fldCharType="separate"/>
      </w:r>
      <w:r>
        <w:t>148</w:t>
      </w:r>
      <w:r>
        <w:fldChar w:fldCharType="end"/>
      </w:r>
    </w:p>
    <w:p w14:paraId="30723DAB" w14:textId="628BBD22" w:rsidR="000D4530" w:rsidRDefault="000D4530" w:rsidP="000D4530">
      <w:pPr>
        <w:pStyle w:val="TOC8"/>
        <w:rPr>
          <w:rFonts w:asciiTheme="minorHAnsi" w:eastAsiaTheme="minorEastAsia" w:hAnsiTheme="minorHAnsi" w:cstheme="minorBidi"/>
          <w:b w:val="0"/>
          <w:szCs w:val="22"/>
          <w:lang w:eastAsia="en-GB"/>
        </w:rPr>
      </w:pPr>
      <w:r>
        <w:t>Annex F (normative):</w:t>
      </w:r>
      <w:r>
        <w:tab/>
        <w:t>Transmit modulation</w:t>
      </w:r>
      <w:r>
        <w:tab/>
      </w:r>
      <w:r>
        <w:fldChar w:fldCharType="begin" w:fldLock="1"/>
      </w:r>
      <w:r>
        <w:instrText xml:space="preserve"> PAGEREF _Toc37323043 \h </w:instrText>
      </w:r>
      <w:r>
        <w:fldChar w:fldCharType="separate"/>
      </w:r>
      <w:r>
        <w:t>149</w:t>
      </w:r>
      <w:r>
        <w:fldChar w:fldCharType="end"/>
      </w:r>
    </w:p>
    <w:p w14:paraId="29B49613" w14:textId="1895162A" w:rsidR="000D4530" w:rsidRDefault="000D453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_Toc37323044 \h </w:instrText>
      </w:r>
      <w:r>
        <w:fldChar w:fldCharType="separate"/>
      </w:r>
      <w:r>
        <w:t>149</w:t>
      </w:r>
      <w:r>
        <w:fldChar w:fldCharType="end"/>
      </w:r>
    </w:p>
    <w:p w14:paraId="0FEE1F49" w14:textId="77122141" w:rsidR="000D4530" w:rsidRDefault="000D4530">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_Toc37323045 \h </w:instrText>
      </w:r>
      <w:r>
        <w:fldChar w:fldCharType="separate"/>
      </w:r>
      <w:r>
        <w:t>149</w:t>
      </w:r>
      <w:r>
        <w:fldChar w:fldCharType="end"/>
      </w:r>
    </w:p>
    <w:p w14:paraId="3D32F8D4" w14:textId="4275682F" w:rsidR="000D4530" w:rsidRDefault="000D453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_Toc37323046 \h </w:instrText>
      </w:r>
      <w:r>
        <w:fldChar w:fldCharType="separate"/>
      </w:r>
      <w:r>
        <w:t>149</w:t>
      </w:r>
      <w:r>
        <w:fldChar w:fldCharType="end"/>
      </w:r>
    </w:p>
    <w:p w14:paraId="6780B787" w14:textId="06FF4825" w:rsidR="000D4530" w:rsidRDefault="000D4530">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_Toc37323047 \h </w:instrText>
      </w:r>
      <w:r>
        <w:fldChar w:fldCharType="separate"/>
      </w:r>
      <w:r>
        <w:t>150</w:t>
      </w:r>
      <w:r>
        <w:fldChar w:fldCharType="end"/>
      </w:r>
    </w:p>
    <w:p w14:paraId="500DA011" w14:textId="69B3ACDF" w:rsidR="000D4530" w:rsidRDefault="000D4530">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_Toc37323048 \h </w:instrText>
      </w:r>
      <w:r>
        <w:fldChar w:fldCharType="separate"/>
      </w:r>
      <w:r>
        <w:t>152</w:t>
      </w:r>
      <w:r>
        <w:fldChar w:fldCharType="end"/>
      </w:r>
    </w:p>
    <w:p w14:paraId="35C286D7" w14:textId="210E19D9" w:rsidR="000D4530" w:rsidRDefault="000D4530">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_Toc37323049 \h </w:instrText>
      </w:r>
      <w:r>
        <w:fldChar w:fldCharType="separate"/>
      </w:r>
      <w:r>
        <w:t>152</w:t>
      </w:r>
      <w:r>
        <w:fldChar w:fldCharType="end"/>
      </w:r>
    </w:p>
    <w:p w14:paraId="02BBB7B5" w14:textId="608875CB" w:rsidR="000D4530" w:rsidRDefault="000D4530">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_Toc37323050 \h </w:instrText>
      </w:r>
      <w:r>
        <w:fldChar w:fldCharType="separate"/>
      </w:r>
      <w:r>
        <w:t>152</w:t>
      </w:r>
      <w:r>
        <w:fldChar w:fldCharType="end"/>
      </w:r>
    </w:p>
    <w:p w14:paraId="768346CF" w14:textId="1DEC8810" w:rsidR="000D4530" w:rsidRDefault="000D4530">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_Toc37323051 \h </w:instrText>
      </w:r>
      <w:r>
        <w:fldChar w:fldCharType="separate"/>
      </w:r>
      <w:r>
        <w:t>152</w:t>
      </w:r>
      <w:r>
        <w:fldChar w:fldCharType="end"/>
      </w:r>
    </w:p>
    <w:p w14:paraId="25406BEA" w14:textId="56C563F7" w:rsidR="000D4530" w:rsidRDefault="000D4530">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_Toc37323052 \h </w:instrText>
      </w:r>
      <w:r>
        <w:fldChar w:fldCharType="separate"/>
      </w:r>
      <w:r>
        <w:t>153</w:t>
      </w:r>
      <w:r>
        <w:fldChar w:fldCharType="end"/>
      </w:r>
    </w:p>
    <w:p w14:paraId="3378AC07" w14:textId="7EE7D28A" w:rsidR="000D4530" w:rsidRDefault="000D4530">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_Toc37323053 \h </w:instrText>
      </w:r>
      <w:r>
        <w:fldChar w:fldCharType="separate"/>
      </w:r>
      <w:r>
        <w:t>153</w:t>
      </w:r>
      <w:r>
        <w:fldChar w:fldCharType="end"/>
      </w:r>
    </w:p>
    <w:p w14:paraId="376C4EFA" w14:textId="744B2140" w:rsidR="000D4530" w:rsidRDefault="000D4530">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_Toc37323054 \h </w:instrText>
      </w:r>
      <w:r>
        <w:fldChar w:fldCharType="separate"/>
      </w:r>
      <w:r>
        <w:t>154</w:t>
      </w:r>
      <w:r>
        <w:fldChar w:fldCharType="end"/>
      </w:r>
    </w:p>
    <w:p w14:paraId="511E9CC5" w14:textId="3A73067D" w:rsidR="000D4530" w:rsidRDefault="000D4530">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_Toc37323055 \h </w:instrText>
      </w:r>
      <w:r>
        <w:fldChar w:fldCharType="separate"/>
      </w:r>
      <w:r>
        <w:t>155</w:t>
      </w:r>
      <w:r>
        <w:fldChar w:fldCharType="end"/>
      </w:r>
    </w:p>
    <w:p w14:paraId="1E710424" w14:textId="7FC907B5" w:rsidR="000D4530" w:rsidRDefault="000D4530" w:rsidP="000D4530">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_Toc37323056 \h </w:instrText>
      </w:r>
      <w:r>
        <w:fldChar w:fldCharType="separate"/>
      </w:r>
      <w:r>
        <w:t>155</w:t>
      </w:r>
      <w:r>
        <w:fldChar w:fldCharType="end"/>
      </w:r>
    </w:p>
    <w:p w14:paraId="70B892FF" w14:textId="18A20CCE" w:rsidR="000D4530" w:rsidRDefault="000D4530" w:rsidP="000D4530">
      <w:pPr>
        <w:pStyle w:val="TOC8"/>
        <w:rPr>
          <w:rFonts w:asciiTheme="minorHAnsi" w:eastAsiaTheme="minorEastAsia" w:hAnsiTheme="minorHAnsi" w:cstheme="minorBidi"/>
          <w:b w:val="0"/>
          <w:szCs w:val="22"/>
          <w:lang w:eastAsia="en-GB"/>
        </w:rPr>
      </w:pPr>
      <w:r>
        <w:t>Annex H (informative):</w:t>
      </w:r>
      <w:r>
        <w:tab/>
        <w:t>Void</w:t>
      </w:r>
      <w:r>
        <w:tab/>
      </w:r>
      <w:r>
        <w:fldChar w:fldCharType="begin" w:fldLock="1"/>
      </w:r>
      <w:r>
        <w:instrText xml:space="preserve"> PAGEREF _Toc37323057 \h </w:instrText>
      </w:r>
      <w:r>
        <w:fldChar w:fldCharType="separate"/>
      </w:r>
      <w:r>
        <w:t>155</w:t>
      </w:r>
      <w:r>
        <w:fldChar w:fldCharType="end"/>
      </w:r>
    </w:p>
    <w:p w14:paraId="73EC2A22" w14:textId="01285DCF" w:rsidR="000D4530" w:rsidRDefault="000D4530" w:rsidP="000D4530">
      <w:pPr>
        <w:pStyle w:val="TOC8"/>
        <w:rPr>
          <w:rFonts w:asciiTheme="minorHAnsi" w:eastAsiaTheme="minorEastAsia" w:hAnsiTheme="minorHAnsi" w:cstheme="minorBidi"/>
          <w:b w:val="0"/>
          <w:szCs w:val="22"/>
          <w:lang w:eastAsia="en-GB"/>
        </w:rPr>
      </w:pPr>
      <w:r>
        <w:t>Annex I (informative):</w:t>
      </w:r>
      <w:r>
        <w:tab/>
        <w:t>Void</w:t>
      </w:r>
      <w:r>
        <w:tab/>
      </w:r>
      <w:r>
        <w:fldChar w:fldCharType="begin" w:fldLock="1"/>
      </w:r>
      <w:r>
        <w:instrText xml:space="preserve"> PAGEREF _Toc37323058 \h </w:instrText>
      </w:r>
      <w:r>
        <w:fldChar w:fldCharType="separate"/>
      </w:r>
      <w:r>
        <w:t>155</w:t>
      </w:r>
      <w:r>
        <w:fldChar w:fldCharType="end"/>
      </w:r>
    </w:p>
    <w:p w14:paraId="461950F7" w14:textId="37EFC93D" w:rsidR="000D4530" w:rsidRDefault="000D4530" w:rsidP="000D4530">
      <w:pPr>
        <w:pStyle w:val="TOC8"/>
        <w:rPr>
          <w:rFonts w:asciiTheme="minorHAnsi" w:eastAsiaTheme="minorEastAsia" w:hAnsiTheme="minorHAnsi" w:cstheme="minorBidi"/>
          <w:b w:val="0"/>
          <w:szCs w:val="22"/>
          <w:lang w:eastAsia="en-GB"/>
        </w:rPr>
      </w:pPr>
      <w:r>
        <w:t>Annex J (normative):</w:t>
      </w:r>
      <w:r>
        <w:tab/>
        <w:t>UE coordinate system</w:t>
      </w:r>
      <w:r>
        <w:tab/>
      </w:r>
      <w:r>
        <w:fldChar w:fldCharType="begin" w:fldLock="1"/>
      </w:r>
      <w:r>
        <w:instrText xml:space="preserve"> PAGEREF _Toc37323059 \h </w:instrText>
      </w:r>
      <w:r>
        <w:fldChar w:fldCharType="separate"/>
      </w:r>
      <w:r>
        <w:t>156</w:t>
      </w:r>
      <w:r>
        <w:fldChar w:fldCharType="end"/>
      </w:r>
    </w:p>
    <w:p w14:paraId="5443DBE3" w14:textId="0EE56984" w:rsidR="000D4530" w:rsidRDefault="000D453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_Toc37323060 \h </w:instrText>
      </w:r>
      <w:r>
        <w:fldChar w:fldCharType="separate"/>
      </w:r>
      <w:r>
        <w:t>156</w:t>
      </w:r>
      <w:r>
        <w:fldChar w:fldCharType="end"/>
      </w:r>
    </w:p>
    <w:p w14:paraId="4A576A3B" w14:textId="1550CF60" w:rsidR="000D4530" w:rsidRDefault="000D453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_Toc37323061 \h </w:instrText>
      </w:r>
      <w:r>
        <w:fldChar w:fldCharType="separate"/>
      </w:r>
      <w:r>
        <w:t>157</w:t>
      </w:r>
      <w:r>
        <w:fldChar w:fldCharType="end"/>
      </w:r>
    </w:p>
    <w:p w14:paraId="16934050" w14:textId="1FE57ADF" w:rsidR="000D4530" w:rsidRDefault="000D453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_Toc37323062 \h </w:instrText>
      </w:r>
      <w:r>
        <w:fldChar w:fldCharType="separate"/>
      </w:r>
      <w:r>
        <w:t>161</w:t>
      </w:r>
      <w:r>
        <w:fldChar w:fldCharType="end"/>
      </w:r>
    </w:p>
    <w:p w14:paraId="2A16FF9A" w14:textId="58726DA5" w:rsidR="000D4530" w:rsidRDefault="000D4530" w:rsidP="000D4530">
      <w:pPr>
        <w:pStyle w:val="TOC8"/>
        <w:rPr>
          <w:rFonts w:asciiTheme="minorHAnsi" w:eastAsiaTheme="minorEastAsia" w:hAnsiTheme="minorHAnsi" w:cstheme="minorBidi"/>
          <w:b w:val="0"/>
          <w:szCs w:val="22"/>
          <w:lang w:eastAsia="en-GB"/>
        </w:rPr>
      </w:pPr>
      <w:r>
        <w:t>Annex K (informative):</w:t>
      </w:r>
      <w:r>
        <w:tab/>
        <w:t>Void</w:t>
      </w:r>
      <w:r>
        <w:tab/>
      </w:r>
      <w:r>
        <w:fldChar w:fldCharType="begin" w:fldLock="1"/>
      </w:r>
      <w:r>
        <w:instrText xml:space="preserve"> PAGEREF _Toc37323063 \h </w:instrText>
      </w:r>
      <w:r>
        <w:fldChar w:fldCharType="separate"/>
      </w:r>
      <w:r>
        <w:t>162</w:t>
      </w:r>
      <w:r>
        <w:fldChar w:fldCharType="end"/>
      </w:r>
    </w:p>
    <w:p w14:paraId="4F5875CF" w14:textId="4411C1A0" w:rsidR="000D4530" w:rsidRDefault="000D4530" w:rsidP="000D4530">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_Toc37323064 \h </w:instrText>
      </w:r>
      <w:r>
        <w:fldChar w:fldCharType="separate"/>
      </w:r>
      <w:r>
        <w:t>163</w:t>
      </w:r>
      <w:r>
        <w:fldChar w:fldCharType="end"/>
      </w:r>
    </w:p>
    <w:p w14:paraId="3FDCCDA0" w14:textId="2599D554" w:rsidR="00080512" w:rsidRPr="00FE760F" w:rsidRDefault="000D4530">
      <w:r>
        <w:rPr>
          <w:noProof/>
          <w:sz w:val="22"/>
        </w:rPr>
        <w:fldChar w:fldCharType="end"/>
      </w:r>
    </w:p>
    <w:p w14:paraId="14C94D31" w14:textId="77777777" w:rsidR="00842EF7" w:rsidRPr="00FE760F" w:rsidRDefault="00080512" w:rsidP="00842EF7">
      <w:pPr>
        <w:pStyle w:val="Heading1"/>
      </w:pPr>
      <w:r w:rsidRPr="00FE760F">
        <w:br w:type="page"/>
      </w:r>
      <w:bookmarkStart w:id="16" w:name="_Toc2086433"/>
      <w:bookmarkStart w:id="17" w:name="_Toc36456364"/>
      <w:bookmarkStart w:id="18" w:name="_Toc36469462"/>
      <w:bookmarkStart w:id="19" w:name="_Toc37253871"/>
      <w:bookmarkStart w:id="20" w:name="_Toc37322728"/>
      <w:r w:rsidR="00842EF7" w:rsidRPr="00FE760F">
        <w:lastRenderedPageBreak/>
        <w:t>Foreword</w:t>
      </w:r>
      <w:bookmarkEnd w:id="16"/>
      <w:bookmarkEnd w:id="17"/>
      <w:bookmarkEnd w:id="18"/>
      <w:bookmarkEnd w:id="19"/>
      <w:bookmarkEnd w:id="20"/>
    </w:p>
    <w:p w14:paraId="09A31105" w14:textId="77777777" w:rsidR="00080512" w:rsidRPr="00FE760F" w:rsidRDefault="00080512" w:rsidP="00842EF7">
      <w:r w:rsidRPr="00FE760F">
        <w:t xml:space="preserve">This Technical </w:t>
      </w:r>
      <w:bookmarkStart w:id="21" w:name="spectype3"/>
      <w:r w:rsidRPr="00FE760F">
        <w:t>Specification</w:t>
      </w:r>
      <w:bookmarkEnd w:id="21"/>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22" w:name="introduction"/>
      <w:bookmarkEnd w:id="22"/>
      <w:r w:rsidRPr="00FE760F">
        <w:br w:type="page"/>
      </w:r>
      <w:bookmarkStart w:id="23" w:name="scope"/>
      <w:bookmarkStart w:id="24" w:name="_Toc36456365"/>
      <w:bookmarkStart w:id="25" w:name="_Toc36469463"/>
      <w:bookmarkStart w:id="26" w:name="_Toc37253872"/>
      <w:bookmarkStart w:id="27" w:name="_Toc37322729"/>
      <w:bookmarkEnd w:id="23"/>
      <w:r w:rsidR="00842EF7" w:rsidRPr="00FE760F">
        <w:lastRenderedPageBreak/>
        <w:t>Scope</w:t>
      </w:r>
      <w:bookmarkEnd w:id="24"/>
      <w:bookmarkEnd w:id="25"/>
      <w:bookmarkEnd w:id="26"/>
      <w:bookmarkEnd w:id="27"/>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28" w:name="_Toc21340710"/>
      <w:bookmarkStart w:id="29" w:name="_Toc29805157"/>
      <w:bookmarkStart w:id="30" w:name="_Toc36456366"/>
      <w:bookmarkStart w:id="31" w:name="_Toc36469464"/>
      <w:bookmarkStart w:id="32" w:name="_Toc37253873"/>
      <w:bookmarkStart w:id="33" w:name="_Toc37322730"/>
      <w:r w:rsidRPr="00FE760F">
        <w:t>2</w:t>
      </w:r>
      <w:r w:rsidRPr="00FE760F">
        <w:tab/>
        <w:t>References</w:t>
      </w:r>
      <w:bookmarkEnd w:id="28"/>
      <w:bookmarkEnd w:id="29"/>
      <w:bookmarkEnd w:id="30"/>
      <w:bookmarkEnd w:id="31"/>
      <w:bookmarkEnd w:id="32"/>
      <w:bookmarkEnd w:id="33"/>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34" w:name="OLE_LINK2"/>
      <w:bookmarkStart w:id="35" w:name="OLE_LINK3"/>
      <w:bookmarkStart w:id="36"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34"/>
    <w:bookmarkEnd w:id="35"/>
    <w:bookmarkEnd w:id="36"/>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37" w:name="_Toc21340711"/>
      <w:bookmarkStart w:id="38" w:name="_Toc29805158"/>
      <w:bookmarkStart w:id="39" w:name="_Toc36456367"/>
      <w:bookmarkStart w:id="40" w:name="_Toc36469465"/>
      <w:bookmarkStart w:id="41" w:name="_Toc37253874"/>
      <w:bookmarkStart w:id="42" w:name="_Toc37322731"/>
      <w:r w:rsidRPr="00FE760F">
        <w:lastRenderedPageBreak/>
        <w:t>3</w:t>
      </w:r>
      <w:r w:rsidRPr="00FE760F">
        <w:tab/>
        <w:t>Definitions, symbols and abbreviations</w:t>
      </w:r>
      <w:bookmarkEnd w:id="37"/>
      <w:bookmarkEnd w:id="38"/>
      <w:bookmarkEnd w:id="39"/>
      <w:bookmarkEnd w:id="40"/>
      <w:bookmarkEnd w:id="41"/>
      <w:bookmarkEnd w:id="42"/>
    </w:p>
    <w:p w14:paraId="3DF6C7CE" w14:textId="77777777" w:rsidR="00842EF7" w:rsidRPr="00FE760F" w:rsidRDefault="00842EF7" w:rsidP="00842EF7">
      <w:pPr>
        <w:pStyle w:val="Heading2"/>
      </w:pPr>
      <w:bookmarkStart w:id="43" w:name="_Toc21340712"/>
      <w:bookmarkStart w:id="44" w:name="_Toc29805159"/>
      <w:bookmarkStart w:id="45" w:name="_Toc36456368"/>
      <w:bookmarkStart w:id="46" w:name="_Toc36469466"/>
      <w:bookmarkStart w:id="47" w:name="_Toc37253875"/>
      <w:bookmarkStart w:id="48" w:name="_Toc37322732"/>
      <w:r w:rsidRPr="00FE760F">
        <w:t>3.1</w:t>
      </w:r>
      <w:r w:rsidRPr="00FE760F">
        <w:tab/>
        <w:t>Definitions</w:t>
      </w:r>
      <w:bookmarkEnd w:id="43"/>
      <w:bookmarkEnd w:id="44"/>
      <w:bookmarkEnd w:id="45"/>
      <w:bookmarkEnd w:id="46"/>
      <w:bookmarkEnd w:id="47"/>
      <w:bookmarkEnd w:id="48"/>
    </w:p>
    <w:p w14:paraId="3F5BF4EA" w14:textId="77777777" w:rsidR="00842EF7" w:rsidRPr="00FE760F" w:rsidRDefault="00842EF7" w:rsidP="00842EF7">
      <w:r w:rsidRPr="00FE760F">
        <w:t xml:space="preserve">For the purposes of the present document, the terms and definitions given in </w:t>
      </w:r>
      <w:bookmarkStart w:id="49" w:name="OLE_LINK6"/>
      <w:bookmarkStart w:id="50" w:name="OLE_LINK7"/>
      <w:bookmarkStart w:id="51" w:name="OLE_LINK8"/>
      <w:r w:rsidRPr="00FE760F">
        <w:t xml:space="preserve">3GPP </w:t>
      </w:r>
      <w:bookmarkEnd w:id="49"/>
      <w:bookmarkEnd w:id="50"/>
      <w:bookmarkEnd w:id="51"/>
      <w:r w:rsidRPr="00FE760F">
        <w:t>TR 21.905 [1] and the following apply. A term defined in the present document takes precedence over the definition of the same term, if any, in 3GPP TR 21.905 [1].</w:t>
      </w:r>
    </w:p>
    <w:p w14:paraId="45CF9A76" w14:textId="77777777" w:rsidR="00842EF7" w:rsidRPr="00FE760F" w:rsidRDefault="00842EF7" w:rsidP="00842EF7">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transmits and receives multiple </w:t>
      </w:r>
      <w:r w:rsidRPr="00FE760F">
        <w:rPr>
          <w:rFonts w:hint="eastAsia"/>
          <w:lang w:eastAsia="zh-CN"/>
        </w:rPr>
        <w:t xml:space="preserve">contiguously </w:t>
      </w:r>
      <w:r w:rsidRPr="00FE760F">
        <w:t xml:space="preserve">aggregated carriers. </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5DF91" w14:textId="77777777" w:rsidR="00842EF7" w:rsidRPr="00FE760F" w:rsidRDefault="00842EF7" w:rsidP="00842EF7">
      <w:r w:rsidRPr="00FE760F">
        <w:rPr>
          <w:b/>
        </w:rPr>
        <w:t>EIRP(Link=Link angle, Meas=Link angle):</w:t>
      </w:r>
      <w:r w:rsidRPr="00FE760F">
        <w:t xml:space="preserve"> measurement of the UE such that the link angle is aligned with the measurement angle. EIRP (indicator to be measured) can be replaced by EIS, Frequency, EVM, carrier Leakage, In-band eission and OBW. Beam peak search grids, TX beam peak direction, and RX beam peak direction can be selected to describe Link.</w:t>
      </w:r>
    </w:p>
    <w:p w14:paraId="2D6E8CCD" w14:textId="77777777" w:rsidR="00842EF7" w:rsidRPr="00FE760F" w:rsidRDefault="00842EF7" w:rsidP="00842EF7">
      <w:r w:rsidRPr="00FE760F">
        <w:rPr>
          <w:b/>
        </w:rPr>
        <w:t>EIRP(Link=Link angle, Meas=beam peak direction):</w:t>
      </w:r>
      <w:r w:rsidRPr="00FE760F">
        <w:t xml:space="preserve"> measurement of the EIRP of the UE such that the measurement angle is aligned with the beam peak direction within an acceptable measurement error uncertainty.</w:t>
      </w:r>
    </w:p>
    <w:p w14:paraId="051C671F" w14:textId="77777777" w:rsidR="00842EF7" w:rsidRPr="00FE760F" w:rsidRDefault="00842EF7" w:rsidP="00842EF7">
      <w:pPr>
        <w:overflowPunct w:val="0"/>
        <w:autoSpaceDE w:val="0"/>
        <w:autoSpaceDN w:val="0"/>
        <w:adjustRightInd w:val="0"/>
        <w:textAlignment w:val="baseline"/>
        <w:rPr>
          <w:lang w:eastAsia="zh-CN"/>
        </w:rPr>
      </w:pPr>
      <w:r w:rsidRPr="00FE760F">
        <w:rPr>
          <w:b/>
          <w:bCs/>
          <w:lang w:eastAsia="zh-CN"/>
        </w:rPr>
        <w:t>EIS (equivalent isotropic sensitivity):</w:t>
      </w:r>
      <w:r w:rsidRPr="00FE760F">
        <w:rPr>
          <w:lang w:eastAsia="zh-CN"/>
        </w:rPr>
        <w:t> sensitivity for an isotropic directivity device equivalent to the sensitivity of the discussed device exposed to an incoming wave from a defined AoA</w:t>
      </w:r>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08F97826" w14:textId="77777777" w:rsidR="00842EF7" w:rsidRPr="00FE760F" w:rsidRDefault="00842EF7" w:rsidP="00842EF7">
      <w:r w:rsidRPr="00FE760F">
        <w:rPr>
          <w:b/>
        </w:rPr>
        <w:t>Link angle:</w:t>
      </w:r>
      <w:r w:rsidRPr="00FE760F">
        <w:t xml:space="preserve"> a DL-signal AoA from the view point of the UE, as described in Annex J.</w:t>
      </w:r>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6E41190F" w14:textId="77777777" w:rsidR="00842EF7" w:rsidRPr="00FE760F" w:rsidRDefault="00842EF7" w:rsidP="00842EF7">
      <w:r w:rsidRPr="00FE760F">
        <w:rPr>
          <w:b/>
        </w:rPr>
        <w:t>radiated interface boundary</w:t>
      </w:r>
      <w:r w:rsidRPr="00FE760F">
        <w:t>: operating band specific radiated requirements reference point where the radiated requirements apply</w:t>
      </w:r>
    </w:p>
    <w:p w14:paraId="526B3674" w14:textId="77777777" w:rsidR="00842EF7" w:rsidRPr="00FE760F" w:rsidRDefault="00842EF7" w:rsidP="00842EF7">
      <w:r w:rsidRPr="00FE760F">
        <w:rPr>
          <w:b/>
        </w:rPr>
        <w:lastRenderedPageBreak/>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4EB194C" w14:textId="77777777" w:rsidR="00842EF7" w:rsidRPr="00FE760F" w:rsidRDefault="00842EF7" w:rsidP="00842EF7">
      <w:r w:rsidRPr="00FE760F">
        <w:rPr>
          <w:b/>
        </w:rPr>
        <w:t>TRP(Link=Link angle):</w:t>
      </w:r>
      <w:r w:rsidRPr="00FE760F">
        <w:t xml:space="preserve"> measurement of the TRP of the UE such that the measurement angle is aligned with the beam peak direction within an acceptable measurement uncertainty. TX beam peak direction and RX beam peak direction can be selected to describe Link.</w:t>
      </w:r>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52" w:name="_Toc21340713"/>
      <w:bookmarkStart w:id="53" w:name="_Toc29805160"/>
      <w:bookmarkStart w:id="54" w:name="_Toc36456369"/>
      <w:bookmarkStart w:id="55" w:name="_Toc36469467"/>
      <w:bookmarkStart w:id="56" w:name="_Toc37253876"/>
      <w:bookmarkStart w:id="57" w:name="_Toc37322733"/>
      <w:r w:rsidRPr="00FE760F">
        <w:t>3.2</w:t>
      </w:r>
      <w:r w:rsidRPr="00FE760F">
        <w:tab/>
        <w:t>Symbols</w:t>
      </w:r>
      <w:bookmarkEnd w:id="52"/>
      <w:bookmarkEnd w:id="53"/>
      <w:bookmarkEnd w:id="54"/>
      <w:bookmarkEnd w:id="55"/>
      <w:bookmarkEnd w:id="56"/>
      <w:bookmarkEnd w:id="57"/>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58"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p w14:paraId="1AEB0992" w14:textId="77777777" w:rsidR="00842EF7" w:rsidRPr="00FE760F" w:rsidRDefault="00842EF7" w:rsidP="00842EF7">
      <w:pPr>
        <w:pStyle w:val="EW"/>
      </w:pPr>
      <w:r w:rsidRPr="00FE760F">
        <w:rPr>
          <w:rFonts w:hint="eastAsia"/>
        </w:rPr>
        <w:t>∑MB</w:t>
      </w:r>
      <w:r w:rsidRPr="00FE760F">
        <w:rPr>
          <w:vertAlign w:val="subscript"/>
        </w:rPr>
        <w:t>P</w:t>
      </w:r>
      <w:r w:rsidRPr="00FE760F">
        <w:rPr>
          <w:rFonts w:hint="eastAsia"/>
        </w:rPr>
        <w:tab/>
        <w:t>Total allowed relaxation to each, minimum peak EIRP and reference sensitivity due to support for multi-band operation, for all bands in a combination of supported bands</w:t>
      </w:r>
    </w:p>
    <w:p w14:paraId="45DADB9D" w14:textId="77777777" w:rsidR="00842EF7" w:rsidRPr="00FE760F" w:rsidRDefault="00842EF7" w:rsidP="00842EF7">
      <w:pPr>
        <w:pStyle w:val="EW"/>
      </w:pPr>
      <w:r w:rsidRPr="00FE760F">
        <w:rPr>
          <w:rFonts w:hint="eastAsia"/>
        </w:rPr>
        <w:t>∑MB</w:t>
      </w:r>
      <w:r w:rsidRPr="00FE760F">
        <w:rPr>
          <w:vertAlign w:val="subscript"/>
        </w:rPr>
        <w:t>S</w:t>
      </w:r>
      <w:r w:rsidRPr="00FE760F">
        <w:rPr>
          <w:rFonts w:hint="eastAsia"/>
        </w:rPr>
        <w:tab/>
        <w:t>Total allowed relaxation to each, EIRP spherical coverage and EIS spherical coverage due to support for multi-band operation, for all bands in a combination of supported bands</w:t>
      </w:r>
    </w:p>
    <w:bookmarkEnd w:id="58"/>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lastRenderedPageBreak/>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59" w:name="_Hlk501040394"/>
      <w:r w:rsidRPr="00FE760F">
        <w:t>NR</w:t>
      </w:r>
      <w:r w:rsidRPr="00FE760F">
        <w:rPr>
          <w:vertAlign w:val="subscript"/>
        </w:rPr>
        <w:t>ACLR</w:t>
      </w:r>
      <w:r w:rsidRPr="00FE760F">
        <w:rPr>
          <w:vertAlign w:val="subscript"/>
        </w:rPr>
        <w:tab/>
      </w:r>
      <w:r w:rsidRPr="00FE760F">
        <w:t>NR ACLR</w:t>
      </w:r>
    </w:p>
    <w:bookmarkEnd w:id="59"/>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60" w:name="_Toc21340714"/>
      <w:bookmarkStart w:id="61" w:name="_Toc29805161"/>
      <w:bookmarkStart w:id="62" w:name="_Toc36456370"/>
      <w:bookmarkStart w:id="63" w:name="_Toc36469468"/>
      <w:bookmarkStart w:id="64" w:name="_Toc37253877"/>
      <w:bookmarkStart w:id="65" w:name="_Toc37322734"/>
      <w:r w:rsidRPr="00FE760F">
        <w:t>3.3</w:t>
      </w:r>
      <w:r w:rsidRPr="00FE760F">
        <w:tab/>
        <w:t>Abbreviations</w:t>
      </w:r>
      <w:bookmarkEnd w:id="60"/>
      <w:bookmarkEnd w:id="61"/>
      <w:bookmarkEnd w:id="62"/>
      <w:bookmarkEnd w:id="63"/>
      <w:bookmarkEnd w:id="64"/>
      <w:bookmarkEnd w:id="65"/>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lastRenderedPageBreak/>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66" w:name="_Toc21340715"/>
      <w:bookmarkStart w:id="67" w:name="_Toc29805162"/>
      <w:bookmarkStart w:id="68" w:name="_Toc36456371"/>
      <w:bookmarkStart w:id="69" w:name="_Toc36469469"/>
      <w:bookmarkStart w:id="70" w:name="_Toc37253878"/>
      <w:bookmarkStart w:id="71" w:name="_Toc37322735"/>
      <w:r w:rsidRPr="00FE760F">
        <w:lastRenderedPageBreak/>
        <w:t>4</w:t>
      </w:r>
      <w:r w:rsidRPr="00FE760F">
        <w:tab/>
        <w:t>General</w:t>
      </w:r>
      <w:bookmarkEnd w:id="66"/>
      <w:bookmarkEnd w:id="67"/>
      <w:bookmarkEnd w:id="68"/>
      <w:bookmarkEnd w:id="69"/>
      <w:bookmarkEnd w:id="70"/>
      <w:bookmarkEnd w:id="71"/>
    </w:p>
    <w:p w14:paraId="6A0F3CC4" w14:textId="77777777" w:rsidR="00842EF7" w:rsidRPr="00FE760F" w:rsidRDefault="00842EF7" w:rsidP="00842EF7">
      <w:pPr>
        <w:pStyle w:val="Heading2"/>
      </w:pPr>
      <w:bookmarkStart w:id="72" w:name="_Toc21340716"/>
      <w:bookmarkStart w:id="73" w:name="_Toc29805163"/>
      <w:bookmarkStart w:id="74" w:name="_Toc36456372"/>
      <w:bookmarkStart w:id="75" w:name="_Toc36469470"/>
      <w:bookmarkStart w:id="76" w:name="_Toc37253879"/>
      <w:bookmarkStart w:id="77" w:name="_Toc37322736"/>
      <w:r w:rsidRPr="00FE760F">
        <w:t>4.1</w:t>
      </w:r>
      <w:r w:rsidRPr="00FE760F">
        <w:tab/>
        <w:t>Relationship between minimum requirements and test requirements</w:t>
      </w:r>
      <w:bookmarkEnd w:id="72"/>
      <w:bookmarkEnd w:id="73"/>
      <w:bookmarkEnd w:id="74"/>
      <w:bookmarkEnd w:id="75"/>
      <w:bookmarkEnd w:id="76"/>
      <w:bookmarkEnd w:id="77"/>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78" w:name="_Toc21340717"/>
      <w:bookmarkStart w:id="79" w:name="_Toc29805164"/>
      <w:bookmarkStart w:id="80" w:name="_Toc36456373"/>
      <w:bookmarkStart w:id="81" w:name="_Toc36469471"/>
      <w:bookmarkStart w:id="82" w:name="_Toc37253880"/>
      <w:bookmarkStart w:id="83" w:name="_Toc37322737"/>
      <w:r w:rsidRPr="00FE760F">
        <w:t>4.2</w:t>
      </w:r>
      <w:r w:rsidRPr="00FE760F">
        <w:tab/>
        <w:t>Applicability of minimum requirements</w:t>
      </w:r>
      <w:bookmarkEnd w:id="78"/>
      <w:bookmarkEnd w:id="79"/>
      <w:bookmarkEnd w:id="80"/>
      <w:bookmarkEnd w:id="81"/>
      <w:bookmarkEnd w:id="82"/>
      <w:bookmarkEnd w:id="83"/>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84" w:name="_Hlk9409873"/>
      <w:r w:rsidRPr="00FE760F">
        <w:rPr>
          <w:i/>
        </w:rPr>
        <w:t>TDD-UL-DL-ConfigurationCommon and TDD-UL-DL-ConfigurationDedicated</w:t>
      </w:r>
      <w:r w:rsidRPr="00FE760F" w:rsidDel="00F04BE9">
        <w:t xml:space="preserve"> </w:t>
      </w:r>
      <w:bookmarkEnd w:id="84"/>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85" w:name="_Toc21340718"/>
      <w:bookmarkStart w:id="86" w:name="_Toc29805165"/>
      <w:bookmarkStart w:id="87" w:name="_Toc36456374"/>
      <w:bookmarkStart w:id="88" w:name="_Toc36469472"/>
      <w:bookmarkStart w:id="89" w:name="_Toc37253881"/>
      <w:bookmarkStart w:id="90" w:name="_Toc37322738"/>
      <w:r w:rsidRPr="00FE760F">
        <w:t>4.3</w:t>
      </w:r>
      <w:r w:rsidRPr="00FE760F">
        <w:tab/>
        <w:t>Specification suffix information</w:t>
      </w:r>
      <w:bookmarkEnd w:id="85"/>
      <w:bookmarkEnd w:id="86"/>
      <w:bookmarkEnd w:id="87"/>
      <w:bookmarkEnd w:id="88"/>
      <w:bookmarkEnd w:id="89"/>
      <w:bookmarkEnd w:id="90"/>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91" w:name="_Toc21340719"/>
      <w:bookmarkStart w:id="92" w:name="_Toc29805166"/>
      <w:bookmarkStart w:id="93" w:name="_Toc36456375"/>
      <w:bookmarkStart w:id="94" w:name="_Toc36469473"/>
      <w:bookmarkStart w:id="95" w:name="_Toc37253882"/>
      <w:bookmarkStart w:id="96" w:name="_Toc37322739"/>
      <w:r w:rsidRPr="00FE760F">
        <w:lastRenderedPageBreak/>
        <w:t>5</w:t>
      </w:r>
      <w:r w:rsidRPr="00FE760F">
        <w:tab/>
        <w:t>Operating bands and channel arrangement</w:t>
      </w:r>
      <w:bookmarkEnd w:id="91"/>
      <w:bookmarkEnd w:id="92"/>
      <w:bookmarkEnd w:id="93"/>
      <w:bookmarkEnd w:id="94"/>
      <w:bookmarkEnd w:id="95"/>
      <w:bookmarkEnd w:id="96"/>
    </w:p>
    <w:p w14:paraId="15B5B753" w14:textId="77777777" w:rsidR="00842EF7" w:rsidRPr="00FE760F" w:rsidRDefault="00842EF7" w:rsidP="00842EF7">
      <w:pPr>
        <w:pStyle w:val="Heading2"/>
      </w:pPr>
      <w:bookmarkStart w:id="97" w:name="_Toc21340720"/>
      <w:bookmarkStart w:id="98" w:name="_Toc29805167"/>
      <w:bookmarkStart w:id="99" w:name="_Toc36456376"/>
      <w:bookmarkStart w:id="100" w:name="_Toc36469474"/>
      <w:bookmarkStart w:id="101" w:name="_Toc37253883"/>
      <w:bookmarkStart w:id="102" w:name="_Toc37322740"/>
      <w:r w:rsidRPr="00FE760F">
        <w:t>5.1</w:t>
      </w:r>
      <w:r w:rsidRPr="00FE760F">
        <w:tab/>
        <w:t>General</w:t>
      </w:r>
      <w:bookmarkEnd w:id="97"/>
      <w:bookmarkEnd w:id="98"/>
      <w:bookmarkEnd w:id="99"/>
      <w:bookmarkEnd w:id="100"/>
      <w:bookmarkEnd w:id="101"/>
      <w:bookmarkEnd w:id="102"/>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03" w:name="_Toc21340721"/>
      <w:bookmarkStart w:id="104" w:name="_Toc29805168"/>
      <w:bookmarkStart w:id="105" w:name="_Toc36456377"/>
      <w:bookmarkStart w:id="106" w:name="_Toc36469475"/>
      <w:bookmarkStart w:id="107" w:name="_Toc37253884"/>
      <w:bookmarkStart w:id="108" w:name="_Toc37322741"/>
      <w:r w:rsidRPr="00FE760F">
        <w:t>5.2</w:t>
      </w:r>
      <w:r w:rsidRPr="00FE760F">
        <w:tab/>
        <w:t>Operating bands</w:t>
      </w:r>
      <w:bookmarkEnd w:id="103"/>
      <w:bookmarkEnd w:id="104"/>
      <w:bookmarkEnd w:id="105"/>
      <w:bookmarkEnd w:id="106"/>
      <w:bookmarkEnd w:id="107"/>
      <w:bookmarkEnd w:id="108"/>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09" w:name="_Toc21340722"/>
      <w:bookmarkStart w:id="110" w:name="_Toc29805169"/>
      <w:bookmarkStart w:id="111" w:name="_Toc36456378"/>
      <w:bookmarkStart w:id="112" w:name="_Toc36469476"/>
      <w:bookmarkStart w:id="113" w:name="_Toc37253885"/>
      <w:bookmarkStart w:id="114" w:name="_Toc37322742"/>
      <w:r w:rsidRPr="00FE760F">
        <w:t>5.2A</w:t>
      </w:r>
      <w:r w:rsidRPr="00FE760F">
        <w:tab/>
        <w:t>Operating bands for CA</w:t>
      </w:r>
      <w:bookmarkEnd w:id="109"/>
      <w:bookmarkEnd w:id="110"/>
      <w:bookmarkEnd w:id="111"/>
      <w:bookmarkEnd w:id="112"/>
      <w:bookmarkEnd w:id="113"/>
      <w:bookmarkEnd w:id="114"/>
    </w:p>
    <w:p w14:paraId="3067D0E0" w14:textId="77777777" w:rsidR="00842EF7" w:rsidRPr="00FE760F" w:rsidRDefault="00842EF7" w:rsidP="00842EF7">
      <w:pPr>
        <w:pStyle w:val="Heading3"/>
      </w:pPr>
      <w:bookmarkStart w:id="115" w:name="_Toc21340723"/>
      <w:bookmarkStart w:id="116" w:name="_Toc29805170"/>
      <w:bookmarkStart w:id="117" w:name="_Toc36456379"/>
      <w:bookmarkStart w:id="118" w:name="_Toc36469477"/>
      <w:bookmarkStart w:id="119" w:name="_Toc37253886"/>
      <w:bookmarkStart w:id="120" w:name="_Toc37322743"/>
      <w:r w:rsidRPr="00FE760F">
        <w:t>5.2A.1</w:t>
      </w:r>
      <w:r w:rsidRPr="00FE760F">
        <w:tab/>
        <w:t>Intra-band CA</w:t>
      </w:r>
      <w:bookmarkEnd w:id="115"/>
      <w:bookmarkEnd w:id="116"/>
      <w:bookmarkEnd w:id="117"/>
      <w:bookmarkEnd w:id="118"/>
      <w:bookmarkEnd w:id="119"/>
      <w:bookmarkEnd w:id="120"/>
    </w:p>
    <w:p w14:paraId="19C4FE4A" w14:textId="77777777" w:rsidR="00842EF7" w:rsidRPr="00FE760F" w:rsidRDefault="00842EF7" w:rsidP="00842EF7">
      <w:r w:rsidRPr="00FE760F">
        <w:t>NR intra-band contiguous carrier aggregation is designed to operate in the operating bands defined in Table 5.2A.1-1, where all operating bands are within FR2.</w:t>
      </w:r>
    </w:p>
    <w:p w14:paraId="355C195A" w14:textId="77777777" w:rsidR="00842EF7" w:rsidRPr="00FE760F" w:rsidRDefault="00842EF7" w:rsidP="00842EF7">
      <w:pPr>
        <w:pStyle w:val="TH"/>
      </w:pPr>
      <w:r w:rsidRPr="00FE760F">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842EF7" w:rsidRPr="00FE760F" w14:paraId="2FF7A217"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29455B94" w14:textId="77777777" w:rsidR="00842EF7" w:rsidRPr="00FE760F" w:rsidRDefault="00842EF7" w:rsidP="00F91227">
            <w:pPr>
              <w:pStyle w:val="TAH"/>
              <w:rPr>
                <w:rFonts w:eastAsia="MS Mincho" w:cs="Arial"/>
              </w:rPr>
            </w:pPr>
            <w:r w:rsidRPr="00FE760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4D6F3FC" w14:textId="77777777" w:rsidR="00842EF7" w:rsidRPr="00FE760F" w:rsidRDefault="00842EF7" w:rsidP="00F91227">
            <w:pPr>
              <w:pStyle w:val="TAH"/>
              <w:rPr>
                <w:rFonts w:cs="Arial"/>
              </w:rPr>
            </w:pPr>
            <w:r w:rsidRPr="00FE760F">
              <w:rPr>
                <w:rFonts w:cs="Arial"/>
              </w:rPr>
              <w:t>NR Band</w:t>
            </w:r>
          </w:p>
          <w:p w14:paraId="255B05BB" w14:textId="77777777" w:rsidR="00842EF7" w:rsidRPr="00FE760F" w:rsidRDefault="00842EF7" w:rsidP="00F91227">
            <w:pPr>
              <w:pStyle w:val="TAH"/>
              <w:rPr>
                <w:rFonts w:eastAsia="MS Mincho" w:cs="Arial"/>
              </w:rPr>
            </w:pPr>
            <w:r w:rsidRPr="00FE760F">
              <w:rPr>
                <w:rFonts w:cs="Arial"/>
              </w:rPr>
              <w:t>(Table 5.2-1)</w:t>
            </w:r>
          </w:p>
        </w:tc>
      </w:tr>
      <w:tr w:rsidR="00842EF7" w:rsidRPr="00FE760F" w14:paraId="3CE2F7BA"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1206F3" w14:textId="77777777" w:rsidR="00842EF7" w:rsidRPr="00FE760F" w:rsidRDefault="00842EF7" w:rsidP="00F91227">
            <w:pPr>
              <w:pStyle w:val="TAC"/>
              <w:rPr>
                <w:rFonts w:eastAsia="MS Mincho"/>
              </w:rPr>
            </w:pPr>
            <w:r w:rsidRPr="00FE760F">
              <w:t>CA_n257</w:t>
            </w:r>
          </w:p>
        </w:tc>
        <w:tc>
          <w:tcPr>
            <w:tcW w:w="2497" w:type="dxa"/>
            <w:tcBorders>
              <w:top w:val="single" w:sz="4" w:space="0" w:color="auto"/>
              <w:left w:val="single" w:sz="4" w:space="0" w:color="auto"/>
              <w:bottom w:val="single" w:sz="4" w:space="0" w:color="auto"/>
              <w:right w:val="single" w:sz="4" w:space="0" w:color="auto"/>
            </w:tcBorders>
          </w:tcPr>
          <w:p w14:paraId="30A173C4" w14:textId="77777777" w:rsidR="00842EF7" w:rsidRPr="00FE760F" w:rsidRDefault="00842EF7" w:rsidP="00F91227">
            <w:pPr>
              <w:pStyle w:val="TAC"/>
              <w:rPr>
                <w:rFonts w:eastAsia="MS Mincho"/>
              </w:rPr>
            </w:pPr>
            <w:r w:rsidRPr="00FE760F">
              <w:t>n257</w:t>
            </w:r>
          </w:p>
        </w:tc>
      </w:tr>
      <w:tr w:rsidR="00842EF7" w:rsidRPr="00FE760F" w14:paraId="7D9F0D4E"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466605" w14:textId="77777777" w:rsidR="00842EF7" w:rsidRPr="00FE760F" w:rsidRDefault="00842EF7" w:rsidP="00F91227">
            <w:pPr>
              <w:pStyle w:val="TAC"/>
            </w:pPr>
            <w:r w:rsidRPr="00FE760F">
              <w:t>CA_n258</w:t>
            </w:r>
          </w:p>
        </w:tc>
        <w:tc>
          <w:tcPr>
            <w:tcW w:w="2497" w:type="dxa"/>
            <w:tcBorders>
              <w:top w:val="single" w:sz="4" w:space="0" w:color="auto"/>
              <w:left w:val="single" w:sz="4" w:space="0" w:color="auto"/>
              <w:bottom w:val="single" w:sz="4" w:space="0" w:color="auto"/>
              <w:right w:val="single" w:sz="4" w:space="0" w:color="auto"/>
            </w:tcBorders>
          </w:tcPr>
          <w:p w14:paraId="29C4CAA6" w14:textId="77777777" w:rsidR="00842EF7" w:rsidRPr="00FE760F" w:rsidRDefault="00842EF7" w:rsidP="00F91227">
            <w:pPr>
              <w:pStyle w:val="TAC"/>
            </w:pPr>
            <w:r w:rsidRPr="00FE760F">
              <w:t>n258</w:t>
            </w:r>
          </w:p>
        </w:tc>
      </w:tr>
      <w:tr w:rsidR="00842EF7" w:rsidRPr="00FE760F" w14:paraId="79BEA82C"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9CE62B8" w14:textId="77777777" w:rsidR="00842EF7" w:rsidRPr="00FE760F" w:rsidRDefault="00842EF7" w:rsidP="00F91227">
            <w:pPr>
              <w:pStyle w:val="TAC"/>
            </w:pPr>
            <w:r w:rsidRPr="00FE760F">
              <w:t>CA_n260</w:t>
            </w:r>
          </w:p>
        </w:tc>
        <w:tc>
          <w:tcPr>
            <w:tcW w:w="2497" w:type="dxa"/>
            <w:tcBorders>
              <w:top w:val="single" w:sz="4" w:space="0" w:color="auto"/>
              <w:left w:val="single" w:sz="4" w:space="0" w:color="auto"/>
              <w:bottom w:val="single" w:sz="4" w:space="0" w:color="auto"/>
              <w:right w:val="single" w:sz="4" w:space="0" w:color="auto"/>
            </w:tcBorders>
          </w:tcPr>
          <w:p w14:paraId="5DAE1092" w14:textId="77777777" w:rsidR="00842EF7" w:rsidRPr="00FE760F" w:rsidRDefault="00842EF7" w:rsidP="00F91227">
            <w:pPr>
              <w:pStyle w:val="TAC"/>
            </w:pPr>
            <w:r w:rsidRPr="00FE760F">
              <w:t>n260</w:t>
            </w:r>
          </w:p>
        </w:tc>
      </w:tr>
      <w:tr w:rsidR="00842EF7" w:rsidRPr="00FE760F" w14:paraId="206A1926" w14:textId="77777777"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24698D9" w14:textId="77777777" w:rsidR="00842EF7" w:rsidRPr="00FE760F" w:rsidRDefault="00842EF7" w:rsidP="00F91227">
            <w:pPr>
              <w:pStyle w:val="TAC"/>
            </w:pPr>
            <w:r w:rsidRPr="00FE760F">
              <w:t>CA_n261</w:t>
            </w:r>
          </w:p>
        </w:tc>
        <w:tc>
          <w:tcPr>
            <w:tcW w:w="2497" w:type="dxa"/>
            <w:tcBorders>
              <w:top w:val="single" w:sz="4" w:space="0" w:color="auto"/>
              <w:left w:val="single" w:sz="4" w:space="0" w:color="auto"/>
              <w:bottom w:val="single" w:sz="4" w:space="0" w:color="auto"/>
              <w:right w:val="single" w:sz="4" w:space="0" w:color="auto"/>
            </w:tcBorders>
          </w:tcPr>
          <w:p w14:paraId="09626FDD" w14:textId="77777777" w:rsidR="00842EF7" w:rsidRPr="00FE760F" w:rsidRDefault="00842EF7" w:rsidP="00F91227">
            <w:pPr>
              <w:pStyle w:val="TAC"/>
            </w:pPr>
            <w:r w:rsidRPr="00FE760F">
              <w:t>n261</w:t>
            </w:r>
          </w:p>
        </w:tc>
      </w:tr>
    </w:tbl>
    <w:p w14:paraId="2153928F" w14:textId="77777777" w:rsidR="00842EF7" w:rsidRPr="00FE760F" w:rsidRDefault="00842EF7" w:rsidP="00842EF7"/>
    <w:p w14:paraId="1E2A43EE" w14:textId="77777777" w:rsidR="00842EF7" w:rsidRPr="00FE760F" w:rsidRDefault="00842EF7" w:rsidP="00842EF7">
      <w:pPr>
        <w:pStyle w:val="Heading3"/>
      </w:pPr>
      <w:bookmarkStart w:id="121" w:name="_Toc21340724"/>
      <w:bookmarkStart w:id="122" w:name="_Toc29805171"/>
      <w:bookmarkStart w:id="123" w:name="_Toc36456380"/>
      <w:bookmarkStart w:id="124" w:name="_Toc36469478"/>
      <w:bookmarkStart w:id="125" w:name="_Toc37253887"/>
      <w:bookmarkStart w:id="126" w:name="_Toc37322744"/>
      <w:r w:rsidRPr="00FE760F">
        <w:lastRenderedPageBreak/>
        <w:t>5.2A.2</w:t>
      </w:r>
      <w:r w:rsidRPr="00FE760F">
        <w:tab/>
        <w:t>Void</w:t>
      </w:r>
      <w:bookmarkEnd w:id="121"/>
      <w:bookmarkEnd w:id="122"/>
      <w:bookmarkEnd w:id="123"/>
      <w:bookmarkEnd w:id="124"/>
      <w:bookmarkEnd w:id="125"/>
      <w:bookmarkEnd w:id="126"/>
    </w:p>
    <w:p w14:paraId="567CBBFB" w14:textId="77777777" w:rsidR="00842EF7" w:rsidRPr="00FE760F" w:rsidRDefault="00842EF7" w:rsidP="00842EF7">
      <w:pPr>
        <w:pStyle w:val="Heading2"/>
      </w:pPr>
      <w:bookmarkStart w:id="127" w:name="_Toc21340725"/>
      <w:bookmarkStart w:id="128" w:name="_Toc29805172"/>
      <w:bookmarkStart w:id="129" w:name="_Toc36456381"/>
      <w:bookmarkStart w:id="130" w:name="_Toc36469479"/>
      <w:bookmarkStart w:id="131" w:name="_Toc37253888"/>
      <w:bookmarkStart w:id="132" w:name="_Toc37322745"/>
      <w:r w:rsidRPr="00FE760F">
        <w:t>5.2D</w:t>
      </w:r>
      <w:r w:rsidRPr="00FE760F">
        <w:tab/>
        <w:t>Operating bands for UL MIMO</w:t>
      </w:r>
      <w:bookmarkEnd w:id="127"/>
      <w:bookmarkEnd w:id="128"/>
      <w:bookmarkEnd w:id="129"/>
      <w:bookmarkEnd w:id="130"/>
      <w:bookmarkEnd w:id="131"/>
      <w:bookmarkEnd w:id="132"/>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842EF7" w:rsidRPr="00FE760F" w14:paraId="04620825" w14:textId="77777777" w:rsidTr="00F91227">
        <w:trPr>
          <w:trHeight w:val="20"/>
          <w:jc w:val="center"/>
        </w:trPr>
        <w:tc>
          <w:tcPr>
            <w:tcW w:w="2838" w:type="dxa"/>
            <w:shd w:val="clear" w:color="auto" w:fill="auto"/>
            <w:vAlign w:val="center"/>
          </w:tcPr>
          <w:p w14:paraId="0BCDB75A" w14:textId="77777777" w:rsidR="00842EF7" w:rsidRPr="00FE760F" w:rsidRDefault="00842EF7" w:rsidP="00F91227">
            <w:pPr>
              <w:pStyle w:val="TAH"/>
              <w:rPr>
                <w:rFonts w:eastAsia="Calibri"/>
                <w:szCs w:val="22"/>
              </w:rPr>
            </w:pPr>
            <w:r w:rsidRPr="00FE760F">
              <w:rPr>
                <w:rFonts w:eastAsia="Calibri"/>
                <w:szCs w:val="22"/>
              </w:rPr>
              <w:t>UL MIMO operating band</w:t>
            </w:r>
          </w:p>
          <w:p w14:paraId="6DFFAB78" w14:textId="77777777" w:rsidR="00842EF7" w:rsidRPr="00FE760F" w:rsidRDefault="00842EF7" w:rsidP="00F91227">
            <w:pPr>
              <w:pStyle w:val="TAH"/>
              <w:rPr>
                <w:rFonts w:eastAsia="Calibri"/>
                <w:szCs w:val="22"/>
              </w:rPr>
            </w:pPr>
            <w:r w:rsidRPr="00FE760F">
              <w:rPr>
                <w:rFonts w:eastAsia="Calibri"/>
                <w:szCs w:val="22"/>
              </w:rPr>
              <w:t>(Table 5.2-1)</w:t>
            </w:r>
          </w:p>
        </w:tc>
      </w:tr>
      <w:tr w:rsidR="00842EF7" w:rsidRPr="00FE760F" w14:paraId="6C60F402" w14:textId="77777777" w:rsidTr="00F91227">
        <w:trPr>
          <w:trHeight w:val="20"/>
          <w:jc w:val="center"/>
        </w:trPr>
        <w:tc>
          <w:tcPr>
            <w:tcW w:w="2838" w:type="dxa"/>
            <w:shd w:val="clear" w:color="auto" w:fill="auto"/>
            <w:vAlign w:val="center"/>
          </w:tcPr>
          <w:p w14:paraId="3FDF1622" w14:textId="77777777" w:rsidR="00842EF7" w:rsidRPr="00FE760F" w:rsidRDefault="00842EF7" w:rsidP="00F91227">
            <w:pPr>
              <w:pStyle w:val="TAC"/>
              <w:rPr>
                <w:rFonts w:eastAsia="Calibri"/>
                <w:szCs w:val="22"/>
              </w:rPr>
            </w:pPr>
            <w:r w:rsidRPr="00FE760F">
              <w:rPr>
                <w:rFonts w:eastAsia="Calibri"/>
                <w:szCs w:val="22"/>
              </w:rPr>
              <w:t>n257</w:t>
            </w:r>
          </w:p>
        </w:tc>
      </w:tr>
      <w:tr w:rsidR="00842EF7" w:rsidRPr="00FE760F" w14:paraId="20DB68D9" w14:textId="77777777" w:rsidTr="00F91227">
        <w:trPr>
          <w:trHeight w:val="20"/>
          <w:jc w:val="center"/>
        </w:trPr>
        <w:tc>
          <w:tcPr>
            <w:tcW w:w="2838" w:type="dxa"/>
            <w:shd w:val="clear" w:color="auto" w:fill="auto"/>
            <w:vAlign w:val="center"/>
          </w:tcPr>
          <w:p w14:paraId="5E7DF2E0" w14:textId="77777777" w:rsidR="00842EF7" w:rsidRPr="00FE760F" w:rsidRDefault="00842EF7" w:rsidP="00F91227">
            <w:pPr>
              <w:pStyle w:val="TAC"/>
              <w:rPr>
                <w:rFonts w:eastAsia="Calibri"/>
                <w:szCs w:val="22"/>
              </w:rPr>
            </w:pPr>
            <w:r w:rsidRPr="00FE760F">
              <w:rPr>
                <w:rFonts w:eastAsia="Calibri"/>
                <w:szCs w:val="22"/>
              </w:rPr>
              <w:t>n258</w:t>
            </w:r>
          </w:p>
        </w:tc>
      </w:tr>
      <w:tr w:rsidR="00842EF7" w:rsidRPr="00FE760F" w14:paraId="130D6F6A" w14:textId="77777777" w:rsidTr="00F91227">
        <w:trPr>
          <w:trHeight w:val="20"/>
          <w:jc w:val="center"/>
        </w:trPr>
        <w:tc>
          <w:tcPr>
            <w:tcW w:w="2838" w:type="dxa"/>
            <w:shd w:val="clear" w:color="auto" w:fill="auto"/>
            <w:vAlign w:val="center"/>
          </w:tcPr>
          <w:p w14:paraId="1C520EC5" w14:textId="77777777" w:rsidR="00842EF7" w:rsidRPr="00FE760F" w:rsidRDefault="00842EF7" w:rsidP="00F91227">
            <w:pPr>
              <w:pStyle w:val="TAC"/>
              <w:rPr>
                <w:rFonts w:eastAsia="Calibri"/>
                <w:szCs w:val="22"/>
              </w:rPr>
            </w:pPr>
            <w:r w:rsidRPr="00FE760F">
              <w:rPr>
                <w:rFonts w:eastAsia="Calibri"/>
                <w:szCs w:val="22"/>
              </w:rPr>
              <w:t>n260</w:t>
            </w:r>
          </w:p>
        </w:tc>
      </w:tr>
      <w:tr w:rsidR="00842EF7" w:rsidRPr="00FE760F" w14:paraId="65AA6C46" w14:textId="77777777" w:rsidTr="00F91227">
        <w:trPr>
          <w:trHeight w:val="20"/>
          <w:jc w:val="center"/>
        </w:trPr>
        <w:tc>
          <w:tcPr>
            <w:tcW w:w="2838" w:type="dxa"/>
            <w:shd w:val="clear" w:color="auto" w:fill="auto"/>
            <w:vAlign w:val="center"/>
          </w:tcPr>
          <w:p w14:paraId="0577F2CE" w14:textId="77777777" w:rsidR="00842EF7" w:rsidRPr="00FE760F" w:rsidRDefault="00842EF7" w:rsidP="00F91227">
            <w:pPr>
              <w:pStyle w:val="TAC"/>
              <w:rPr>
                <w:rFonts w:eastAsia="Calibri"/>
                <w:szCs w:val="22"/>
              </w:rPr>
            </w:pPr>
            <w:r w:rsidRPr="00FE760F">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133" w:name="_Toc21340726"/>
      <w:bookmarkStart w:id="134" w:name="_Toc29805173"/>
      <w:bookmarkStart w:id="135" w:name="_Toc36456382"/>
      <w:bookmarkStart w:id="136" w:name="_Toc36469480"/>
      <w:bookmarkStart w:id="137" w:name="_Toc37253889"/>
      <w:bookmarkStart w:id="138" w:name="_Toc37322746"/>
      <w:r w:rsidRPr="00FE760F">
        <w:t>5.3</w:t>
      </w:r>
      <w:r w:rsidRPr="00FE760F">
        <w:tab/>
        <w:t>UE Channel bandwidth</w:t>
      </w:r>
      <w:bookmarkEnd w:id="133"/>
      <w:bookmarkEnd w:id="134"/>
      <w:bookmarkEnd w:id="135"/>
      <w:bookmarkEnd w:id="136"/>
      <w:bookmarkEnd w:id="137"/>
      <w:bookmarkEnd w:id="138"/>
    </w:p>
    <w:p w14:paraId="77C51DC4" w14:textId="77777777" w:rsidR="00842EF7" w:rsidRPr="00FE760F" w:rsidRDefault="00842EF7" w:rsidP="00842EF7">
      <w:pPr>
        <w:pStyle w:val="Heading3"/>
        <w:rPr>
          <w:rFonts w:eastAsia="Yu Mincho"/>
        </w:rPr>
      </w:pPr>
      <w:bookmarkStart w:id="139" w:name="_Toc21340727"/>
      <w:bookmarkStart w:id="140" w:name="_Toc29805174"/>
      <w:bookmarkStart w:id="141" w:name="_Toc36456383"/>
      <w:bookmarkStart w:id="142" w:name="_Toc36469481"/>
      <w:bookmarkStart w:id="143" w:name="_Toc37253890"/>
      <w:bookmarkStart w:id="144" w:name="_Toc37322747"/>
      <w:r w:rsidRPr="00FE760F">
        <w:rPr>
          <w:rFonts w:eastAsia="Yu Mincho"/>
        </w:rPr>
        <w:t>5.3.1</w:t>
      </w:r>
      <w:r w:rsidRPr="00FE760F">
        <w:rPr>
          <w:rFonts w:eastAsia="Yu Mincho"/>
        </w:rPr>
        <w:tab/>
        <w:t>General</w:t>
      </w:r>
      <w:bookmarkEnd w:id="139"/>
      <w:bookmarkEnd w:id="140"/>
      <w:bookmarkEnd w:id="141"/>
      <w:bookmarkEnd w:id="142"/>
      <w:bookmarkEnd w:id="143"/>
      <w:bookmarkEnd w:id="144"/>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145" w:name="_Toc21340728"/>
      <w:bookmarkStart w:id="146" w:name="_Toc29805175"/>
      <w:bookmarkStart w:id="147" w:name="_Toc36456384"/>
      <w:bookmarkStart w:id="148" w:name="_Toc36469482"/>
      <w:bookmarkStart w:id="149" w:name="_Toc37253891"/>
      <w:bookmarkStart w:id="150" w:name="_Toc37322748"/>
      <w:r w:rsidRPr="00FE760F">
        <w:rPr>
          <w:rFonts w:eastAsia="Yu Mincho"/>
        </w:rPr>
        <w:lastRenderedPageBreak/>
        <w:t>5.3.2</w:t>
      </w:r>
      <w:r w:rsidRPr="00FE760F">
        <w:rPr>
          <w:rFonts w:eastAsia="Yu Mincho"/>
        </w:rPr>
        <w:tab/>
        <w:t>Maximum transmission bandwidth configuration</w:t>
      </w:r>
      <w:bookmarkEnd w:id="145"/>
      <w:bookmarkEnd w:id="146"/>
      <w:bookmarkEnd w:id="147"/>
      <w:bookmarkEnd w:id="148"/>
      <w:bookmarkEnd w:id="149"/>
      <w:bookmarkEnd w:id="150"/>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151" w:name="_Toc21340729"/>
      <w:bookmarkStart w:id="152" w:name="_Toc29805176"/>
      <w:bookmarkStart w:id="153" w:name="_Toc36456385"/>
      <w:bookmarkStart w:id="154" w:name="_Toc36469483"/>
      <w:bookmarkStart w:id="155" w:name="_Toc37253892"/>
      <w:bookmarkStart w:id="156" w:name="_Toc37322749"/>
      <w:r w:rsidRPr="00FE760F">
        <w:rPr>
          <w:rFonts w:eastAsia="Yu Mincho"/>
        </w:rPr>
        <w:t>5.3.3</w:t>
      </w:r>
      <w:r w:rsidRPr="00FE760F">
        <w:rPr>
          <w:rFonts w:eastAsia="Yu Mincho"/>
        </w:rPr>
        <w:tab/>
        <w:t>Minimum guardband and transmission bandwidth configuration</w:t>
      </w:r>
      <w:bookmarkEnd w:id="151"/>
      <w:bookmarkEnd w:id="152"/>
      <w:bookmarkEnd w:id="153"/>
      <w:bookmarkEnd w:id="154"/>
      <w:bookmarkEnd w:id="155"/>
      <w:bookmarkEnd w:id="156"/>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lastRenderedPageBreak/>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157" w:name="_Toc21340730"/>
      <w:bookmarkStart w:id="158" w:name="_Toc29805177"/>
      <w:bookmarkStart w:id="159" w:name="_Toc36456386"/>
      <w:bookmarkStart w:id="160" w:name="_Toc36469484"/>
      <w:bookmarkStart w:id="161" w:name="_Toc37253893"/>
      <w:bookmarkStart w:id="162" w:name="_Toc37322750"/>
      <w:r w:rsidRPr="00FE760F">
        <w:rPr>
          <w:rFonts w:eastAsia="Yu Mincho"/>
        </w:rPr>
        <w:t>5.3.4</w:t>
      </w:r>
      <w:r w:rsidRPr="00FE760F">
        <w:rPr>
          <w:rFonts w:eastAsia="Yu Mincho"/>
        </w:rPr>
        <w:tab/>
        <w:t>RB alignment</w:t>
      </w:r>
      <w:bookmarkEnd w:id="157"/>
      <w:bookmarkEnd w:id="158"/>
      <w:bookmarkEnd w:id="159"/>
      <w:bookmarkEnd w:id="160"/>
      <w:bookmarkEnd w:id="161"/>
      <w:bookmarkEnd w:id="162"/>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lastRenderedPageBreak/>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842EF7" w:rsidRPr="00FE760F" w14:paraId="08370C8B" w14:textId="77777777" w:rsidTr="00F9122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E473B0" w14:textId="77777777" w:rsidR="00842EF7" w:rsidRPr="00FE760F" w:rsidRDefault="00842EF7" w:rsidP="00F91227">
            <w:pPr>
              <w:pStyle w:val="TAH"/>
            </w:pPr>
            <w:r w:rsidRPr="00FE760F">
              <w:t>Operating band / SCS / UE channel bandwidth</w:t>
            </w:r>
          </w:p>
        </w:tc>
      </w:tr>
      <w:tr w:rsidR="00842EF7" w:rsidRPr="00FE760F" w14:paraId="13105EC3" w14:textId="77777777" w:rsidTr="00F91227">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42E8EFA9" w14:textId="77777777" w:rsidR="00842EF7" w:rsidRPr="00FE760F" w:rsidRDefault="00842EF7" w:rsidP="00F91227">
            <w:pPr>
              <w:pStyle w:val="TAH"/>
            </w:pPr>
            <w:r w:rsidRPr="00FE760F">
              <w:t>Operating band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D3F04F3" w14:textId="77777777" w:rsidR="00842EF7" w:rsidRPr="00FE760F" w:rsidRDefault="00842EF7" w:rsidP="00F91227">
            <w:pPr>
              <w:pStyle w:val="TAH"/>
            </w:pPr>
            <w:r w:rsidRPr="00FE760F">
              <w:t>SCS</w:t>
            </w:r>
          </w:p>
          <w:p w14:paraId="75ADE751" w14:textId="77777777" w:rsidR="00842EF7" w:rsidRPr="00FE760F" w:rsidRDefault="00842EF7" w:rsidP="00F91227">
            <w:pPr>
              <w:pStyle w:val="TAH"/>
            </w:pPr>
            <w:r w:rsidRPr="00FE760F">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B90172C" w14:textId="77777777" w:rsidR="00842EF7" w:rsidRPr="00FE760F" w:rsidRDefault="00842EF7" w:rsidP="00F91227">
            <w:pPr>
              <w:pStyle w:val="TAH"/>
            </w:pPr>
            <w:r w:rsidRPr="00FE760F">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1D5B97E" w14:textId="77777777" w:rsidR="00842EF7" w:rsidRPr="00FE760F" w:rsidRDefault="00842EF7" w:rsidP="00F91227">
            <w:pPr>
              <w:pStyle w:val="TAH"/>
            </w:pPr>
            <w:r w:rsidRPr="00FE760F">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0F39EDB2" w14:textId="77777777" w:rsidR="00842EF7" w:rsidRPr="00FE760F" w:rsidRDefault="00842EF7" w:rsidP="00F91227">
            <w:pPr>
              <w:pStyle w:val="TAH"/>
            </w:pPr>
            <w:r w:rsidRPr="00FE760F">
              <w:t>200</w:t>
            </w:r>
          </w:p>
          <w:p w14:paraId="3C606DC0" w14:textId="77777777" w:rsidR="00842EF7" w:rsidRPr="00FE760F" w:rsidRDefault="00842EF7" w:rsidP="00F91227">
            <w:pPr>
              <w:pStyle w:val="TAH"/>
            </w:pPr>
            <w:r w:rsidRPr="00FE760F">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A5F3F68" w14:textId="77777777" w:rsidR="00842EF7" w:rsidRPr="00FE760F" w:rsidRDefault="00842EF7" w:rsidP="00F91227">
            <w:pPr>
              <w:pStyle w:val="TAH"/>
            </w:pPr>
            <w:r w:rsidRPr="00FE760F">
              <w:t>400</w:t>
            </w:r>
            <w:r w:rsidRPr="00FE760F">
              <w:rPr>
                <w:vertAlign w:val="superscript"/>
              </w:rPr>
              <w:t>1</w:t>
            </w:r>
            <w:r w:rsidRPr="00FE760F">
              <w:t xml:space="preserve"> MHz</w:t>
            </w:r>
          </w:p>
        </w:tc>
      </w:tr>
      <w:tr w:rsidR="00842EF7" w:rsidRPr="00FE760F" w14:paraId="40D52A3B"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6101A7B" w14:textId="77777777" w:rsidR="00842EF7" w:rsidRPr="00FE760F" w:rsidRDefault="00842EF7" w:rsidP="00F91227">
            <w:pPr>
              <w:pStyle w:val="TAC"/>
              <w:spacing w:line="256" w:lineRule="auto"/>
              <w:rPr>
                <w:lang w:eastAsia="ja-JP"/>
              </w:rPr>
            </w:pPr>
            <w:r w:rsidRPr="00FE760F">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62D4D100"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962D1A2"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F10E52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633F6F0"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2953312" w14:textId="77777777" w:rsidR="00842EF7" w:rsidRPr="00FE760F" w:rsidRDefault="00842EF7" w:rsidP="00F91227">
            <w:pPr>
              <w:pStyle w:val="TAC"/>
              <w:spacing w:line="256" w:lineRule="auto"/>
              <w:rPr>
                <w:lang w:eastAsia="ja-JP"/>
              </w:rPr>
            </w:pPr>
          </w:p>
        </w:tc>
      </w:tr>
      <w:tr w:rsidR="00842EF7" w:rsidRPr="00FE760F" w14:paraId="1392B910"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1FA77"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48B289B0"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0458F258"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355BF6E"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B9DD844"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17EABD4"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00C5F1AA"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ED25481" w14:textId="77777777" w:rsidR="00842EF7" w:rsidRPr="00FE760F" w:rsidRDefault="00842EF7" w:rsidP="00F91227">
            <w:pPr>
              <w:pStyle w:val="TAC"/>
              <w:spacing w:line="256" w:lineRule="auto"/>
              <w:rPr>
                <w:lang w:eastAsia="ja-JP"/>
              </w:rPr>
            </w:pPr>
            <w:r w:rsidRPr="00FE760F">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6600D3D2"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8CAFBFA"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E3173BF"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323CA1"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344CC8F3" w14:textId="77777777" w:rsidR="00842EF7" w:rsidRPr="00FE760F" w:rsidRDefault="00842EF7" w:rsidP="00F91227">
            <w:pPr>
              <w:pStyle w:val="TAC"/>
              <w:spacing w:line="256" w:lineRule="auto"/>
              <w:rPr>
                <w:lang w:eastAsia="ja-JP"/>
              </w:rPr>
            </w:pPr>
          </w:p>
        </w:tc>
      </w:tr>
      <w:tr w:rsidR="00842EF7" w:rsidRPr="00FE760F" w14:paraId="603F556A"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4C300"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149B257"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34B82A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2E032B6"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E063546"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F36B15F"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549EE76C" w14:textId="77777777"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78BC9D6B" w14:textId="77777777" w:rsidR="00842EF7" w:rsidRPr="00FE760F" w:rsidRDefault="00842EF7" w:rsidP="00F91227">
            <w:pPr>
              <w:pStyle w:val="TAC"/>
              <w:spacing w:line="256" w:lineRule="auto"/>
              <w:rPr>
                <w:lang w:eastAsia="ja-JP"/>
              </w:rPr>
            </w:pPr>
            <w:r w:rsidRPr="00FE760F">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76F010DF" w14:textId="77777777" w:rsidR="00842EF7" w:rsidRPr="00FE760F" w:rsidRDefault="00842EF7" w:rsidP="00F91227">
            <w:pPr>
              <w:pStyle w:val="TAC"/>
              <w:spacing w:line="256" w:lineRule="auto"/>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2C436B7"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C74067C"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29B490"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6D00D958" w14:textId="77777777" w:rsidR="00842EF7" w:rsidRPr="00FE760F" w:rsidRDefault="00842EF7" w:rsidP="00F91227">
            <w:pPr>
              <w:pStyle w:val="TAC"/>
              <w:spacing w:line="256" w:lineRule="auto"/>
              <w:rPr>
                <w:lang w:eastAsia="ja-JP"/>
              </w:rPr>
            </w:pPr>
          </w:p>
        </w:tc>
      </w:tr>
      <w:tr w:rsidR="00842EF7" w:rsidRPr="00FE760F" w14:paraId="1BB03298"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10E25" w14:textId="77777777" w:rsidR="00842EF7" w:rsidRPr="00FE760F"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6228A191" w14:textId="77777777" w:rsidR="00842EF7" w:rsidRPr="00FE760F" w:rsidRDefault="00842EF7" w:rsidP="00F91227">
            <w:pPr>
              <w:pStyle w:val="TAC"/>
              <w:spacing w:line="256" w:lineRule="auto"/>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BCB28E4"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EC9E46" w14:textId="77777777" w:rsidR="00842EF7" w:rsidRPr="00FE760F" w:rsidRDefault="00842EF7" w:rsidP="00F91227">
            <w:pPr>
              <w:pStyle w:val="TAC"/>
              <w:spacing w:line="256" w:lineRule="auto"/>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F80CF67" w14:textId="77777777" w:rsidR="00842EF7" w:rsidRPr="00FE760F" w:rsidRDefault="00842EF7" w:rsidP="00F91227">
            <w:pPr>
              <w:pStyle w:val="TAC"/>
              <w:spacing w:line="256" w:lineRule="auto"/>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1BA17272" w14:textId="77777777" w:rsidR="00842EF7" w:rsidRPr="00FE760F" w:rsidRDefault="00842EF7" w:rsidP="00F91227">
            <w:pPr>
              <w:pStyle w:val="TAC"/>
              <w:spacing w:line="256" w:lineRule="auto"/>
              <w:rPr>
                <w:lang w:eastAsia="ja-JP"/>
              </w:rPr>
            </w:pPr>
            <w:r w:rsidRPr="00FE760F">
              <w:rPr>
                <w:lang w:eastAsia="ja-JP"/>
              </w:rPr>
              <w:t>Yes</w:t>
            </w:r>
          </w:p>
        </w:tc>
      </w:tr>
      <w:tr w:rsidR="00842EF7" w:rsidRPr="00FE760F" w14:paraId="48DA026B" w14:textId="77777777" w:rsidTr="00F91227">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191A704" w14:textId="77777777" w:rsidR="00842EF7" w:rsidRPr="00FE760F" w:rsidRDefault="00842EF7" w:rsidP="00F91227">
            <w:pPr>
              <w:pStyle w:val="TAC"/>
              <w:rPr>
                <w:lang w:eastAsia="ja-JP"/>
              </w:rPr>
            </w:pPr>
            <w:r w:rsidRPr="00FE760F">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5BC12E53" w14:textId="77777777" w:rsidR="00842EF7" w:rsidRPr="00FE760F" w:rsidRDefault="00842EF7" w:rsidP="00F91227">
            <w:pPr>
              <w:pStyle w:val="TAC"/>
              <w:rPr>
                <w:lang w:eastAsia="ja-JP"/>
              </w:rPr>
            </w:pPr>
            <w:r w:rsidRPr="00FE760F">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1D1B193F"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3A4395D"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E397675" w14:textId="77777777" w:rsidR="00842EF7" w:rsidRPr="00FE760F" w:rsidRDefault="00842EF7" w:rsidP="00F91227">
            <w:pPr>
              <w:pStyle w:val="TAC"/>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3D823FE5" w14:textId="77777777" w:rsidR="00842EF7" w:rsidRPr="00FE760F" w:rsidRDefault="00842EF7" w:rsidP="00F91227">
            <w:pPr>
              <w:pStyle w:val="TAC"/>
              <w:rPr>
                <w:lang w:eastAsia="ja-JP"/>
              </w:rPr>
            </w:pPr>
          </w:p>
        </w:tc>
      </w:tr>
      <w:tr w:rsidR="00842EF7" w:rsidRPr="00FE760F" w14:paraId="04EBC7B9" w14:textId="77777777"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9B8E9F" w14:textId="77777777" w:rsidR="00842EF7" w:rsidRPr="00FE760F" w:rsidRDefault="00842EF7" w:rsidP="00F91227">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60BB5C1A" w14:textId="77777777" w:rsidR="00842EF7" w:rsidRPr="00FE760F" w:rsidRDefault="00842EF7" w:rsidP="00F91227">
            <w:pPr>
              <w:pStyle w:val="TAC"/>
              <w:rPr>
                <w:lang w:eastAsia="ja-JP"/>
              </w:rPr>
            </w:pPr>
            <w:r w:rsidRPr="00FE760F">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0EC9327B"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7A254C6" w14:textId="77777777" w:rsidR="00842EF7" w:rsidRPr="00FE760F" w:rsidRDefault="00842EF7" w:rsidP="00F91227">
            <w:pPr>
              <w:pStyle w:val="TAC"/>
              <w:rPr>
                <w:lang w:eastAsia="ja-JP"/>
              </w:rPr>
            </w:pPr>
            <w:r w:rsidRPr="00FE760F">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99B23B3" w14:textId="77777777" w:rsidR="00842EF7" w:rsidRPr="00FE760F" w:rsidRDefault="00842EF7" w:rsidP="00F91227">
            <w:pPr>
              <w:pStyle w:val="TAC"/>
              <w:rPr>
                <w:lang w:eastAsia="ja-JP"/>
              </w:rPr>
            </w:pPr>
            <w:r w:rsidRPr="00FE760F">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B52F7E" w14:textId="77777777" w:rsidR="00842EF7" w:rsidRPr="00FE760F" w:rsidRDefault="00842EF7" w:rsidP="00F91227">
            <w:pPr>
              <w:pStyle w:val="TAC"/>
              <w:rPr>
                <w:lang w:eastAsia="ja-JP"/>
              </w:rPr>
            </w:pPr>
            <w:r w:rsidRPr="00FE760F">
              <w:rPr>
                <w:lang w:eastAsia="ja-JP"/>
              </w:rPr>
              <w:t>Yes</w:t>
            </w:r>
          </w:p>
        </w:tc>
      </w:tr>
      <w:tr w:rsidR="00842EF7" w:rsidRPr="00FE760F" w14:paraId="6158A133" w14:textId="77777777" w:rsidTr="00F9122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459BA9A" w14:textId="77777777" w:rsidR="00842EF7" w:rsidRPr="00FE760F" w:rsidRDefault="00842EF7" w:rsidP="00F91227">
            <w:pPr>
              <w:pStyle w:val="TAN"/>
            </w:pPr>
            <w:r w:rsidRPr="00FE760F">
              <w:t>NOTE 1:</w:t>
            </w:r>
            <w:r w:rsidRPr="00FE760F">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163" w:name="_Toc21340731"/>
      <w:bookmarkStart w:id="164" w:name="_Toc29805178"/>
      <w:bookmarkStart w:id="165" w:name="_Toc36456387"/>
      <w:bookmarkStart w:id="166" w:name="_Toc36469485"/>
      <w:bookmarkStart w:id="167" w:name="_Toc37253894"/>
      <w:bookmarkStart w:id="168" w:name="_Toc37322751"/>
      <w:r w:rsidRPr="00FE760F">
        <w:t>5.3A</w:t>
      </w:r>
      <w:r w:rsidRPr="00FE760F">
        <w:tab/>
        <w:t>UE channel bandwidth for CA</w:t>
      </w:r>
      <w:bookmarkEnd w:id="163"/>
      <w:bookmarkEnd w:id="164"/>
      <w:bookmarkEnd w:id="165"/>
      <w:bookmarkEnd w:id="166"/>
      <w:bookmarkEnd w:id="167"/>
      <w:bookmarkEnd w:id="168"/>
    </w:p>
    <w:p w14:paraId="5E5B7CF5" w14:textId="77777777" w:rsidR="00842EF7" w:rsidRPr="00FE760F" w:rsidRDefault="00842EF7" w:rsidP="00842EF7">
      <w:pPr>
        <w:pStyle w:val="Heading3"/>
      </w:pPr>
      <w:bookmarkStart w:id="169" w:name="_Toc21340732"/>
      <w:bookmarkStart w:id="170" w:name="_Toc29805179"/>
      <w:bookmarkStart w:id="171" w:name="_Toc36456388"/>
      <w:bookmarkStart w:id="172" w:name="_Toc36469486"/>
      <w:bookmarkStart w:id="173" w:name="_Toc37253895"/>
      <w:bookmarkStart w:id="174" w:name="_Toc37322752"/>
      <w:r w:rsidRPr="00FE760F">
        <w:t>5.3A.1</w:t>
      </w:r>
      <w:r w:rsidRPr="00FE760F">
        <w:tab/>
        <w:t>General</w:t>
      </w:r>
      <w:bookmarkEnd w:id="169"/>
      <w:bookmarkEnd w:id="170"/>
      <w:bookmarkEnd w:id="171"/>
      <w:bookmarkEnd w:id="172"/>
      <w:bookmarkEnd w:id="173"/>
      <w:bookmarkEnd w:id="174"/>
    </w:p>
    <w:p w14:paraId="76D5B784" w14:textId="77777777" w:rsidR="00842EF7" w:rsidRPr="00FE760F" w:rsidRDefault="00842EF7" w:rsidP="00842EF7">
      <w:pPr>
        <w:pStyle w:val="Heading3"/>
      </w:pPr>
      <w:bookmarkStart w:id="175" w:name="_Toc21340733"/>
      <w:bookmarkStart w:id="176" w:name="_Toc29805180"/>
      <w:bookmarkStart w:id="177" w:name="_Toc36456389"/>
      <w:bookmarkStart w:id="178" w:name="_Toc36469487"/>
      <w:bookmarkStart w:id="179" w:name="_Toc37253896"/>
      <w:bookmarkStart w:id="180" w:name="_Toc37322753"/>
      <w:r w:rsidRPr="00FE760F">
        <w:t>5.3A.2</w:t>
      </w:r>
      <w:r w:rsidRPr="00FE760F">
        <w:tab/>
        <w:t>Minimum guardband and transmission bandwidth configuration for CA</w:t>
      </w:r>
      <w:bookmarkEnd w:id="175"/>
      <w:bookmarkEnd w:id="176"/>
      <w:bookmarkEnd w:id="177"/>
      <w:bookmarkEnd w:id="178"/>
      <w:bookmarkEnd w:id="179"/>
      <w:bookmarkEnd w:id="180"/>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7274DE" w:rsidRDefault="007274D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7274DE" w:rsidRDefault="007274D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7274DE" w:rsidRDefault="007274DE"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7274DE" w:rsidRDefault="007274D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7274DE" w:rsidRDefault="007274DE"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CLBQN1XAUBALX1CAAOAAAAAAAAAAAAAAAAAC4CAABk&#10;cnMvZTJvRG9jLnhtbFBLAQItABQABgAIAAAAIQAQMYcD3AAAAAUBAAAPAAAAAAAAAAAAAAAAALYH&#10;AQBkcnMvZG93bnJldi54bWxQSwUGAAAAAAQABADzAAAAvw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7274DE" w:rsidRDefault="007274DE"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7274DE" w:rsidRDefault="007274DE"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7274DE" w:rsidRDefault="007274DE"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7274DE" w:rsidRDefault="007274DE"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7274DE" w:rsidRDefault="007274DE"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7274DE" w:rsidRDefault="007274DE"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7274DE" w:rsidRDefault="007274DE"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lastRenderedPageBreak/>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77777777" w:rsidR="00842EF7" w:rsidRPr="00FE760F" w:rsidRDefault="00842EF7" w:rsidP="00842EF7">
      <w:pPr>
        <w:rPr>
          <w:lang w:val="en-US"/>
        </w:rPr>
      </w:pP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t>
      </w:r>
      <w:r w:rsidRPr="00FE760F">
        <w:t>while 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7274DE" w:rsidRDefault="007274DE"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7274DE" w:rsidRDefault="007274D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7274DE" w:rsidRDefault="007274D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7274DE" w:rsidRDefault="007274D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7274DE" w:rsidRDefault="007274DE" w:rsidP="00842EF7">
                                      <w:pPr>
                                        <w:rPr>
                                          <w:rFonts w:ascii="Arial" w:hAnsi="Arial"/>
                                          <w:color w:val="000000"/>
                                          <w:sz w:val="36"/>
                                        </w:rPr>
                                      </w:pPr>
                                    </w:p>
                                    <w:p w14:paraId="3AA5995F"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7274DE" w:rsidRDefault="007274D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7274DE" w:rsidRDefault="007274DE"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7274DE" w:rsidRDefault="007274DE"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7274DE" w:rsidRDefault="007274DE"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7274DE" w:rsidRDefault="007274DE"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7274DE" w:rsidRDefault="007274DE"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7274DE" w:rsidRDefault="007274DE"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7274DE" w:rsidRDefault="007274DE"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7274DE" w:rsidRDefault="007274DE"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7274DE" w:rsidRDefault="007274DE" w:rsidP="00842EF7">
                                <w:pPr>
                                  <w:rPr>
                                    <w:rFonts w:ascii="Arial" w:hAnsi="Arial"/>
                                    <w:color w:val="000000"/>
                                    <w:sz w:val="36"/>
                                  </w:rPr>
                                </w:pPr>
                              </w:p>
                              <w:p w14:paraId="3AA5995F" w14:textId="77777777" w:rsidR="007274DE" w:rsidRDefault="007274DE"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7274DE" w:rsidRDefault="007274DE"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7274DE" w:rsidRDefault="007274DE"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7274DE" w:rsidRDefault="007274DE"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7274DE" w:rsidRDefault="007274DE"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7274DE" w:rsidRDefault="007274DE"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7274DE" w:rsidRDefault="007274DE"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7274DE" w:rsidRDefault="007274DE"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7274DE" w:rsidRDefault="007274DE"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77777777" w:rsidR="00842EF7" w:rsidRPr="00FE760F" w:rsidRDefault="00842EF7" w:rsidP="00842EF7">
      <w:r w:rsidRPr="00FE760F">
        <w:rPr>
          <w:rFonts w:hint="eastAsia"/>
        </w:rPr>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 xml:space="preserve">are the sub-carrier spacing for the lowest and highest assigned component carrier within a sub-block, respectively. </w:t>
      </w:r>
      <w:r w:rsidRPr="00FE760F">
        <w:t>BW</w:t>
      </w:r>
      <w:r w:rsidRPr="00FE760F">
        <w:rPr>
          <w:vertAlign w:val="subscript"/>
        </w:rPr>
        <w:t>GB</w:t>
      </w:r>
      <w:r w:rsidRPr="00FE760F">
        <w:rPr>
          <w:vertAlign w:val="subscript"/>
          <w:lang w:val="en-US"/>
        </w:rPr>
        <w:t>,</w:t>
      </w:r>
      <w:r w:rsidRPr="00FE760F">
        <w:rPr>
          <w:vertAlign w:val="subscript"/>
        </w:rPr>
        <w:t>Channel(</w:t>
      </w:r>
      <w:r w:rsidRPr="00FE760F">
        <w:rPr>
          <w:vertAlign w:val="subscript"/>
          <w:lang w:val="en-US"/>
        </w:rPr>
        <w:t xml:space="preserve">k) </w:t>
      </w:r>
      <w:r w:rsidRPr="00FE760F">
        <w:t>is the minimum guard band defined in sub-clause 5.3.3</w:t>
      </w:r>
      <w:r w:rsidRPr="00FE760F">
        <w:rPr>
          <w:lang w:val="en-US"/>
        </w:rPr>
        <w:t xml:space="preserve"> of carrier k within a sub-block.</w:t>
      </w:r>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181" w:name="_Toc21340734"/>
      <w:bookmarkStart w:id="182" w:name="_Toc29805181"/>
      <w:bookmarkStart w:id="183" w:name="_Toc36456390"/>
      <w:bookmarkStart w:id="184" w:name="_Toc36469488"/>
      <w:bookmarkStart w:id="185" w:name="_Toc37253897"/>
      <w:bookmarkStart w:id="186" w:name="_Toc37322754"/>
      <w:r w:rsidRPr="00FE760F">
        <w:t>5.3A.3</w:t>
      </w:r>
      <w:r w:rsidRPr="00FE760F">
        <w:tab/>
        <w:t>RB alignment with different numerologies for CA</w:t>
      </w:r>
      <w:bookmarkEnd w:id="181"/>
      <w:bookmarkEnd w:id="182"/>
      <w:bookmarkEnd w:id="183"/>
      <w:bookmarkEnd w:id="184"/>
      <w:bookmarkEnd w:id="185"/>
      <w:bookmarkEnd w:id="186"/>
    </w:p>
    <w:p w14:paraId="38E32460" w14:textId="77777777" w:rsidR="00842EF7" w:rsidRPr="00FE760F" w:rsidRDefault="00842EF7" w:rsidP="00842EF7">
      <w:pPr>
        <w:pStyle w:val="Heading3"/>
      </w:pPr>
      <w:bookmarkStart w:id="187" w:name="_Toc21340735"/>
      <w:bookmarkStart w:id="188" w:name="_Toc29805182"/>
      <w:bookmarkStart w:id="189" w:name="_Toc36456391"/>
      <w:bookmarkStart w:id="190" w:name="_Toc36469489"/>
      <w:bookmarkStart w:id="191" w:name="_Toc37253898"/>
      <w:bookmarkStart w:id="192" w:name="_Toc37322755"/>
      <w:r w:rsidRPr="00FE760F">
        <w:t>5.3A.4</w:t>
      </w:r>
      <w:r w:rsidRPr="00FE760F">
        <w:tab/>
        <w:t>UE channel bandwidth per operating band for CA</w:t>
      </w:r>
      <w:bookmarkEnd w:id="187"/>
      <w:bookmarkEnd w:id="188"/>
      <w:bookmarkEnd w:id="189"/>
      <w:bookmarkEnd w:id="190"/>
      <w:bookmarkEnd w:id="191"/>
      <w:bookmarkEnd w:id="192"/>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7777777" w:rsidR="00842EF7" w:rsidRPr="00FE760F" w:rsidRDefault="00842EF7" w:rsidP="00842EF7">
      <w:pPr>
        <w:rPr>
          <w:rFonts w:eastAsia="SimSun"/>
        </w:rPr>
      </w:pPr>
      <w:r w:rsidRPr="00FE760F">
        <w:t>For intra-band non-contiguous downlink carrier aggregation, a carrier aggregation configuration is a single operating band supporting two or more sub-blocks, each supporting a carrier aggregation bandwidth class.</w:t>
      </w:r>
      <w:bookmarkStart w:id="193" w:name="OLE_LINK22"/>
      <w:r w:rsidRPr="00FE760F">
        <w:rPr>
          <w:rFonts w:eastAsia="SimSun"/>
        </w:rPr>
        <w:t xml:space="preserve"> 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bookmarkEnd w:id="193"/>
    </w:p>
    <w:p w14:paraId="4E493D16" w14:textId="77777777" w:rsidR="00842EF7" w:rsidRPr="00FE760F" w:rsidRDefault="00842EF7" w:rsidP="00842EF7">
      <w:r w:rsidRPr="00FE760F">
        <w:rPr>
          <w:rFonts w:eastAsia="SimSun"/>
        </w:rPr>
        <w:t xml:space="preserve">Frequency separation class specified in Table 5.3A.4-2 indicates the maximum frequency span </w:t>
      </w:r>
      <w:r w:rsidRPr="00FE760F">
        <w:rPr>
          <w:rFonts w:eastAsia="SimSun"/>
          <w:lang w:eastAsia="ja-JP"/>
        </w:rPr>
        <w:t>between lower edge of lowest component carrier and upper edge of highest component carrier that UE can support per band in downlink or uplink respectively in non-contiguous intra-band operation.</w:t>
      </w:r>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842EF7" w:rsidRPr="00FE760F" w14:paraId="4AF4B507" w14:textId="77777777" w:rsidTr="00F91227">
        <w:trPr>
          <w:trHeight w:val="220"/>
          <w:jc w:val="center"/>
        </w:trPr>
        <w:tc>
          <w:tcPr>
            <w:tcW w:w="2655" w:type="dxa"/>
          </w:tcPr>
          <w:p w14:paraId="49652F45" w14:textId="77777777" w:rsidR="00842EF7" w:rsidRPr="00FE760F" w:rsidRDefault="00842EF7" w:rsidP="00F91227">
            <w:pPr>
              <w:pStyle w:val="TAH"/>
              <w:rPr>
                <w:lang w:eastAsia="ja-JP"/>
              </w:rPr>
            </w:pPr>
            <w:r w:rsidRPr="00FE760F">
              <w:rPr>
                <w:lang w:eastAsia="ja-JP"/>
              </w:rPr>
              <w:t>Frequency separation class</w:t>
            </w:r>
          </w:p>
        </w:tc>
        <w:tc>
          <w:tcPr>
            <w:tcW w:w="2619" w:type="dxa"/>
          </w:tcPr>
          <w:p w14:paraId="49D351C4" w14:textId="77777777" w:rsidR="00842EF7" w:rsidRPr="00FE760F" w:rsidRDefault="00842EF7" w:rsidP="00F91227">
            <w:pPr>
              <w:pStyle w:val="TAH"/>
              <w:rPr>
                <w:lang w:eastAsia="ja-JP"/>
              </w:rPr>
            </w:pPr>
            <w:r w:rsidRPr="00FE760F">
              <w:rPr>
                <w:lang w:eastAsia="ja-JP"/>
              </w:rPr>
              <w:t xml:space="preserve">Frequency separation (Fs) </w:t>
            </w:r>
          </w:p>
        </w:tc>
      </w:tr>
      <w:tr w:rsidR="00842EF7" w:rsidRPr="00FE760F" w14:paraId="615CBA5E" w14:textId="77777777" w:rsidTr="00F91227">
        <w:trPr>
          <w:trHeight w:val="112"/>
          <w:jc w:val="center"/>
        </w:trPr>
        <w:tc>
          <w:tcPr>
            <w:tcW w:w="2655" w:type="dxa"/>
          </w:tcPr>
          <w:p w14:paraId="28D1ABCE" w14:textId="77777777" w:rsidR="00842EF7" w:rsidRPr="00FE760F" w:rsidRDefault="00842EF7" w:rsidP="00F91227">
            <w:pPr>
              <w:pStyle w:val="TAC"/>
              <w:rPr>
                <w:lang w:eastAsia="ja-JP"/>
              </w:rPr>
            </w:pPr>
            <w:r w:rsidRPr="00FE760F">
              <w:rPr>
                <w:lang w:eastAsia="ja-JP"/>
              </w:rPr>
              <w:t>I</w:t>
            </w:r>
          </w:p>
        </w:tc>
        <w:tc>
          <w:tcPr>
            <w:tcW w:w="2619" w:type="dxa"/>
          </w:tcPr>
          <w:p w14:paraId="0EB8C4A6" w14:textId="77777777" w:rsidR="00842EF7" w:rsidRPr="00FE760F" w:rsidRDefault="00842EF7" w:rsidP="00F91227">
            <w:pPr>
              <w:pStyle w:val="TAC"/>
              <w:rPr>
                <w:lang w:eastAsia="ja-JP"/>
              </w:rPr>
            </w:pPr>
            <w:r w:rsidRPr="00FE760F">
              <w:rPr>
                <w:lang w:eastAsia="ja-JP"/>
              </w:rPr>
              <w:t>Fs ≤ 800 MHz</w:t>
            </w:r>
          </w:p>
        </w:tc>
      </w:tr>
      <w:tr w:rsidR="00842EF7" w:rsidRPr="00FE760F" w14:paraId="748D4E35" w14:textId="77777777" w:rsidTr="00F91227">
        <w:trPr>
          <w:trHeight w:val="112"/>
          <w:jc w:val="center"/>
        </w:trPr>
        <w:tc>
          <w:tcPr>
            <w:tcW w:w="2655" w:type="dxa"/>
          </w:tcPr>
          <w:p w14:paraId="3D668C7A" w14:textId="77777777" w:rsidR="00842EF7" w:rsidRPr="00FE760F" w:rsidRDefault="00842EF7" w:rsidP="00F91227">
            <w:pPr>
              <w:pStyle w:val="TAC"/>
              <w:rPr>
                <w:lang w:eastAsia="ja-JP"/>
              </w:rPr>
            </w:pPr>
            <w:r w:rsidRPr="00FE760F">
              <w:rPr>
                <w:lang w:eastAsia="ja-JP"/>
              </w:rPr>
              <w:t>II</w:t>
            </w:r>
          </w:p>
        </w:tc>
        <w:tc>
          <w:tcPr>
            <w:tcW w:w="2619" w:type="dxa"/>
          </w:tcPr>
          <w:p w14:paraId="2228067B" w14:textId="77777777" w:rsidR="00842EF7" w:rsidRPr="00FE760F" w:rsidRDefault="00842EF7" w:rsidP="00F91227">
            <w:pPr>
              <w:pStyle w:val="TAC"/>
              <w:rPr>
                <w:lang w:eastAsia="ja-JP"/>
              </w:rPr>
            </w:pPr>
            <w:r w:rsidRPr="00FE760F">
              <w:rPr>
                <w:lang w:eastAsia="ja-JP"/>
              </w:rPr>
              <w:t>Fs ≤ 1200 MHz</w:t>
            </w:r>
          </w:p>
        </w:tc>
      </w:tr>
      <w:tr w:rsidR="00842EF7" w:rsidRPr="00FE760F" w14:paraId="2B9AAF35" w14:textId="77777777" w:rsidTr="00F91227">
        <w:trPr>
          <w:trHeight w:val="137"/>
          <w:jc w:val="center"/>
        </w:trPr>
        <w:tc>
          <w:tcPr>
            <w:tcW w:w="2655" w:type="dxa"/>
          </w:tcPr>
          <w:p w14:paraId="6BFE49ED" w14:textId="77777777" w:rsidR="00842EF7" w:rsidRPr="00FE760F" w:rsidRDefault="00842EF7" w:rsidP="00F91227">
            <w:pPr>
              <w:pStyle w:val="TAC"/>
              <w:rPr>
                <w:lang w:eastAsia="ja-JP"/>
              </w:rPr>
            </w:pPr>
            <w:r w:rsidRPr="00FE760F">
              <w:rPr>
                <w:lang w:eastAsia="ja-JP"/>
              </w:rPr>
              <w:t>III</w:t>
            </w:r>
          </w:p>
        </w:tc>
        <w:tc>
          <w:tcPr>
            <w:tcW w:w="2619" w:type="dxa"/>
          </w:tcPr>
          <w:p w14:paraId="156700E9" w14:textId="77777777" w:rsidR="00842EF7" w:rsidRPr="00FE760F" w:rsidRDefault="00842EF7" w:rsidP="00F91227">
            <w:pPr>
              <w:pStyle w:val="TAC"/>
              <w:rPr>
                <w:lang w:eastAsia="ja-JP"/>
              </w:rPr>
            </w:pPr>
            <w:r w:rsidRPr="00FE760F">
              <w:rPr>
                <w:lang w:eastAsia="ja-JP"/>
              </w:rPr>
              <w:t>Fs ≤ 1400 MHz</w:t>
            </w:r>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194" w:name="_Toc21340736"/>
      <w:bookmarkStart w:id="195" w:name="_Toc29805183"/>
      <w:bookmarkStart w:id="196" w:name="_Toc36456392"/>
      <w:bookmarkStart w:id="197" w:name="_Toc36469490"/>
      <w:bookmarkStart w:id="198" w:name="_Toc37253899"/>
      <w:bookmarkStart w:id="199" w:name="_Toc37322756"/>
      <w:r w:rsidRPr="00FE760F">
        <w:lastRenderedPageBreak/>
        <w:t>5.3D</w:t>
      </w:r>
      <w:r w:rsidRPr="00FE760F">
        <w:tab/>
        <w:t>Channel bandwidth for UL MIMO</w:t>
      </w:r>
      <w:bookmarkEnd w:id="194"/>
      <w:bookmarkEnd w:id="195"/>
      <w:bookmarkEnd w:id="196"/>
      <w:bookmarkEnd w:id="197"/>
      <w:bookmarkEnd w:id="198"/>
      <w:bookmarkEnd w:id="199"/>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200" w:name="_Toc21340737"/>
      <w:bookmarkStart w:id="201" w:name="_Toc29805184"/>
      <w:bookmarkStart w:id="202" w:name="_Toc36456393"/>
      <w:bookmarkStart w:id="203" w:name="_Toc36469491"/>
      <w:bookmarkStart w:id="204" w:name="_Toc37253900"/>
      <w:bookmarkStart w:id="205" w:name="_Toc37322757"/>
      <w:r w:rsidRPr="00FE760F">
        <w:t>5.4</w:t>
      </w:r>
      <w:r w:rsidRPr="00FE760F">
        <w:tab/>
        <w:t>Channel arrangement</w:t>
      </w:r>
      <w:bookmarkEnd w:id="200"/>
      <w:bookmarkEnd w:id="201"/>
      <w:bookmarkEnd w:id="202"/>
      <w:bookmarkEnd w:id="203"/>
      <w:bookmarkEnd w:id="204"/>
      <w:bookmarkEnd w:id="205"/>
    </w:p>
    <w:p w14:paraId="1AC4B260" w14:textId="77777777" w:rsidR="00842EF7" w:rsidRPr="00FE760F" w:rsidRDefault="00842EF7" w:rsidP="00842EF7">
      <w:pPr>
        <w:pStyle w:val="Heading3"/>
        <w:rPr>
          <w:rFonts w:eastAsia="Yu Mincho"/>
        </w:rPr>
      </w:pPr>
      <w:bookmarkStart w:id="206" w:name="_Toc21340738"/>
      <w:bookmarkStart w:id="207" w:name="_Toc29805185"/>
      <w:bookmarkStart w:id="208" w:name="_Toc36456394"/>
      <w:bookmarkStart w:id="209" w:name="_Toc36469492"/>
      <w:bookmarkStart w:id="210" w:name="_Toc37253901"/>
      <w:bookmarkStart w:id="211" w:name="_Toc37322758"/>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206"/>
      <w:bookmarkEnd w:id="207"/>
      <w:bookmarkEnd w:id="208"/>
      <w:bookmarkEnd w:id="209"/>
      <w:bookmarkEnd w:id="210"/>
      <w:bookmarkEnd w:id="211"/>
    </w:p>
    <w:p w14:paraId="06FBCC7E" w14:textId="77777777" w:rsidR="00842EF7" w:rsidRPr="00FE760F" w:rsidRDefault="00842EF7" w:rsidP="00842EF7">
      <w:pPr>
        <w:pStyle w:val="Heading4"/>
        <w:rPr>
          <w:rFonts w:eastAsia="Yu Mincho"/>
        </w:rPr>
      </w:pPr>
      <w:bookmarkStart w:id="212" w:name="_Toc21340739"/>
      <w:bookmarkStart w:id="213" w:name="_Toc29805186"/>
      <w:bookmarkStart w:id="214" w:name="_Toc36456395"/>
      <w:bookmarkStart w:id="215" w:name="_Toc36469493"/>
      <w:bookmarkStart w:id="216" w:name="_Toc37253902"/>
      <w:bookmarkStart w:id="217" w:name="_Toc37322759"/>
      <w:r w:rsidRPr="00FE760F">
        <w:rPr>
          <w:rFonts w:eastAsia="Yu Mincho"/>
        </w:rPr>
        <w:t>5.4.1.1</w:t>
      </w:r>
      <w:r w:rsidRPr="00FE760F">
        <w:rPr>
          <w:rFonts w:eastAsia="Yu Mincho"/>
        </w:rPr>
        <w:tab/>
        <w:t>Channel spacing for adjacent NR carriers</w:t>
      </w:r>
      <w:bookmarkEnd w:id="212"/>
      <w:bookmarkEnd w:id="213"/>
      <w:bookmarkEnd w:id="214"/>
      <w:bookmarkEnd w:id="215"/>
      <w:bookmarkEnd w:id="216"/>
      <w:bookmarkEnd w:id="217"/>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218" w:name="_Toc21340740"/>
      <w:bookmarkStart w:id="219" w:name="_Toc29805187"/>
      <w:bookmarkStart w:id="220" w:name="_Toc36456396"/>
      <w:bookmarkStart w:id="221" w:name="_Toc36469494"/>
      <w:bookmarkStart w:id="222" w:name="_Toc37253903"/>
      <w:bookmarkStart w:id="223" w:name="_Toc37322760"/>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218"/>
      <w:bookmarkEnd w:id="219"/>
      <w:bookmarkEnd w:id="220"/>
      <w:bookmarkEnd w:id="221"/>
      <w:bookmarkEnd w:id="222"/>
      <w:bookmarkEnd w:id="223"/>
    </w:p>
    <w:p w14:paraId="22277218" w14:textId="77777777" w:rsidR="00842EF7" w:rsidRPr="00FE760F" w:rsidRDefault="00842EF7" w:rsidP="00842EF7">
      <w:pPr>
        <w:pStyle w:val="Heading4"/>
        <w:rPr>
          <w:rFonts w:eastAsia="Yu Mincho"/>
        </w:rPr>
      </w:pPr>
      <w:bookmarkStart w:id="224" w:name="_Toc21340741"/>
      <w:bookmarkStart w:id="225" w:name="_Toc29805188"/>
      <w:bookmarkStart w:id="226" w:name="_Toc36456397"/>
      <w:bookmarkStart w:id="227" w:name="_Toc36469495"/>
      <w:bookmarkStart w:id="228" w:name="_Toc37253904"/>
      <w:bookmarkStart w:id="229" w:name="_Toc37322761"/>
      <w:r w:rsidRPr="00FE760F">
        <w:rPr>
          <w:rFonts w:eastAsia="Yu Mincho"/>
        </w:rPr>
        <w:t>5.4.2.1</w:t>
      </w:r>
      <w:r w:rsidRPr="00FE760F">
        <w:rPr>
          <w:rFonts w:eastAsia="Yu Mincho"/>
        </w:rPr>
        <w:tab/>
        <w:t>NR-ARFCN and channel raster</w:t>
      </w:r>
      <w:bookmarkEnd w:id="224"/>
      <w:bookmarkEnd w:id="225"/>
      <w:bookmarkEnd w:id="226"/>
      <w:bookmarkEnd w:id="227"/>
      <w:bookmarkEnd w:id="228"/>
      <w:bookmarkEnd w:id="229"/>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230" w:name="_Toc21340742"/>
      <w:bookmarkStart w:id="231" w:name="_Toc29805189"/>
      <w:bookmarkStart w:id="232" w:name="_Toc36456398"/>
      <w:bookmarkStart w:id="233" w:name="_Toc36469496"/>
      <w:bookmarkStart w:id="234" w:name="_Toc37253905"/>
      <w:bookmarkStart w:id="235" w:name="_Toc37322762"/>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230"/>
      <w:bookmarkEnd w:id="231"/>
      <w:bookmarkEnd w:id="232"/>
      <w:bookmarkEnd w:id="233"/>
      <w:bookmarkEnd w:id="234"/>
      <w:bookmarkEnd w:id="235"/>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 xml:space="preserve">and can be used to identify the RF channel position. The mapping depends on the total number of RBs </w:t>
      </w:r>
      <w:r w:rsidRPr="00FE760F">
        <w:rPr>
          <w:rFonts w:eastAsia="Yu Mincho"/>
        </w:rPr>
        <w:lastRenderedPageBreak/>
        <w:t>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47936221" r:id="rId15"/>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47936222" r:id="rId17"/>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236" w:name="_Toc21340743"/>
      <w:bookmarkStart w:id="237" w:name="_Toc29805190"/>
      <w:bookmarkStart w:id="238" w:name="_Toc36456399"/>
      <w:bookmarkStart w:id="239" w:name="_Toc36469497"/>
      <w:bookmarkStart w:id="240" w:name="_Toc37253906"/>
      <w:bookmarkStart w:id="241" w:name="_Toc37322763"/>
      <w:r w:rsidRPr="00FE760F">
        <w:rPr>
          <w:rFonts w:eastAsia="Yu Mincho"/>
        </w:rPr>
        <w:t>5.4.2.3</w:t>
      </w:r>
      <w:r w:rsidRPr="00FE760F">
        <w:rPr>
          <w:rFonts w:eastAsia="Yu Mincho"/>
        </w:rPr>
        <w:tab/>
        <w:t>Channel raster entries for each operating band</w:t>
      </w:r>
      <w:bookmarkEnd w:id="236"/>
      <w:bookmarkEnd w:id="237"/>
      <w:bookmarkEnd w:id="238"/>
      <w:bookmarkEnd w:id="239"/>
      <w:bookmarkEnd w:id="240"/>
      <w:bookmarkEnd w:id="241"/>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842EF7" w:rsidRPr="00FE760F" w14:paraId="22C3E3F7" w14:textId="77777777" w:rsidTr="00F91227">
        <w:trPr>
          <w:jc w:val="center"/>
        </w:trPr>
        <w:tc>
          <w:tcPr>
            <w:tcW w:w="1242" w:type="dxa"/>
            <w:tcBorders>
              <w:top w:val="single" w:sz="4" w:space="0" w:color="auto"/>
              <w:left w:val="single" w:sz="4" w:space="0" w:color="auto"/>
              <w:bottom w:val="single" w:sz="4" w:space="0" w:color="auto"/>
              <w:right w:val="single" w:sz="4" w:space="0" w:color="auto"/>
            </w:tcBorders>
            <w:hideMark/>
          </w:tcPr>
          <w:p w14:paraId="3FFEB3BC" w14:textId="77777777" w:rsidR="00842EF7" w:rsidRPr="00FE760F" w:rsidRDefault="00842EF7" w:rsidP="00F91227">
            <w:pPr>
              <w:pStyle w:val="TAH"/>
              <w:rPr>
                <w:rFonts w:eastAsia="Yu Mincho"/>
              </w:rPr>
            </w:pPr>
            <w:r w:rsidRPr="00FE760F">
              <w:t>Operating Band</w:t>
            </w:r>
          </w:p>
        </w:tc>
        <w:tc>
          <w:tcPr>
            <w:tcW w:w="1146" w:type="dxa"/>
            <w:tcBorders>
              <w:top w:val="single" w:sz="4" w:space="0" w:color="auto"/>
              <w:left w:val="single" w:sz="4" w:space="0" w:color="auto"/>
              <w:bottom w:val="single" w:sz="4" w:space="0" w:color="auto"/>
              <w:right w:val="single" w:sz="4" w:space="0" w:color="auto"/>
            </w:tcBorders>
            <w:hideMark/>
          </w:tcPr>
          <w:p w14:paraId="29420A4A" w14:textId="77777777" w:rsidR="00842EF7" w:rsidRPr="00FE760F" w:rsidRDefault="00842EF7" w:rsidP="00F91227">
            <w:pPr>
              <w:pStyle w:val="TAH"/>
            </w:pPr>
            <w:r w:rsidRPr="00FE760F">
              <w:t>ΔF</w:t>
            </w:r>
            <w:r w:rsidRPr="00FE760F">
              <w:rPr>
                <w:vertAlign w:val="subscript"/>
              </w:rPr>
              <w:t>Raster</w:t>
            </w:r>
          </w:p>
          <w:p w14:paraId="65918E4D" w14:textId="77777777" w:rsidR="00842EF7" w:rsidRPr="00FE760F" w:rsidRDefault="00842EF7" w:rsidP="00F91227">
            <w:pPr>
              <w:pStyle w:val="TAH"/>
              <w:rPr>
                <w:rFonts w:eastAsia="Yu Mincho"/>
              </w:rPr>
            </w:pPr>
            <w:r w:rsidRPr="00FE760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1C0CFC83" w14:textId="77777777" w:rsidR="00842EF7" w:rsidRPr="00FE760F" w:rsidRDefault="00842EF7" w:rsidP="00F91227">
            <w:pPr>
              <w:pStyle w:val="TAH"/>
              <w:rPr>
                <w:rFonts w:eastAsia="Yu Mincho"/>
              </w:rPr>
            </w:pPr>
            <w:r w:rsidRPr="00FE760F">
              <w:rPr>
                <w:rFonts w:eastAsia="Yu Mincho"/>
              </w:rPr>
              <w:t>Uplink and Downlink</w:t>
            </w:r>
          </w:p>
          <w:p w14:paraId="393FED94" w14:textId="77777777" w:rsidR="00842EF7" w:rsidRPr="00FE760F" w:rsidRDefault="00842EF7" w:rsidP="00F91227">
            <w:pPr>
              <w:pStyle w:val="TAH"/>
              <w:rPr>
                <w:rFonts w:eastAsia="Yu Mincho"/>
              </w:rPr>
            </w:pPr>
            <w:r w:rsidRPr="00FE760F">
              <w:rPr>
                <w:rFonts w:eastAsia="Yu Mincho"/>
              </w:rPr>
              <w:t>Range of N</w:t>
            </w:r>
            <w:r w:rsidRPr="00FE760F">
              <w:rPr>
                <w:rFonts w:eastAsia="Yu Mincho"/>
                <w:vertAlign w:val="subscript"/>
              </w:rPr>
              <w:t>REF</w:t>
            </w:r>
          </w:p>
          <w:p w14:paraId="648A2540" w14:textId="77777777" w:rsidR="00842EF7" w:rsidRPr="00FE760F" w:rsidRDefault="00842EF7" w:rsidP="00F91227">
            <w:pPr>
              <w:pStyle w:val="TAH"/>
              <w:rPr>
                <w:rFonts w:eastAsia="Yu Mincho"/>
              </w:rPr>
            </w:pPr>
            <w:r w:rsidRPr="00FE760F">
              <w:rPr>
                <w:rFonts w:eastAsia="Yu Mincho"/>
              </w:rPr>
              <w:t>(First – &lt;Step size&gt; – Last)</w:t>
            </w:r>
          </w:p>
        </w:tc>
      </w:tr>
      <w:tr w:rsidR="00842EF7" w:rsidRPr="00FE760F" w14:paraId="6E4C2CB3"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500D3ACB" w14:textId="77777777" w:rsidR="00842EF7" w:rsidRPr="00FE760F" w:rsidRDefault="00842EF7" w:rsidP="00F91227">
            <w:pPr>
              <w:pStyle w:val="TAC"/>
              <w:spacing w:line="256" w:lineRule="auto"/>
              <w:rPr>
                <w:rFonts w:eastAsia="Yu Mincho"/>
                <w:lang w:eastAsia="ja-JP"/>
              </w:rPr>
            </w:pPr>
            <w:r w:rsidRPr="00FE760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26956333"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0B731E" w14:textId="77777777" w:rsidR="00842EF7" w:rsidRPr="00FE760F" w:rsidRDefault="00842EF7" w:rsidP="00F91227">
            <w:pPr>
              <w:pStyle w:val="TAC"/>
              <w:spacing w:line="256" w:lineRule="auto"/>
              <w:rPr>
                <w:rFonts w:eastAsia="Yu Mincho"/>
                <w:lang w:eastAsia="ja-JP"/>
              </w:rPr>
            </w:pPr>
            <w:r w:rsidRPr="00FE760F">
              <w:rPr>
                <w:lang w:eastAsia="ja-JP"/>
              </w:rPr>
              <w:t>2054166</w:t>
            </w:r>
            <w:r w:rsidRPr="00FE760F">
              <w:rPr>
                <w:rFonts w:eastAsia="Yu Mincho"/>
                <w:lang w:eastAsia="ja-JP"/>
              </w:rPr>
              <w:t xml:space="preserve"> – &lt;1&gt; – 2104165</w:t>
            </w:r>
          </w:p>
        </w:tc>
      </w:tr>
      <w:tr w:rsidR="00842EF7" w:rsidRPr="00FE760F" w14:paraId="445A1799" w14:textId="77777777" w:rsidTr="00F91227">
        <w:trPr>
          <w:jc w:val="center"/>
        </w:trPr>
        <w:tc>
          <w:tcPr>
            <w:tcW w:w="1242" w:type="dxa"/>
            <w:vMerge/>
            <w:tcBorders>
              <w:left w:val="single" w:sz="4" w:space="0" w:color="auto"/>
              <w:bottom w:val="single" w:sz="4" w:space="0" w:color="auto"/>
              <w:right w:val="single" w:sz="4" w:space="0" w:color="auto"/>
            </w:tcBorders>
          </w:tcPr>
          <w:p w14:paraId="7B5BB0F5"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A0906F"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35D19551" w14:textId="77777777" w:rsidR="00842EF7" w:rsidRPr="00FE760F" w:rsidRDefault="00842EF7" w:rsidP="00F91227">
            <w:pPr>
              <w:pStyle w:val="TAC"/>
              <w:spacing w:line="256" w:lineRule="auto"/>
              <w:rPr>
                <w:lang w:eastAsia="ja-JP"/>
              </w:rPr>
            </w:pPr>
            <w:r w:rsidRPr="00FE760F">
              <w:t>2054167 – &lt;2&gt; – 2104165</w:t>
            </w:r>
          </w:p>
        </w:tc>
      </w:tr>
      <w:tr w:rsidR="00842EF7" w:rsidRPr="00FE760F" w14:paraId="2CA98060"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4F4813E2" w14:textId="77777777" w:rsidR="00842EF7" w:rsidRPr="00FE760F" w:rsidRDefault="00842EF7" w:rsidP="00F91227">
            <w:pPr>
              <w:pStyle w:val="TAC"/>
              <w:spacing w:line="256" w:lineRule="auto"/>
              <w:rPr>
                <w:lang w:eastAsia="ja-JP"/>
              </w:rPr>
            </w:pPr>
            <w:r w:rsidRPr="00FE760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1B2FB3FF"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01910E3" w14:textId="77777777" w:rsidR="00842EF7" w:rsidRPr="00FE760F" w:rsidRDefault="00842EF7" w:rsidP="00F91227">
            <w:pPr>
              <w:pStyle w:val="TAC"/>
              <w:spacing w:line="256" w:lineRule="auto"/>
              <w:rPr>
                <w:lang w:eastAsia="ja-JP"/>
              </w:rPr>
            </w:pPr>
            <w:r w:rsidRPr="00FE760F">
              <w:rPr>
                <w:lang w:eastAsia="ja-JP"/>
              </w:rPr>
              <w:t>2016667</w:t>
            </w:r>
            <w:r w:rsidRPr="00FE760F">
              <w:rPr>
                <w:rFonts w:eastAsia="Yu Mincho"/>
                <w:lang w:eastAsia="ja-JP"/>
              </w:rPr>
              <w:t xml:space="preserve"> – &lt;1&gt; – 2070832</w:t>
            </w:r>
          </w:p>
        </w:tc>
      </w:tr>
      <w:tr w:rsidR="00842EF7" w:rsidRPr="00FE760F" w14:paraId="3D99492F" w14:textId="77777777" w:rsidTr="00F91227">
        <w:trPr>
          <w:jc w:val="center"/>
        </w:trPr>
        <w:tc>
          <w:tcPr>
            <w:tcW w:w="1242" w:type="dxa"/>
            <w:vMerge/>
            <w:tcBorders>
              <w:left w:val="single" w:sz="4" w:space="0" w:color="auto"/>
              <w:bottom w:val="single" w:sz="4" w:space="0" w:color="auto"/>
              <w:right w:val="single" w:sz="4" w:space="0" w:color="auto"/>
            </w:tcBorders>
          </w:tcPr>
          <w:p w14:paraId="7DAEA748"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0546F24"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323886D4" w14:textId="77777777" w:rsidR="00842EF7" w:rsidRPr="00FE760F" w:rsidRDefault="00842EF7" w:rsidP="00F91227">
            <w:pPr>
              <w:pStyle w:val="TAC"/>
              <w:spacing w:line="256" w:lineRule="auto"/>
              <w:rPr>
                <w:lang w:eastAsia="ja-JP"/>
              </w:rPr>
            </w:pPr>
            <w:r w:rsidRPr="00FE760F">
              <w:t>2016667 – &lt;2&gt; – 2070831</w:t>
            </w:r>
          </w:p>
        </w:tc>
      </w:tr>
      <w:tr w:rsidR="00842EF7" w:rsidRPr="00FE760F" w14:paraId="647EF168" w14:textId="77777777" w:rsidTr="00F91227">
        <w:trPr>
          <w:jc w:val="center"/>
        </w:trPr>
        <w:tc>
          <w:tcPr>
            <w:tcW w:w="1242" w:type="dxa"/>
            <w:vMerge w:val="restart"/>
            <w:tcBorders>
              <w:top w:val="single" w:sz="4" w:space="0" w:color="auto"/>
              <w:left w:val="single" w:sz="4" w:space="0" w:color="auto"/>
              <w:right w:val="single" w:sz="4" w:space="0" w:color="auto"/>
            </w:tcBorders>
            <w:hideMark/>
          </w:tcPr>
          <w:p w14:paraId="3C996591" w14:textId="77777777" w:rsidR="00842EF7" w:rsidRPr="00FE760F" w:rsidRDefault="00842EF7" w:rsidP="00F91227">
            <w:pPr>
              <w:pStyle w:val="TAC"/>
              <w:spacing w:line="256" w:lineRule="auto"/>
              <w:rPr>
                <w:lang w:eastAsia="ja-JP"/>
              </w:rPr>
            </w:pPr>
            <w:r w:rsidRPr="00FE760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63DA4F2E" w14:textId="77777777" w:rsidR="00842EF7" w:rsidRPr="00FE760F" w:rsidRDefault="00842EF7" w:rsidP="00F91227">
            <w:pPr>
              <w:pStyle w:val="TAC"/>
              <w:spacing w:line="256" w:lineRule="auto"/>
              <w:rPr>
                <w:rFonts w:eastAsia="Yu Mincho"/>
                <w:lang w:eastAsia="ja-JP"/>
              </w:rPr>
            </w:pPr>
            <w:r w:rsidRPr="00FE760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1C79F1" w14:textId="77777777" w:rsidR="00842EF7" w:rsidRPr="00FE760F" w:rsidRDefault="00842EF7" w:rsidP="00F91227">
            <w:pPr>
              <w:pStyle w:val="TAC"/>
              <w:spacing w:line="256" w:lineRule="auto"/>
              <w:rPr>
                <w:lang w:eastAsia="ja-JP"/>
              </w:rPr>
            </w:pPr>
            <w:r w:rsidRPr="00FE760F">
              <w:rPr>
                <w:lang w:eastAsia="ja-JP"/>
              </w:rPr>
              <w:t>2229166</w:t>
            </w:r>
            <w:r w:rsidRPr="00FE760F">
              <w:rPr>
                <w:rFonts w:eastAsia="Yu Mincho"/>
                <w:lang w:eastAsia="ja-JP"/>
              </w:rPr>
              <w:t xml:space="preserve"> – &lt;1&gt; – </w:t>
            </w:r>
            <w:r w:rsidRPr="00FE760F">
              <w:rPr>
                <w:rFonts w:eastAsia="Yu Mincho"/>
              </w:rPr>
              <w:t>2279165</w:t>
            </w:r>
          </w:p>
        </w:tc>
      </w:tr>
      <w:tr w:rsidR="00842EF7" w:rsidRPr="00FE760F" w14:paraId="17A7E610" w14:textId="77777777" w:rsidTr="00F91227">
        <w:trPr>
          <w:jc w:val="center"/>
        </w:trPr>
        <w:tc>
          <w:tcPr>
            <w:tcW w:w="1242" w:type="dxa"/>
            <w:vMerge/>
            <w:tcBorders>
              <w:left w:val="single" w:sz="4" w:space="0" w:color="auto"/>
              <w:bottom w:val="single" w:sz="4" w:space="0" w:color="auto"/>
              <w:right w:val="single" w:sz="4" w:space="0" w:color="auto"/>
            </w:tcBorders>
          </w:tcPr>
          <w:p w14:paraId="75002155" w14:textId="77777777" w:rsidR="00842EF7" w:rsidRPr="00FE760F"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0BB211" w14:textId="77777777" w:rsidR="00842EF7" w:rsidRPr="00FE760F" w:rsidRDefault="00842EF7" w:rsidP="00F91227">
            <w:pPr>
              <w:pStyle w:val="TAC"/>
              <w:spacing w:line="256" w:lineRule="auto"/>
              <w:rPr>
                <w:rFonts w:eastAsia="Yu Mincho"/>
                <w:lang w:eastAsia="ja-JP"/>
              </w:rPr>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58BAF723" w14:textId="77777777" w:rsidR="00842EF7" w:rsidRPr="00FE760F" w:rsidRDefault="00842EF7" w:rsidP="00F91227">
            <w:pPr>
              <w:pStyle w:val="TAC"/>
              <w:spacing w:line="256" w:lineRule="auto"/>
              <w:rPr>
                <w:lang w:eastAsia="ja-JP"/>
              </w:rPr>
            </w:pPr>
            <w:r w:rsidRPr="00FE760F">
              <w:t>2229167 – &lt;2&gt; – 2279165</w:t>
            </w:r>
          </w:p>
        </w:tc>
      </w:tr>
      <w:tr w:rsidR="00842EF7" w:rsidRPr="00FE760F" w14:paraId="6465F3C4" w14:textId="77777777" w:rsidTr="00F91227">
        <w:trPr>
          <w:jc w:val="center"/>
        </w:trPr>
        <w:tc>
          <w:tcPr>
            <w:tcW w:w="1242" w:type="dxa"/>
            <w:vMerge w:val="restart"/>
            <w:tcBorders>
              <w:top w:val="single" w:sz="4" w:space="0" w:color="auto"/>
              <w:left w:val="single" w:sz="4" w:space="0" w:color="auto"/>
              <w:right w:val="single" w:sz="4" w:space="0" w:color="auto"/>
            </w:tcBorders>
          </w:tcPr>
          <w:p w14:paraId="1F31C051" w14:textId="77777777" w:rsidR="00842EF7" w:rsidRPr="00FE760F" w:rsidRDefault="00842EF7" w:rsidP="00F91227">
            <w:pPr>
              <w:pStyle w:val="TAC"/>
              <w:spacing w:line="256" w:lineRule="auto"/>
              <w:rPr>
                <w:lang w:eastAsia="ja-JP"/>
              </w:rPr>
            </w:pPr>
            <w:r w:rsidRPr="00FE760F">
              <w:t>n261</w:t>
            </w:r>
          </w:p>
        </w:tc>
        <w:tc>
          <w:tcPr>
            <w:tcW w:w="1146" w:type="dxa"/>
            <w:tcBorders>
              <w:top w:val="single" w:sz="4" w:space="0" w:color="auto"/>
              <w:left w:val="single" w:sz="4" w:space="0" w:color="auto"/>
              <w:bottom w:val="single" w:sz="4" w:space="0" w:color="auto"/>
              <w:right w:val="single" w:sz="4" w:space="0" w:color="auto"/>
            </w:tcBorders>
          </w:tcPr>
          <w:p w14:paraId="52ABA85C" w14:textId="77777777" w:rsidR="00842EF7" w:rsidRPr="00FE760F" w:rsidRDefault="00842EF7" w:rsidP="00F91227">
            <w:pPr>
              <w:pStyle w:val="TAC"/>
              <w:spacing w:line="256" w:lineRule="auto"/>
              <w:rPr>
                <w:rFonts w:eastAsia="Yu Mincho"/>
                <w:lang w:eastAsia="ja-JP"/>
              </w:rPr>
            </w:pPr>
            <w:r w:rsidRPr="00FE760F">
              <w:t>60</w:t>
            </w:r>
          </w:p>
        </w:tc>
        <w:tc>
          <w:tcPr>
            <w:tcW w:w="2876" w:type="dxa"/>
            <w:tcBorders>
              <w:top w:val="single" w:sz="4" w:space="0" w:color="auto"/>
              <w:left w:val="single" w:sz="4" w:space="0" w:color="auto"/>
              <w:bottom w:val="single" w:sz="4" w:space="0" w:color="auto"/>
              <w:right w:val="single" w:sz="4" w:space="0" w:color="auto"/>
            </w:tcBorders>
          </w:tcPr>
          <w:p w14:paraId="1E66AF76" w14:textId="77777777" w:rsidR="00842EF7" w:rsidRPr="00FE760F" w:rsidRDefault="00842EF7" w:rsidP="00F91227">
            <w:pPr>
              <w:pStyle w:val="TAC"/>
              <w:spacing w:line="256" w:lineRule="auto"/>
              <w:rPr>
                <w:lang w:eastAsia="ja-JP"/>
              </w:rPr>
            </w:pPr>
            <w:r w:rsidRPr="00FE760F">
              <w:t>2070833 – &lt;1&gt; – 2084999</w:t>
            </w:r>
          </w:p>
        </w:tc>
      </w:tr>
      <w:tr w:rsidR="00842EF7" w:rsidRPr="00FE760F" w14:paraId="291658CB" w14:textId="77777777" w:rsidTr="00F91227">
        <w:trPr>
          <w:jc w:val="center"/>
        </w:trPr>
        <w:tc>
          <w:tcPr>
            <w:tcW w:w="1242" w:type="dxa"/>
            <w:vMerge/>
            <w:tcBorders>
              <w:left w:val="single" w:sz="4" w:space="0" w:color="auto"/>
              <w:bottom w:val="single" w:sz="4" w:space="0" w:color="auto"/>
              <w:right w:val="single" w:sz="4" w:space="0" w:color="auto"/>
            </w:tcBorders>
          </w:tcPr>
          <w:p w14:paraId="3645A55B" w14:textId="77777777" w:rsidR="00842EF7" w:rsidRPr="00FE760F" w:rsidRDefault="00842EF7" w:rsidP="00F91227">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8E57744" w14:textId="77777777" w:rsidR="00842EF7" w:rsidRPr="00FE760F" w:rsidRDefault="00842EF7" w:rsidP="00F91227">
            <w:pPr>
              <w:pStyle w:val="TAC"/>
              <w:spacing w:line="256" w:lineRule="auto"/>
            </w:pPr>
            <w:r w:rsidRPr="00FE760F">
              <w:t>120</w:t>
            </w:r>
          </w:p>
        </w:tc>
        <w:tc>
          <w:tcPr>
            <w:tcW w:w="2876" w:type="dxa"/>
            <w:tcBorders>
              <w:top w:val="single" w:sz="4" w:space="0" w:color="auto"/>
              <w:left w:val="single" w:sz="4" w:space="0" w:color="auto"/>
              <w:bottom w:val="single" w:sz="4" w:space="0" w:color="auto"/>
              <w:right w:val="single" w:sz="4" w:space="0" w:color="auto"/>
            </w:tcBorders>
          </w:tcPr>
          <w:p w14:paraId="061D3211" w14:textId="77777777" w:rsidR="00842EF7" w:rsidRPr="00FE760F" w:rsidRDefault="00842EF7" w:rsidP="00F91227">
            <w:pPr>
              <w:pStyle w:val="TAC"/>
              <w:spacing w:line="256" w:lineRule="auto"/>
            </w:pPr>
            <w:r w:rsidRPr="00FE760F">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242" w:name="_Toc21340744"/>
      <w:bookmarkStart w:id="243" w:name="_Toc29805191"/>
      <w:bookmarkStart w:id="244" w:name="_Toc36456400"/>
      <w:bookmarkStart w:id="245" w:name="_Toc36469498"/>
      <w:bookmarkStart w:id="246" w:name="_Toc37253907"/>
      <w:bookmarkStart w:id="247" w:name="_Toc37322764"/>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242"/>
      <w:bookmarkEnd w:id="243"/>
      <w:bookmarkEnd w:id="244"/>
      <w:bookmarkEnd w:id="245"/>
      <w:bookmarkEnd w:id="246"/>
      <w:bookmarkEnd w:id="247"/>
    </w:p>
    <w:p w14:paraId="28BA463E" w14:textId="77777777" w:rsidR="00842EF7" w:rsidRPr="00FE760F" w:rsidRDefault="00842EF7" w:rsidP="00842EF7">
      <w:pPr>
        <w:pStyle w:val="Heading4"/>
        <w:rPr>
          <w:rFonts w:eastAsia="Yu Mincho"/>
        </w:rPr>
      </w:pPr>
      <w:bookmarkStart w:id="248" w:name="_Toc21340745"/>
      <w:bookmarkStart w:id="249" w:name="_Toc29805192"/>
      <w:bookmarkStart w:id="250" w:name="_Toc36456401"/>
      <w:bookmarkStart w:id="251" w:name="_Toc36469499"/>
      <w:bookmarkStart w:id="252" w:name="_Toc37253908"/>
      <w:bookmarkStart w:id="253" w:name="_Toc37322765"/>
      <w:r w:rsidRPr="00FE760F">
        <w:rPr>
          <w:rFonts w:eastAsia="Yu Mincho"/>
        </w:rPr>
        <w:t>5.4.3.1</w:t>
      </w:r>
      <w:r w:rsidRPr="00FE760F">
        <w:rPr>
          <w:rFonts w:eastAsia="Yu Mincho"/>
        </w:rPr>
        <w:tab/>
        <w:t>Synchronization raster and numbering</w:t>
      </w:r>
      <w:bookmarkEnd w:id="248"/>
      <w:bookmarkEnd w:id="249"/>
      <w:bookmarkEnd w:id="250"/>
      <w:bookmarkEnd w:id="251"/>
      <w:bookmarkEnd w:id="252"/>
      <w:bookmarkEnd w:id="253"/>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254" w:name="_Toc21340746"/>
      <w:bookmarkStart w:id="255" w:name="_Toc29805193"/>
      <w:bookmarkStart w:id="256" w:name="_Toc36456402"/>
      <w:bookmarkStart w:id="257" w:name="_Toc36469500"/>
      <w:bookmarkStart w:id="258" w:name="_Toc37253909"/>
      <w:bookmarkStart w:id="259" w:name="_Toc37322766"/>
      <w:r w:rsidRPr="00FE760F">
        <w:rPr>
          <w:rFonts w:eastAsia="Yu Mincho"/>
        </w:rPr>
        <w:lastRenderedPageBreak/>
        <w:t>5.4.3.2</w:t>
      </w:r>
      <w:r w:rsidRPr="00FE760F">
        <w:rPr>
          <w:rFonts w:eastAsia="Yu Mincho"/>
        </w:rPr>
        <w:tab/>
        <w:t>Synchronization raster to synchronization block resource element mapping</w:t>
      </w:r>
      <w:bookmarkEnd w:id="254"/>
      <w:bookmarkEnd w:id="255"/>
      <w:bookmarkEnd w:id="256"/>
      <w:bookmarkEnd w:id="257"/>
      <w:bookmarkEnd w:id="258"/>
      <w:bookmarkEnd w:id="259"/>
    </w:p>
    <w:p w14:paraId="4C82105E" w14:textId="77777777" w:rsidR="00842EF7" w:rsidRPr="00FE760F" w:rsidRDefault="00842EF7" w:rsidP="00842EF7">
      <w:pPr>
        <w:rPr>
          <w:rFonts w:eastAsia="Yu Mincho"/>
        </w:rPr>
      </w:pPr>
      <w:bookmarkStart w:id="260"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261" w:name="_Toc29805194"/>
      <w:bookmarkStart w:id="262" w:name="_Toc36456403"/>
      <w:bookmarkStart w:id="263" w:name="_Toc36469501"/>
      <w:bookmarkStart w:id="264" w:name="_Toc37253910"/>
      <w:bookmarkStart w:id="265" w:name="_Toc37322767"/>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260"/>
      <w:bookmarkEnd w:id="261"/>
      <w:bookmarkEnd w:id="262"/>
      <w:bookmarkEnd w:id="263"/>
      <w:bookmarkEnd w:id="264"/>
      <w:bookmarkEnd w:id="265"/>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545F76A4" w14:textId="77777777" w:rsidR="00842EF7" w:rsidRPr="00FE760F" w:rsidRDefault="00842EF7" w:rsidP="00842EF7">
      <w:pPr>
        <w:pStyle w:val="TH"/>
        <w:rPr>
          <w:rFonts w:eastAsia="Yu Mincho"/>
        </w:rPr>
      </w:pPr>
      <w:r w:rsidRPr="00FE760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842EF7" w:rsidRPr="00FE760F" w14:paraId="7DC80EE9" w14:textId="77777777" w:rsidTr="00F91227">
        <w:trPr>
          <w:jc w:val="center"/>
        </w:trPr>
        <w:tc>
          <w:tcPr>
            <w:tcW w:w="2156" w:type="dxa"/>
            <w:tcBorders>
              <w:top w:val="single" w:sz="4" w:space="0" w:color="auto"/>
              <w:left w:val="single" w:sz="4" w:space="0" w:color="auto"/>
              <w:bottom w:val="single" w:sz="4" w:space="0" w:color="auto"/>
              <w:right w:val="single" w:sz="4" w:space="0" w:color="auto"/>
            </w:tcBorders>
            <w:hideMark/>
          </w:tcPr>
          <w:p w14:paraId="6D5759F3" w14:textId="77777777" w:rsidR="00842EF7" w:rsidRPr="00FE760F" w:rsidRDefault="00842EF7" w:rsidP="00F91227">
            <w:pPr>
              <w:pStyle w:val="TAH"/>
              <w:rPr>
                <w:rFonts w:eastAsia="Yu Mincho"/>
              </w:rPr>
            </w:pPr>
            <w:r w:rsidRPr="00FE760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4B22C074" w14:textId="77777777" w:rsidR="00842EF7" w:rsidRPr="00FE760F" w:rsidRDefault="00842EF7" w:rsidP="00F91227">
            <w:pPr>
              <w:pStyle w:val="TAH"/>
              <w:rPr>
                <w:rFonts w:eastAsia="Yu Mincho"/>
                <w:lang w:eastAsia="ja-JP"/>
              </w:rPr>
            </w:pPr>
            <w:r w:rsidRPr="00FE760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0F3E01AD" w14:textId="77777777" w:rsidR="00842EF7" w:rsidRPr="00FE760F" w:rsidRDefault="00842EF7" w:rsidP="00F91227">
            <w:pPr>
              <w:pStyle w:val="TAH"/>
              <w:rPr>
                <w:rFonts w:eastAsia="Yu Mincho"/>
              </w:rPr>
            </w:pPr>
            <w:r w:rsidRPr="00FE760F">
              <w:rPr>
                <w:rFonts w:eastAsia="Yu Mincho"/>
              </w:rPr>
              <w:t>SS Block pattern</w:t>
            </w:r>
            <w:r w:rsidRPr="00FE760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58D31407" w14:textId="77777777" w:rsidR="00842EF7" w:rsidRPr="00FE760F" w:rsidRDefault="00842EF7" w:rsidP="00F91227">
            <w:pPr>
              <w:pStyle w:val="TAH"/>
              <w:rPr>
                <w:rFonts w:eastAsia="Yu Mincho"/>
                <w:vertAlign w:val="subscript"/>
              </w:rPr>
            </w:pPr>
            <w:r w:rsidRPr="00FE760F">
              <w:rPr>
                <w:rFonts w:eastAsia="Yu Mincho"/>
              </w:rPr>
              <w:t>Range of GSCN</w:t>
            </w:r>
          </w:p>
          <w:p w14:paraId="34B423A4" w14:textId="77777777" w:rsidR="00842EF7" w:rsidRPr="00FE760F" w:rsidRDefault="00842EF7" w:rsidP="00F91227">
            <w:pPr>
              <w:pStyle w:val="TAH"/>
              <w:rPr>
                <w:rFonts w:eastAsia="Yu Mincho"/>
              </w:rPr>
            </w:pPr>
            <w:r w:rsidRPr="00FE760F">
              <w:rPr>
                <w:rFonts w:eastAsia="Yu Mincho"/>
              </w:rPr>
              <w:t>(First – &lt;Step size&gt; – Last)</w:t>
            </w:r>
          </w:p>
        </w:tc>
      </w:tr>
      <w:tr w:rsidR="00842EF7" w:rsidRPr="00FE760F" w14:paraId="7D0ED7F3" w14:textId="77777777"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EF0F3A8" w14:textId="77777777" w:rsidR="00842EF7" w:rsidRPr="00FE760F" w:rsidRDefault="00842EF7" w:rsidP="00F91227">
            <w:pPr>
              <w:pStyle w:val="TAC"/>
              <w:rPr>
                <w:rFonts w:eastAsia="Yu Mincho"/>
              </w:rPr>
            </w:pPr>
            <w:r w:rsidRPr="00FE760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7CC06D56" w14:textId="77777777" w:rsidR="00842EF7" w:rsidRPr="00FE760F" w:rsidRDefault="00842EF7" w:rsidP="00F91227">
            <w:pPr>
              <w:pStyle w:val="TAC"/>
              <w:rPr>
                <w:lang w:val="en-US" w:eastAsia="ja-JP"/>
              </w:rPr>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D2F7F70"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hideMark/>
          </w:tcPr>
          <w:p w14:paraId="2238EDFD" w14:textId="77777777" w:rsidR="00842EF7" w:rsidRPr="00FE760F" w:rsidRDefault="00842EF7" w:rsidP="00F91227">
            <w:pPr>
              <w:pStyle w:val="TAC"/>
              <w:rPr>
                <w:rFonts w:eastAsia="Yu Mincho"/>
              </w:rPr>
            </w:pPr>
            <w:r w:rsidRPr="00FE760F">
              <w:t>22388 - &lt;1&gt; - 22558</w:t>
            </w:r>
          </w:p>
        </w:tc>
      </w:tr>
      <w:tr w:rsidR="00842EF7" w:rsidRPr="00FE760F" w14:paraId="45C33926" w14:textId="77777777"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3D7F8BB3"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611F26C5" w14:textId="77777777" w:rsidR="00842EF7" w:rsidRPr="00FE760F" w:rsidRDefault="00842EF7" w:rsidP="00F91227">
            <w:pPr>
              <w:pStyle w:val="TAC"/>
              <w:rPr>
                <w:lang w:val="en-US" w:eastAsia="ja-JP"/>
              </w:rPr>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031F3E1E"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hideMark/>
          </w:tcPr>
          <w:p w14:paraId="609EC39D" w14:textId="77777777" w:rsidR="00842EF7" w:rsidRPr="00FE760F" w:rsidRDefault="00842EF7" w:rsidP="00F91227">
            <w:pPr>
              <w:pStyle w:val="TAC"/>
            </w:pPr>
            <w:r w:rsidRPr="00FE760F">
              <w:t>22390 - &lt;2&gt; - 22556</w:t>
            </w:r>
          </w:p>
        </w:tc>
      </w:tr>
      <w:tr w:rsidR="00842EF7" w:rsidRPr="00FE760F" w14:paraId="5A5250F6" w14:textId="77777777" w:rsidTr="00F91227">
        <w:trPr>
          <w:jc w:val="center"/>
        </w:trPr>
        <w:tc>
          <w:tcPr>
            <w:tcW w:w="2156" w:type="dxa"/>
            <w:vMerge w:val="restart"/>
            <w:tcBorders>
              <w:top w:val="single" w:sz="4" w:space="0" w:color="auto"/>
              <w:left w:val="single" w:sz="4" w:space="0" w:color="auto"/>
              <w:right w:val="single" w:sz="4" w:space="0" w:color="auto"/>
            </w:tcBorders>
            <w:vAlign w:val="center"/>
          </w:tcPr>
          <w:p w14:paraId="6D7452D9" w14:textId="77777777" w:rsidR="00842EF7" w:rsidRPr="00FE760F" w:rsidRDefault="00842EF7" w:rsidP="00F91227">
            <w:pPr>
              <w:pStyle w:val="TAC"/>
              <w:rPr>
                <w:rFonts w:eastAsia="Yu Mincho"/>
              </w:rPr>
            </w:pPr>
            <w:r w:rsidRPr="00FE760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229B4C30" w14:textId="77777777" w:rsidR="00842EF7" w:rsidRPr="00FE760F" w:rsidRDefault="00842EF7" w:rsidP="00F91227">
            <w:pPr>
              <w:pStyle w:val="TAC"/>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3AC6A2EE" w14:textId="77777777" w:rsidR="00842EF7" w:rsidRPr="00FE760F" w:rsidRDefault="00842EF7" w:rsidP="00F91227">
            <w:pPr>
              <w:pStyle w:val="TAC"/>
              <w:rPr>
                <w:rFonts w:eastAsia="Yu Mincho"/>
              </w:rPr>
            </w:pPr>
            <w:r w:rsidRPr="00FE760F">
              <w:t>Case D</w:t>
            </w:r>
          </w:p>
        </w:tc>
        <w:tc>
          <w:tcPr>
            <w:tcW w:w="2594" w:type="dxa"/>
            <w:tcBorders>
              <w:top w:val="single" w:sz="4" w:space="0" w:color="auto"/>
              <w:left w:val="single" w:sz="4" w:space="0" w:color="auto"/>
              <w:bottom w:val="single" w:sz="4" w:space="0" w:color="auto"/>
              <w:right w:val="single" w:sz="4" w:space="0" w:color="auto"/>
            </w:tcBorders>
          </w:tcPr>
          <w:p w14:paraId="716567F7" w14:textId="77777777" w:rsidR="00842EF7" w:rsidRPr="00FE760F" w:rsidRDefault="00842EF7" w:rsidP="00F91227">
            <w:pPr>
              <w:pStyle w:val="TAC"/>
            </w:pPr>
            <w:r w:rsidRPr="00FE760F">
              <w:rPr>
                <w:rFonts w:eastAsia="Yu Mincho"/>
              </w:rPr>
              <w:t>22257 - &lt;1&gt; - 22443</w:t>
            </w:r>
          </w:p>
        </w:tc>
      </w:tr>
      <w:tr w:rsidR="00842EF7" w:rsidRPr="00FE760F" w14:paraId="016E7910" w14:textId="77777777" w:rsidTr="00F91227">
        <w:trPr>
          <w:jc w:val="center"/>
        </w:trPr>
        <w:tc>
          <w:tcPr>
            <w:tcW w:w="2156" w:type="dxa"/>
            <w:vMerge/>
            <w:tcBorders>
              <w:left w:val="single" w:sz="4" w:space="0" w:color="auto"/>
              <w:bottom w:val="single" w:sz="4" w:space="0" w:color="auto"/>
              <w:right w:val="single" w:sz="4" w:space="0" w:color="auto"/>
            </w:tcBorders>
            <w:vAlign w:val="center"/>
          </w:tcPr>
          <w:p w14:paraId="22F8CC4E"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3DC28522" w14:textId="77777777" w:rsidR="00842EF7" w:rsidRPr="00FE760F" w:rsidRDefault="00842EF7" w:rsidP="00F91227">
            <w:pPr>
              <w:pStyle w:val="TAC"/>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6A7A370D" w14:textId="77777777" w:rsidR="00842EF7" w:rsidRPr="00FE760F" w:rsidRDefault="00842EF7" w:rsidP="00F91227">
            <w:pPr>
              <w:pStyle w:val="TAC"/>
              <w:rPr>
                <w:rFonts w:eastAsia="Yu Mincho"/>
              </w:rPr>
            </w:pPr>
            <w:r w:rsidRPr="00FE760F">
              <w:t>Case E</w:t>
            </w:r>
          </w:p>
        </w:tc>
        <w:tc>
          <w:tcPr>
            <w:tcW w:w="2594" w:type="dxa"/>
            <w:tcBorders>
              <w:top w:val="single" w:sz="4" w:space="0" w:color="auto"/>
              <w:left w:val="single" w:sz="4" w:space="0" w:color="auto"/>
              <w:bottom w:val="single" w:sz="4" w:space="0" w:color="auto"/>
              <w:right w:val="single" w:sz="4" w:space="0" w:color="auto"/>
            </w:tcBorders>
          </w:tcPr>
          <w:p w14:paraId="6D9ED56C" w14:textId="77777777" w:rsidR="00842EF7" w:rsidRPr="00FE760F" w:rsidRDefault="00842EF7" w:rsidP="00F91227">
            <w:pPr>
              <w:pStyle w:val="TAC"/>
            </w:pPr>
            <w:r w:rsidRPr="00FE760F">
              <w:rPr>
                <w:rFonts w:eastAsia="Yu Mincho"/>
              </w:rPr>
              <w:t>22258 -</w:t>
            </w:r>
            <w:r w:rsidRPr="00FE760F">
              <w:t xml:space="preserve"> &lt;2&gt; - </w:t>
            </w:r>
            <w:r w:rsidRPr="00FE760F">
              <w:rPr>
                <w:rFonts w:eastAsia="Yu Mincho"/>
              </w:rPr>
              <w:t>22442</w:t>
            </w:r>
          </w:p>
        </w:tc>
      </w:tr>
      <w:tr w:rsidR="00842EF7" w:rsidRPr="00FE760F" w14:paraId="613CC6E9" w14:textId="77777777"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62712CA" w14:textId="77777777" w:rsidR="00842EF7" w:rsidRPr="00FE760F" w:rsidRDefault="00842EF7" w:rsidP="00F91227">
            <w:pPr>
              <w:pStyle w:val="TAC"/>
              <w:rPr>
                <w:rFonts w:eastAsia="Yu Mincho"/>
              </w:rPr>
            </w:pPr>
            <w:r w:rsidRPr="00FE760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240876CC" w14:textId="77777777" w:rsidR="00842EF7" w:rsidRPr="00FE760F" w:rsidRDefault="00842EF7" w:rsidP="00F91227">
            <w:pPr>
              <w:pStyle w:val="TAC"/>
              <w:rPr>
                <w:lang w:val="en-US" w:eastAsia="ja-JP"/>
              </w:rPr>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3C243E9"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hideMark/>
          </w:tcPr>
          <w:p w14:paraId="7EB42D5A" w14:textId="77777777" w:rsidR="00842EF7" w:rsidRPr="00FE760F" w:rsidRDefault="00842EF7" w:rsidP="00F91227">
            <w:pPr>
              <w:pStyle w:val="TAC"/>
              <w:rPr>
                <w:rFonts w:eastAsia="Yu Mincho"/>
              </w:rPr>
            </w:pPr>
            <w:r w:rsidRPr="00FE760F">
              <w:t>22995 - &lt;1&gt; - 23166</w:t>
            </w:r>
          </w:p>
        </w:tc>
      </w:tr>
      <w:tr w:rsidR="00842EF7" w:rsidRPr="00FE760F" w14:paraId="2B6048CC" w14:textId="77777777"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3A7C42A"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61D7234" w14:textId="77777777" w:rsidR="00842EF7" w:rsidRPr="00FE760F" w:rsidRDefault="00842EF7" w:rsidP="00F91227">
            <w:pPr>
              <w:pStyle w:val="TAC"/>
              <w:rPr>
                <w:lang w:val="en-US" w:eastAsia="ja-JP"/>
              </w:rPr>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32B2DA95"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hideMark/>
          </w:tcPr>
          <w:p w14:paraId="1278479F" w14:textId="77777777" w:rsidR="00842EF7" w:rsidRPr="00FE760F" w:rsidRDefault="00842EF7" w:rsidP="00F91227">
            <w:pPr>
              <w:pStyle w:val="TAC"/>
            </w:pPr>
            <w:r w:rsidRPr="00FE760F">
              <w:t>22996 - &lt;2&gt; - 23164</w:t>
            </w:r>
          </w:p>
        </w:tc>
      </w:tr>
      <w:tr w:rsidR="00842EF7" w:rsidRPr="00FE760F" w14:paraId="020DF558" w14:textId="77777777" w:rsidTr="00F91227">
        <w:trPr>
          <w:jc w:val="center"/>
        </w:trPr>
        <w:tc>
          <w:tcPr>
            <w:tcW w:w="2156" w:type="dxa"/>
            <w:vMerge w:val="restart"/>
            <w:tcBorders>
              <w:top w:val="single" w:sz="4" w:space="0" w:color="auto"/>
              <w:left w:val="single" w:sz="4" w:space="0" w:color="auto"/>
              <w:right w:val="single" w:sz="4" w:space="0" w:color="auto"/>
            </w:tcBorders>
            <w:vAlign w:val="center"/>
          </w:tcPr>
          <w:p w14:paraId="27D59021" w14:textId="77777777" w:rsidR="00842EF7" w:rsidRPr="00FE760F" w:rsidRDefault="00842EF7" w:rsidP="00F91227">
            <w:pPr>
              <w:pStyle w:val="TAC"/>
              <w:rPr>
                <w:rFonts w:eastAsia="Yu Mincho"/>
              </w:rPr>
            </w:pPr>
            <w:r w:rsidRPr="00FE760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4707098B" w14:textId="77777777" w:rsidR="00842EF7" w:rsidRPr="00FE760F" w:rsidRDefault="00842EF7" w:rsidP="00F91227">
            <w:pPr>
              <w:pStyle w:val="TAC"/>
            </w:pPr>
            <w:r w:rsidRPr="00FE760F">
              <w:t>120 kHz</w:t>
            </w:r>
          </w:p>
        </w:tc>
        <w:tc>
          <w:tcPr>
            <w:tcW w:w="2521" w:type="dxa"/>
            <w:tcBorders>
              <w:top w:val="single" w:sz="4" w:space="0" w:color="auto"/>
              <w:left w:val="single" w:sz="4" w:space="0" w:color="auto"/>
              <w:bottom w:val="single" w:sz="4" w:space="0" w:color="auto"/>
              <w:right w:val="single" w:sz="4" w:space="0" w:color="auto"/>
            </w:tcBorders>
          </w:tcPr>
          <w:p w14:paraId="7406053D" w14:textId="77777777" w:rsidR="00842EF7" w:rsidRPr="00FE760F" w:rsidRDefault="00842EF7" w:rsidP="00F91227">
            <w:pPr>
              <w:pStyle w:val="TAC"/>
            </w:pPr>
            <w:r w:rsidRPr="00FE760F">
              <w:t>Case D</w:t>
            </w:r>
          </w:p>
        </w:tc>
        <w:tc>
          <w:tcPr>
            <w:tcW w:w="2594" w:type="dxa"/>
            <w:tcBorders>
              <w:top w:val="single" w:sz="4" w:space="0" w:color="auto"/>
              <w:left w:val="single" w:sz="4" w:space="0" w:color="auto"/>
              <w:bottom w:val="single" w:sz="4" w:space="0" w:color="auto"/>
              <w:right w:val="single" w:sz="4" w:space="0" w:color="auto"/>
            </w:tcBorders>
          </w:tcPr>
          <w:p w14:paraId="2603FD02" w14:textId="77777777" w:rsidR="00842EF7" w:rsidRPr="00FE760F" w:rsidRDefault="00842EF7" w:rsidP="00F91227">
            <w:pPr>
              <w:pStyle w:val="TAC"/>
            </w:pPr>
            <w:r w:rsidRPr="00FE760F">
              <w:t>22446 - &lt;1&gt; - 22492</w:t>
            </w:r>
          </w:p>
        </w:tc>
      </w:tr>
      <w:tr w:rsidR="00842EF7" w:rsidRPr="00FE760F" w14:paraId="3FFE7480" w14:textId="77777777" w:rsidTr="00F91227">
        <w:trPr>
          <w:jc w:val="center"/>
        </w:trPr>
        <w:tc>
          <w:tcPr>
            <w:tcW w:w="2156" w:type="dxa"/>
            <w:vMerge/>
            <w:tcBorders>
              <w:left w:val="single" w:sz="4" w:space="0" w:color="auto"/>
              <w:right w:val="single" w:sz="4" w:space="0" w:color="auto"/>
            </w:tcBorders>
            <w:vAlign w:val="center"/>
          </w:tcPr>
          <w:p w14:paraId="6C89EC9C" w14:textId="77777777" w:rsidR="00842EF7" w:rsidRPr="00FE760F"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2470CFF" w14:textId="77777777" w:rsidR="00842EF7" w:rsidRPr="00FE760F" w:rsidRDefault="00842EF7" w:rsidP="00F91227">
            <w:pPr>
              <w:pStyle w:val="TAC"/>
            </w:pPr>
            <w:r w:rsidRPr="00FE760F">
              <w:t>240 kHz</w:t>
            </w:r>
          </w:p>
        </w:tc>
        <w:tc>
          <w:tcPr>
            <w:tcW w:w="2521" w:type="dxa"/>
            <w:tcBorders>
              <w:top w:val="single" w:sz="4" w:space="0" w:color="auto"/>
              <w:left w:val="single" w:sz="4" w:space="0" w:color="auto"/>
              <w:bottom w:val="single" w:sz="4" w:space="0" w:color="auto"/>
              <w:right w:val="single" w:sz="4" w:space="0" w:color="auto"/>
            </w:tcBorders>
          </w:tcPr>
          <w:p w14:paraId="7ACA4177" w14:textId="77777777" w:rsidR="00842EF7" w:rsidRPr="00FE760F" w:rsidRDefault="00842EF7" w:rsidP="00F91227">
            <w:pPr>
              <w:pStyle w:val="TAC"/>
            </w:pPr>
            <w:r w:rsidRPr="00FE760F">
              <w:t>Case E</w:t>
            </w:r>
          </w:p>
        </w:tc>
        <w:tc>
          <w:tcPr>
            <w:tcW w:w="2594" w:type="dxa"/>
            <w:tcBorders>
              <w:top w:val="single" w:sz="4" w:space="0" w:color="auto"/>
              <w:left w:val="single" w:sz="4" w:space="0" w:color="auto"/>
              <w:bottom w:val="single" w:sz="4" w:space="0" w:color="auto"/>
              <w:right w:val="single" w:sz="4" w:space="0" w:color="auto"/>
            </w:tcBorders>
          </w:tcPr>
          <w:p w14:paraId="3C3E603A" w14:textId="77777777" w:rsidR="00842EF7" w:rsidRPr="00FE760F" w:rsidRDefault="00842EF7" w:rsidP="00F91227">
            <w:pPr>
              <w:pStyle w:val="TAC"/>
            </w:pPr>
            <w:r w:rsidRPr="00FE760F">
              <w:t>22446 - &lt;2&gt; - 22490</w:t>
            </w:r>
          </w:p>
        </w:tc>
      </w:tr>
      <w:tr w:rsidR="00842EF7" w:rsidRPr="00FE760F" w14:paraId="5D9074D2" w14:textId="77777777" w:rsidTr="00F91227">
        <w:trPr>
          <w:jc w:val="center"/>
        </w:trPr>
        <w:tc>
          <w:tcPr>
            <w:tcW w:w="9857" w:type="dxa"/>
            <w:gridSpan w:val="4"/>
            <w:tcBorders>
              <w:left w:val="single" w:sz="4" w:space="0" w:color="auto"/>
              <w:bottom w:val="single" w:sz="4" w:space="0" w:color="auto"/>
              <w:right w:val="single" w:sz="4" w:space="0" w:color="auto"/>
            </w:tcBorders>
            <w:vAlign w:val="center"/>
          </w:tcPr>
          <w:p w14:paraId="1FC82DC4" w14:textId="77777777" w:rsidR="00842EF7" w:rsidRPr="00FE760F" w:rsidRDefault="00842EF7" w:rsidP="00F91227">
            <w:pPr>
              <w:pStyle w:val="TAN"/>
            </w:pPr>
            <w:r w:rsidRPr="00FE760F">
              <w:t>NOTE 1:</w:t>
            </w:r>
            <w:r w:rsidRPr="00FE760F">
              <w:tab/>
              <w:t>SS Block pattern is defined in clause 4.1 in TS 38.213 [10].</w:t>
            </w:r>
          </w:p>
        </w:tc>
      </w:tr>
    </w:tbl>
    <w:p w14:paraId="09DE741C" w14:textId="77777777" w:rsidR="00842EF7" w:rsidRPr="00FE760F" w:rsidRDefault="00842EF7" w:rsidP="00842EF7"/>
    <w:p w14:paraId="36190527" w14:textId="77777777" w:rsidR="00842EF7" w:rsidRPr="00FE760F" w:rsidRDefault="00842EF7" w:rsidP="00842EF7">
      <w:pPr>
        <w:pStyle w:val="Heading2"/>
      </w:pPr>
      <w:bookmarkStart w:id="266" w:name="_Toc21340748"/>
      <w:bookmarkStart w:id="267" w:name="_Toc29805195"/>
      <w:bookmarkStart w:id="268" w:name="_Toc36456404"/>
      <w:bookmarkStart w:id="269" w:name="_Toc36469502"/>
      <w:bookmarkStart w:id="270" w:name="_Toc37253911"/>
      <w:bookmarkStart w:id="271" w:name="_Toc37322768"/>
      <w:r w:rsidRPr="00FE760F">
        <w:t>5.4A</w:t>
      </w:r>
      <w:r w:rsidRPr="00FE760F">
        <w:tab/>
        <w:t>Channel arrangement for CA</w:t>
      </w:r>
      <w:bookmarkEnd w:id="266"/>
      <w:bookmarkEnd w:id="267"/>
      <w:bookmarkEnd w:id="268"/>
      <w:bookmarkEnd w:id="269"/>
      <w:bookmarkEnd w:id="270"/>
      <w:bookmarkEnd w:id="271"/>
    </w:p>
    <w:p w14:paraId="78E77EBC" w14:textId="77777777" w:rsidR="00842EF7" w:rsidRPr="00FE760F" w:rsidRDefault="00842EF7" w:rsidP="00842EF7">
      <w:pPr>
        <w:pStyle w:val="Heading3"/>
        <w:rPr>
          <w:rFonts w:eastAsia="Yu Mincho"/>
        </w:rPr>
      </w:pPr>
      <w:bookmarkStart w:id="272" w:name="_Toc21340749"/>
      <w:bookmarkStart w:id="273" w:name="_Toc29805196"/>
      <w:bookmarkStart w:id="274" w:name="_Toc36456405"/>
      <w:bookmarkStart w:id="275" w:name="_Toc36469503"/>
      <w:bookmarkStart w:id="276" w:name="_Toc37253912"/>
      <w:bookmarkStart w:id="277" w:name="_Toc37322769"/>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272"/>
      <w:bookmarkEnd w:id="273"/>
      <w:bookmarkEnd w:id="274"/>
      <w:bookmarkEnd w:id="275"/>
      <w:bookmarkEnd w:id="276"/>
      <w:bookmarkEnd w:id="277"/>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47936223" r:id="rId19">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278" w:name="_Toc21340750"/>
      <w:bookmarkStart w:id="279" w:name="_Toc29805197"/>
      <w:bookmarkStart w:id="280" w:name="_Toc36456406"/>
      <w:bookmarkStart w:id="281" w:name="_Toc36469504"/>
      <w:bookmarkStart w:id="282" w:name="_Toc37253913"/>
      <w:bookmarkStart w:id="283" w:name="_Toc37322770"/>
      <w:r w:rsidRPr="00FE760F">
        <w:lastRenderedPageBreak/>
        <w:t>5.5</w:t>
      </w:r>
      <w:r w:rsidRPr="00FE760F">
        <w:tab/>
        <w:t>Configurations</w:t>
      </w:r>
      <w:bookmarkEnd w:id="278"/>
      <w:bookmarkEnd w:id="279"/>
      <w:bookmarkEnd w:id="280"/>
      <w:bookmarkEnd w:id="281"/>
      <w:bookmarkEnd w:id="282"/>
      <w:bookmarkEnd w:id="283"/>
    </w:p>
    <w:p w14:paraId="62DBDE4F" w14:textId="77777777" w:rsidR="00842EF7" w:rsidRPr="00FE760F" w:rsidRDefault="00842EF7" w:rsidP="00842EF7">
      <w:pPr>
        <w:pStyle w:val="Heading2"/>
      </w:pPr>
      <w:bookmarkStart w:id="284" w:name="_Toc21340751"/>
      <w:bookmarkStart w:id="285" w:name="_Toc29805198"/>
      <w:bookmarkStart w:id="286" w:name="_Toc36456407"/>
      <w:bookmarkStart w:id="287" w:name="_Toc36469505"/>
      <w:bookmarkStart w:id="288" w:name="_Toc37253914"/>
      <w:bookmarkStart w:id="289" w:name="_Toc37322771"/>
      <w:r w:rsidRPr="00FE760F">
        <w:t>5.5A</w:t>
      </w:r>
      <w:r w:rsidRPr="00FE760F">
        <w:tab/>
        <w:t>Configurations for CA</w:t>
      </w:r>
      <w:bookmarkEnd w:id="284"/>
      <w:bookmarkEnd w:id="285"/>
      <w:bookmarkEnd w:id="286"/>
      <w:bookmarkEnd w:id="287"/>
      <w:bookmarkEnd w:id="288"/>
      <w:bookmarkEnd w:id="289"/>
    </w:p>
    <w:p w14:paraId="27EC7676" w14:textId="77777777" w:rsidR="00842EF7" w:rsidRPr="00FE760F" w:rsidRDefault="00842EF7" w:rsidP="00842EF7">
      <w:pPr>
        <w:pStyle w:val="Heading3"/>
      </w:pPr>
      <w:bookmarkStart w:id="290" w:name="_Toc21340752"/>
      <w:bookmarkStart w:id="291" w:name="_Toc29805199"/>
      <w:bookmarkStart w:id="292" w:name="_Toc36456408"/>
      <w:bookmarkStart w:id="293" w:name="_Toc36469506"/>
      <w:bookmarkStart w:id="294" w:name="_Toc37253915"/>
      <w:bookmarkStart w:id="295" w:name="_Toc37322772"/>
      <w:r w:rsidRPr="00FE760F">
        <w:t>5.5A.1</w:t>
      </w:r>
      <w:r w:rsidRPr="00FE760F">
        <w:tab/>
        <w:t>Configurations for intra-band contiguous CA</w:t>
      </w:r>
      <w:bookmarkEnd w:id="290"/>
      <w:bookmarkEnd w:id="291"/>
      <w:bookmarkEnd w:id="292"/>
      <w:bookmarkEnd w:id="293"/>
      <w:bookmarkEnd w:id="294"/>
      <w:bookmarkEnd w:id="295"/>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842EF7" w:rsidRPr="00FE760F" w14:paraId="0A2232AD" w14:textId="77777777" w:rsidTr="00F91227">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296" w:name="_Hlk511814538"/>
            <w:r w:rsidRPr="00FE760F">
              <w:t>NR CA configuration / Bandwidth combination set / Fallback group</w:t>
            </w:r>
          </w:p>
        </w:tc>
      </w:tr>
      <w:tr w:rsidR="00263719" w:rsidRPr="00FE760F" w14:paraId="01AA0FFE" w14:textId="77777777" w:rsidTr="00F91227">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296"/>
      <w:tr w:rsidR="00842EF7" w:rsidRPr="00FE760F" w14:paraId="45DA11A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484"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484"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90"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90"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01"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09"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484"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90"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484" w:type="pct"/>
            <w:tcBorders>
              <w:top w:val="single" w:sz="6" w:space="0" w:color="auto"/>
              <w:left w:val="single" w:sz="6" w:space="0" w:color="auto"/>
              <w:bottom w:val="single" w:sz="6" w:space="0" w:color="auto"/>
              <w:right w:val="single" w:sz="6" w:space="0" w:color="auto"/>
            </w:tcBorders>
            <w:vAlign w:val="center"/>
          </w:tcPr>
          <w:p w14:paraId="3C4EDB10" w14:textId="77777777" w:rsidR="00842EF7" w:rsidRPr="00FE760F" w:rsidRDefault="00842EF7" w:rsidP="00F91227">
            <w:pPr>
              <w:pStyle w:val="TAC"/>
              <w:keepNext w:val="0"/>
            </w:pPr>
            <w:r w:rsidRPr="00FE760F">
              <w:t>CA_n257E</w:t>
            </w:r>
          </w:p>
        </w:tc>
        <w:tc>
          <w:tcPr>
            <w:tcW w:w="390"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01"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09"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3F75C9A" w14:textId="77777777" w:rsidR="00842EF7" w:rsidRPr="00FE760F" w:rsidRDefault="00842EF7" w:rsidP="00F91227">
            <w:pPr>
              <w:pStyle w:val="TAC"/>
              <w:keepNext w:val="0"/>
            </w:pPr>
            <w:r w:rsidRPr="00FE760F">
              <w:t>CA_n257F</w:t>
            </w:r>
          </w:p>
        </w:tc>
        <w:tc>
          <w:tcPr>
            <w:tcW w:w="390"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01"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09"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09"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F91227">
        <w:tc>
          <w:tcPr>
            <w:tcW w:w="470"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484"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90"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F91227">
        <w:tc>
          <w:tcPr>
            <w:tcW w:w="470"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F91227">
        <w:tc>
          <w:tcPr>
            <w:tcW w:w="470"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484"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90"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09"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F91227">
        <w:tc>
          <w:tcPr>
            <w:tcW w:w="470"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484" w:type="pct"/>
            <w:tcBorders>
              <w:top w:val="single" w:sz="6" w:space="0" w:color="auto"/>
              <w:left w:val="single" w:sz="6" w:space="0" w:color="auto"/>
              <w:bottom w:val="single" w:sz="4" w:space="0" w:color="auto"/>
              <w:right w:val="single" w:sz="6" w:space="0" w:color="auto"/>
            </w:tcBorders>
            <w:vAlign w:val="center"/>
          </w:tcPr>
          <w:p w14:paraId="474E78AC" w14:textId="77777777" w:rsidR="00842EF7" w:rsidRPr="00FE760F" w:rsidRDefault="00842EF7" w:rsidP="00F91227">
            <w:pPr>
              <w:pStyle w:val="TAC"/>
            </w:pPr>
            <w:r w:rsidRPr="00FE760F">
              <w:t>CA_n258A</w:t>
            </w:r>
          </w:p>
          <w:p w14:paraId="28782DAF" w14:textId="77777777" w:rsidR="00842EF7" w:rsidRPr="00FE760F" w:rsidRDefault="00842EF7" w:rsidP="00F91227">
            <w:pPr>
              <w:pStyle w:val="TAC"/>
            </w:pPr>
            <w:r w:rsidRPr="00FE760F">
              <w:t>CA_n258B</w:t>
            </w:r>
          </w:p>
        </w:tc>
        <w:tc>
          <w:tcPr>
            <w:tcW w:w="390"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484" w:type="pct"/>
            <w:tcBorders>
              <w:top w:val="single" w:sz="6" w:space="0" w:color="auto"/>
              <w:left w:val="single" w:sz="6" w:space="0" w:color="auto"/>
              <w:bottom w:val="single" w:sz="4" w:space="0" w:color="auto"/>
              <w:right w:val="single" w:sz="6" w:space="0" w:color="auto"/>
            </w:tcBorders>
            <w:vAlign w:val="center"/>
          </w:tcPr>
          <w:p w14:paraId="1A44762B" w14:textId="77777777" w:rsidR="00B33202" w:rsidRPr="00FE760F" w:rsidRDefault="00B33202" w:rsidP="00B33202">
            <w:pPr>
              <w:pStyle w:val="TAC"/>
            </w:pPr>
            <w:r w:rsidRPr="00FE760F">
              <w:t>CA_n258A</w:t>
            </w:r>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90"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484" w:type="pct"/>
            <w:tcBorders>
              <w:top w:val="single" w:sz="6" w:space="0" w:color="auto"/>
              <w:left w:val="single" w:sz="6" w:space="0" w:color="auto"/>
              <w:bottom w:val="single" w:sz="4" w:space="0" w:color="auto"/>
              <w:right w:val="single" w:sz="6" w:space="0" w:color="auto"/>
            </w:tcBorders>
            <w:vAlign w:val="center"/>
          </w:tcPr>
          <w:p w14:paraId="297C3E2F" w14:textId="77777777" w:rsidR="00842EF7" w:rsidRPr="00FE760F" w:rsidRDefault="00842EF7" w:rsidP="00F91227">
            <w:pPr>
              <w:pStyle w:val="TAC"/>
            </w:pPr>
            <w:r w:rsidRPr="00FE760F">
              <w:t>CA_n258A</w:t>
            </w:r>
          </w:p>
          <w:p w14:paraId="1E6A563C" w14:textId="77777777" w:rsidR="00842EF7" w:rsidRPr="00FE760F" w:rsidRDefault="00842EF7" w:rsidP="00F91227">
            <w:pPr>
              <w:pStyle w:val="TAC"/>
            </w:pPr>
            <w:r w:rsidRPr="00FE760F">
              <w:t>CA_n258D</w:t>
            </w:r>
          </w:p>
        </w:tc>
        <w:tc>
          <w:tcPr>
            <w:tcW w:w="390"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484" w:type="pct"/>
            <w:tcBorders>
              <w:top w:val="single" w:sz="6" w:space="0" w:color="auto"/>
              <w:left w:val="single" w:sz="6" w:space="0" w:color="auto"/>
              <w:bottom w:val="single" w:sz="4" w:space="0" w:color="auto"/>
              <w:right w:val="single" w:sz="6" w:space="0" w:color="auto"/>
            </w:tcBorders>
            <w:vAlign w:val="center"/>
          </w:tcPr>
          <w:p w14:paraId="7E0D0341" w14:textId="77777777" w:rsidR="00B33202" w:rsidRPr="00FE760F" w:rsidRDefault="00B33202" w:rsidP="00B33202">
            <w:pPr>
              <w:pStyle w:val="TAC"/>
            </w:pPr>
            <w:r w:rsidRPr="00FE760F">
              <w:t>CA_n258A</w:t>
            </w:r>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90"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9CDB8FD" w14:textId="77777777" w:rsidR="00B33202" w:rsidRPr="00FE760F" w:rsidRDefault="00B33202" w:rsidP="00B33202">
            <w:pPr>
              <w:pStyle w:val="TAC"/>
            </w:pPr>
            <w:r w:rsidRPr="00FE760F">
              <w:t>CA_n258A</w:t>
            </w:r>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90"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945F7CF" w14:textId="77777777" w:rsidR="00842EF7" w:rsidRPr="00FE760F" w:rsidRDefault="00842EF7" w:rsidP="00F91227">
            <w:pPr>
              <w:pStyle w:val="TAC"/>
            </w:pPr>
            <w:r w:rsidRPr="00FE760F">
              <w:t>CA_n258A</w:t>
            </w:r>
          </w:p>
          <w:p w14:paraId="5C406DAE" w14:textId="77777777" w:rsidR="00842EF7" w:rsidRPr="00FE760F" w:rsidRDefault="00842EF7" w:rsidP="00F91227">
            <w:pPr>
              <w:pStyle w:val="TAC"/>
            </w:pPr>
            <w:r w:rsidRPr="00FE760F">
              <w:t>CA_n258G</w:t>
            </w:r>
          </w:p>
        </w:tc>
        <w:tc>
          <w:tcPr>
            <w:tcW w:w="390"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484" w:type="pct"/>
            <w:tcBorders>
              <w:top w:val="single" w:sz="6" w:space="0" w:color="auto"/>
              <w:left w:val="single" w:sz="6" w:space="0" w:color="auto"/>
              <w:bottom w:val="single" w:sz="4" w:space="0" w:color="auto"/>
              <w:right w:val="single" w:sz="6" w:space="0" w:color="auto"/>
            </w:tcBorders>
            <w:vAlign w:val="center"/>
          </w:tcPr>
          <w:p w14:paraId="2DE957DC" w14:textId="77777777" w:rsidR="00B33202" w:rsidRPr="00FE760F" w:rsidRDefault="00B33202" w:rsidP="00B33202">
            <w:pPr>
              <w:pStyle w:val="TAC"/>
            </w:pPr>
            <w:r w:rsidRPr="00FE760F">
              <w:t>CA_n258A</w:t>
            </w:r>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90"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484" w:type="pct"/>
            <w:tcBorders>
              <w:top w:val="single" w:sz="6" w:space="0" w:color="auto"/>
              <w:left w:val="single" w:sz="6" w:space="0" w:color="auto"/>
              <w:bottom w:val="single" w:sz="4" w:space="0" w:color="auto"/>
              <w:right w:val="single" w:sz="6" w:space="0" w:color="auto"/>
            </w:tcBorders>
            <w:vAlign w:val="center"/>
          </w:tcPr>
          <w:p w14:paraId="4DBC0BD3" w14:textId="77777777" w:rsidR="00B33202" w:rsidRPr="00FE760F" w:rsidRDefault="00B33202" w:rsidP="00B33202">
            <w:pPr>
              <w:pStyle w:val="TAC"/>
            </w:pPr>
            <w:r w:rsidRPr="00FE760F">
              <w:t>CA_n258A</w:t>
            </w:r>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90"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895F7D9" w14:textId="77777777" w:rsidR="00B33202" w:rsidRPr="00FE760F" w:rsidRDefault="00B33202" w:rsidP="00B33202">
            <w:pPr>
              <w:pStyle w:val="TAC"/>
            </w:pPr>
            <w:r w:rsidRPr="00FE760F">
              <w:t>CA_n258A</w:t>
            </w:r>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90"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484" w:type="pct"/>
            <w:tcBorders>
              <w:top w:val="single" w:sz="6" w:space="0" w:color="auto"/>
              <w:left w:val="single" w:sz="6" w:space="0" w:color="auto"/>
              <w:bottom w:val="single" w:sz="4" w:space="0" w:color="auto"/>
              <w:right w:val="single" w:sz="6" w:space="0" w:color="auto"/>
            </w:tcBorders>
            <w:vAlign w:val="center"/>
          </w:tcPr>
          <w:p w14:paraId="71CCD012" w14:textId="77777777" w:rsidR="00B33202" w:rsidRPr="00FE760F" w:rsidRDefault="00B33202" w:rsidP="00B33202">
            <w:pPr>
              <w:pStyle w:val="TAC"/>
            </w:pPr>
            <w:r w:rsidRPr="00FE760F">
              <w:t>CA_n258A</w:t>
            </w:r>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90"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484" w:type="pct"/>
            <w:tcBorders>
              <w:top w:val="single" w:sz="6" w:space="0" w:color="auto"/>
              <w:left w:val="single" w:sz="6" w:space="0" w:color="auto"/>
              <w:bottom w:val="single" w:sz="4" w:space="0" w:color="auto"/>
              <w:right w:val="single" w:sz="6" w:space="0" w:color="auto"/>
            </w:tcBorders>
            <w:vAlign w:val="center"/>
          </w:tcPr>
          <w:p w14:paraId="3ECE78C3" w14:textId="77777777" w:rsidR="00B33202" w:rsidRPr="00FE760F" w:rsidRDefault="00B33202" w:rsidP="00B33202">
            <w:pPr>
              <w:pStyle w:val="TAC"/>
            </w:pPr>
            <w:r w:rsidRPr="00FE760F">
              <w:t>CA_n258A</w:t>
            </w:r>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90"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9F1A118" w14:textId="77777777" w:rsidR="00B33202" w:rsidRPr="00FE760F" w:rsidRDefault="00B33202" w:rsidP="00B33202">
            <w:pPr>
              <w:pStyle w:val="TAC"/>
            </w:pPr>
            <w:r w:rsidRPr="00FE760F">
              <w:t>CA_n258A</w:t>
            </w:r>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90"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842EF7" w:rsidRPr="00FE760F" w14:paraId="02504F5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90"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01"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F91227">
        <w:tc>
          <w:tcPr>
            <w:tcW w:w="470"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484"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90"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F91227">
        <w:tc>
          <w:tcPr>
            <w:tcW w:w="470"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484" w:type="pct"/>
            <w:tcBorders>
              <w:top w:val="single" w:sz="6" w:space="0" w:color="auto"/>
              <w:left w:val="single" w:sz="6" w:space="0" w:color="auto"/>
              <w:right w:val="single" w:sz="6" w:space="0" w:color="auto"/>
            </w:tcBorders>
            <w:vAlign w:val="center"/>
          </w:tcPr>
          <w:p w14:paraId="7AD46A51" w14:textId="77777777" w:rsidR="00842EF7" w:rsidRPr="00FE760F" w:rsidRDefault="00842EF7" w:rsidP="00F91227">
            <w:pPr>
              <w:pStyle w:val="TAC"/>
              <w:keepNext w:val="0"/>
            </w:pPr>
            <w:r w:rsidRPr="00FE760F">
              <w:t>CA_n260E</w:t>
            </w:r>
          </w:p>
        </w:tc>
        <w:tc>
          <w:tcPr>
            <w:tcW w:w="390"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0B54F824" w14:textId="77777777" w:rsidR="00842EF7" w:rsidRPr="00FE760F" w:rsidRDefault="00842EF7" w:rsidP="00F91227">
            <w:pPr>
              <w:pStyle w:val="TAC"/>
              <w:keepNext w:val="0"/>
            </w:pPr>
            <w:r w:rsidRPr="00FE760F">
              <w:t>CA_n260F</w:t>
            </w:r>
          </w:p>
        </w:tc>
        <w:tc>
          <w:tcPr>
            <w:tcW w:w="390"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F91227">
        <w:tc>
          <w:tcPr>
            <w:tcW w:w="470"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484"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90"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B33202" w:rsidRPr="00FE760F" w14:paraId="47C4AA83" w14:textId="77777777" w:rsidTr="00F91227">
        <w:tc>
          <w:tcPr>
            <w:tcW w:w="470" w:type="pct"/>
            <w:tcBorders>
              <w:top w:val="single" w:sz="6" w:space="0" w:color="auto"/>
              <w:left w:val="single" w:sz="4" w:space="0" w:color="auto"/>
              <w:right w:val="single" w:sz="6" w:space="0" w:color="auto"/>
            </w:tcBorders>
            <w:vAlign w:val="center"/>
          </w:tcPr>
          <w:p w14:paraId="505D09AB" w14:textId="77777777" w:rsidR="00B33202" w:rsidRPr="00FE760F" w:rsidRDefault="00B33202" w:rsidP="00B33202">
            <w:pPr>
              <w:pStyle w:val="TAC"/>
              <w:keepNext w:val="0"/>
              <w:rPr>
                <w:lang w:eastAsia="ja-JP"/>
              </w:rPr>
            </w:pPr>
            <w:r w:rsidRPr="00FE760F">
              <w:t>CA_n260H</w:t>
            </w:r>
          </w:p>
        </w:tc>
        <w:tc>
          <w:tcPr>
            <w:tcW w:w="484" w:type="pct"/>
            <w:tcBorders>
              <w:top w:val="single" w:sz="6" w:space="0" w:color="auto"/>
              <w:left w:val="single" w:sz="6" w:space="0" w:color="auto"/>
              <w:right w:val="single" w:sz="6" w:space="0" w:color="auto"/>
            </w:tcBorders>
            <w:vAlign w:val="center"/>
          </w:tcPr>
          <w:p w14:paraId="1C48BEBD" w14:textId="77777777" w:rsidR="00B33202" w:rsidRPr="00FE760F" w:rsidRDefault="00B33202" w:rsidP="00B33202">
            <w:pPr>
              <w:pStyle w:val="TAC"/>
              <w:keepNext w:val="0"/>
            </w:pPr>
            <w:r w:rsidRPr="00FE760F">
              <w:t>CA_n260H</w:t>
            </w:r>
          </w:p>
        </w:tc>
        <w:tc>
          <w:tcPr>
            <w:tcW w:w="390" w:type="pct"/>
            <w:tcBorders>
              <w:top w:val="single" w:sz="6" w:space="0" w:color="auto"/>
              <w:left w:val="single" w:sz="6" w:space="0" w:color="auto"/>
              <w:bottom w:val="single" w:sz="4" w:space="0" w:color="auto"/>
              <w:right w:val="single" w:sz="6" w:space="0" w:color="auto"/>
            </w:tcBorders>
            <w:vAlign w:val="center"/>
          </w:tcPr>
          <w:p w14:paraId="2DCA156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CA4DC5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1BA635C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26AA96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F29E07"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6A54DC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EA6BAD2"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59BBBD"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6843D5D"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right w:val="single" w:sz="6" w:space="0" w:color="auto"/>
            </w:tcBorders>
            <w:vAlign w:val="center"/>
          </w:tcPr>
          <w:p w14:paraId="4A3314CB"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4B17AE7" w14:textId="77777777" w:rsidR="00B33202" w:rsidRPr="00FE760F" w:rsidRDefault="00B33202" w:rsidP="00B33202">
            <w:pPr>
              <w:pStyle w:val="TAC"/>
              <w:keepNext w:val="0"/>
              <w:rPr>
                <w:lang w:eastAsia="ja-JP"/>
              </w:rPr>
            </w:pPr>
          </w:p>
        </w:tc>
      </w:tr>
      <w:tr w:rsidR="00B33202" w:rsidRPr="00FE760F" w14:paraId="4BC2A723" w14:textId="77777777" w:rsidTr="00F91227">
        <w:tc>
          <w:tcPr>
            <w:tcW w:w="470" w:type="pct"/>
            <w:tcBorders>
              <w:top w:val="single" w:sz="6" w:space="0" w:color="auto"/>
              <w:left w:val="single" w:sz="4" w:space="0" w:color="auto"/>
              <w:right w:val="single" w:sz="6" w:space="0" w:color="auto"/>
            </w:tcBorders>
            <w:vAlign w:val="center"/>
          </w:tcPr>
          <w:p w14:paraId="5ECE3F13" w14:textId="77777777" w:rsidR="00B33202" w:rsidRPr="00FE760F" w:rsidRDefault="00B33202" w:rsidP="00B33202">
            <w:pPr>
              <w:pStyle w:val="TAC"/>
              <w:keepNext w:val="0"/>
              <w:rPr>
                <w:lang w:eastAsia="ja-JP"/>
              </w:rPr>
            </w:pPr>
            <w:r w:rsidRPr="00FE760F">
              <w:t>CA_n260I</w:t>
            </w:r>
          </w:p>
        </w:tc>
        <w:tc>
          <w:tcPr>
            <w:tcW w:w="484" w:type="pct"/>
            <w:tcBorders>
              <w:top w:val="single" w:sz="6" w:space="0" w:color="auto"/>
              <w:left w:val="single" w:sz="6" w:space="0" w:color="auto"/>
              <w:right w:val="single" w:sz="6" w:space="0" w:color="auto"/>
            </w:tcBorders>
            <w:vAlign w:val="center"/>
          </w:tcPr>
          <w:p w14:paraId="2956B3CA" w14:textId="77777777" w:rsidR="00B33202" w:rsidRPr="00FE760F" w:rsidRDefault="00B33202" w:rsidP="00B33202">
            <w:pPr>
              <w:pStyle w:val="TAC"/>
              <w:keepNext w:val="0"/>
            </w:pPr>
            <w:r w:rsidRPr="00FE760F">
              <w:t>CA_n260I</w:t>
            </w:r>
          </w:p>
        </w:tc>
        <w:tc>
          <w:tcPr>
            <w:tcW w:w="390" w:type="pct"/>
            <w:tcBorders>
              <w:top w:val="single" w:sz="6" w:space="0" w:color="auto"/>
              <w:left w:val="single" w:sz="6" w:space="0" w:color="auto"/>
              <w:bottom w:val="single" w:sz="4" w:space="0" w:color="auto"/>
              <w:right w:val="single" w:sz="6" w:space="0" w:color="auto"/>
            </w:tcBorders>
            <w:vAlign w:val="center"/>
          </w:tcPr>
          <w:p w14:paraId="7E3C17D5"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626B433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FE39C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EFB1B8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25BBF2C"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C1A63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41284C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57C3C8E"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A2BD5E5"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7EB9A8E0"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3908ECA" w14:textId="77777777" w:rsidR="00B33202" w:rsidRPr="00FE760F" w:rsidRDefault="00B33202" w:rsidP="00B33202">
            <w:pPr>
              <w:pStyle w:val="TAC"/>
              <w:keepNext w:val="0"/>
              <w:rPr>
                <w:lang w:eastAsia="ja-JP"/>
              </w:rPr>
            </w:pPr>
          </w:p>
        </w:tc>
      </w:tr>
      <w:tr w:rsidR="00B33202" w:rsidRPr="00FE760F" w14:paraId="47916EB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592B5B2" w14:textId="77777777" w:rsidR="00B33202" w:rsidRPr="00FE760F" w:rsidRDefault="00B33202" w:rsidP="00B33202">
            <w:pPr>
              <w:pStyle w:val="TAC"/>
              <w:keepNext w:val="0"/>
              <w:rPr>
                <w:lang w:eastAsia="ja-JP"/>
              </w:rPr>
            </w:pPr>
            <w:r w:rsidRPr="00FE760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6851282E" w14:textId="77777777" w:rsidR="00B33202" w:rsidRPr="00FE760F" w:rsidRDefault="00B33202" w:rsidP="00B33202">
            <w:pPr>
              <w:pStyle w:val="TAC"/>
              <w:keepNext w:val="0"/>
            </w:pPr>
            <w:r w:rsidRPr="00FE760F">
              <w:t>CA_n260J</w:t>
            </w:r>
          </w:p>
        </w:tc>
        <w:tc>
          <w:tcPr>
            <w:tcW w:w="390" w:type="pct"/>
            <w:tcBorders>
              <w:top w:val="single" w:sz="6" w:space="0" w:color="auto"/>
              <w:left w:val="single" w:sz="6" w:space="0" w:color="auto"/>
              <w:bottom w:val="single" w:sz="4" w:space="0" w:color="auto"/>
              <w:right w:val="single" w:sz="6" w:space="0" w:color="auto"/>
            </w:tcBorders>
            <w:vAlign w:val="center"/>
          </w:tcPr>
          <w:p w14:paraId="0C7F6799"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EB607D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858745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474EDC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4D2A49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001F33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DCC9E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23A1728"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9971F84"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45A0D77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6766870" w14:textId="77777777" w:rsidR="00B33202" w:rsidRPr="00FE760F" w:rsidRDefault="00B33202" w:rsidP="00B33202">
            <w:pPr>
              <w:pStyle w:val="TAC"/>
              <w:keepNext w:val="0"/>
              <w:rPr>
                <w:lang w:eastAsia="ja-JP"/>
              </w:rPr>
            </w:pPr>
          </w:p>
        </w:tc>
      </w:tr>
      <w:tr w:rsidR="00B33202" w:rsidRPr="00FE760F" w14:paraId="147BDD5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1518779" w14:textId="77777777" w:rsidR="00B33202" w:rsidRPr="00FE760F" w:rsidRDefault="00B33202" w:rsidP="00B33202">
            <w:pPr>
              <w:pStyle w:val="TAC"/>
              <w:keepNext w:val="0"/>
              <w:rPr>
                <w:lang w:eastAsia="ja-JP"/>
              </w:rPr>
            </w:pPr>
            <w:r w:rsidRPr="00FE760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1FC705C0" w14:textId="77777777" w:rsidR="00B33202" w:rsidRPr="00FE760F" w:rsidRDefault="00B33202" w:rsidP="00B33202">
            <w:pPr>
              <w:pStyle w:val="TAC"/>
              <w:keepNext w:val="0"/>
            </w:pPr>
            <w:r w:rsidRPr="00FE760F">
              <w:t>CA_n260K</w:t>
            </w:r>
          </w:p>
        </w:tc>
        <w:tc>
          <w:tcPr>
            <w:tcW w:w="390" w:type="pct"/>
            <w:tcBorders>
              <w:top w:val="single" w:sz="6" w:space="0" w:color="auto"/>
              <w:left w:val="single" w:sz="6" w:space="0" w:color="auto"/>
              <w:bottom w:val="single" w:sz="4" w:space="0" w:color="auto"/>
              <w:right w:val="single" w:sz="6" w:space="0" w:color="auto"/>
            </w:tcBorders>
            <w:vAlign w:val="center"/>
          </w:tcPr>
          <w:p w14:paraId="31345398"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77B49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E575AB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41281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AB673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A4CFE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5C7A51B"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715E9C2"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B56F00"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51701D5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522008C" w14:textId="77777777" w:rsidR="00B33202" w:rsidRPr="00FE760F" w:rsidRDefault="00B33202" w:rsidP="00B33202">
            <w:pPr>
              <w:pStyle w:val="TAC"/>
              <w:keepNext w:val="0"/>
              <w:rPr>
                <w:lang w:eastAsia="ja-JP"/>
              </w:rPr>
            </w:pPr>
          </w:p>
        </w:tc>
      </w:tr>
      <w:tr w:rsidR="00B33202" w:rsidRPr="00FE760F" w14:paraId="6604A577"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6EE639D3" w14:textId="77777777" w:rsidR="00B33202" w:rsidRPr="00FE760F" w:rsidRDefault="00B33202" w:rsidP="00B33202">
            <w:pPr>
              <w:pStyle w:val="TAC"/>
              <w:keepNext w:val="0"/>
              <w:rPr>
                <w:lang w:eastAsia="ja-JP"/>
              </w:rPr>
            </w:pPr>
            <w:r w:rsidRPr="00FE760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114545D9" w14:textId="77777777" w:rsidR="00B33202" w:rsidRPr="00FE760F" w:rsidRDefault="00B33202" w:rsidP="00B33202">
            <w:pPr>
              <w:pStyle w:val="TAC"/>
              <w:keepNext w:val="0"/>
            </w:pPr>
            <w:r w:rsidRPr="00FE760F">
              <w:t>CA_n260L</w:t>
            </w:r>
          </w:p>
        </w:tc>
        <w:tc>
          <w:tcPr>
            <w:tcW w:w="390" w:type="pct"/>
            <w:tcBorders>
              <w:top w:val="single" w:sz="6" w:space="0" w:color="auto"/>
              <w:left w:val="single" w:sz="6" w:space="0" w:color="auto"/>
              <w:bottom w:val="single" w:sz="4" w:space="0" w:color="auto"/>
              <w:right w:val="single" w:sz="6" w:space="0" w:color="auto"/>
            </w:tcBorders>
            <w:vAlign w:val="center"/>
          </w:tcPr>
          <w:p w14:paraId="2995426B"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E21B94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CD60F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80D8F7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B468B3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58CBB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58D52E6"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29B22CB4"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369C57D"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BCA2CE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62A0B6A" w14:textId="77777777" w:rsidR="00B33202" w:rsidRPr="00FE760F" w:rsidRDefault="00B33202" w:rsidP="00B33202">
            <w:pPr>
              <w:pStyle w:val="TAC"/>
              <w:keepNext w:val="0"/>
              <w:rPr>
                <w:lang w:eastAsia="ja-JP"/>
              </w:rPr>
            </w:pPr>
          </w:p>
        </w:tc>
      </w:tr>
      <w:tr w:rsidR="00B33202" w:rsidRPr="00FE760F" w14:paraId="6A691A12"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B4CBCC4" w14:textId="77777777" w:rsidR="00B33202" w:rsidRPr="00FE760F" w:rsidRDefault="00B33202" w:rsidP="00B33202">
            <w:pPr>
              <w:pStyle w:val="TAC"/>
              <w:keepNext w:val="0"/>
              <w:rPr>
                <w:lang w:eastAsia="ja-JP"/>
              </w:rPr>
            </w:pPr>
            <w:r w:rsidRPr="00FE760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29F292AE" w14:textId="77777777" w:rsidR="00B33202" w:rsidRPr="00FE760F" w:rsidRDefault="00B33202" w:rsidP="00B33202">
            <w:pPr>
              <w:pStyle w:val="TAC"/>
              <w:keepNext w:val="0"/>
            </w:pPr>
            <w:r w:rsidRPr="00FE760F">
              <w:t>CA_n260M</w:t>
            </w:r>
          </w:p>
        </w:tc>
        <w:tc>
          <w:tcPr>
            <w:tcW w:w="390" w:type="pct"/>
            <w:tcBorders>
              <w:top w:val="single" w:sz="6" w:space="0" w:color="auto"/>
              <w:left w:val="single" w:sz="6" w:space="0" w:color="auto"/>
              <w:bottom w:val="single" w:sz="4" w:space="0" w:color="auto"/>
              <w:right w:val="single" w:sz="6" w:space="0" w:color="auto"/>
            </w:tcBorders>
            <w:vAlign w:val="center"/>
          </w:tcPr>
          <w:p w14:paraId="59F1F121"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1BC699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42C71B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81376D6"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DC2C528"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412926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7886C63"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57B2F76B"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bottom w:val="single" w:sz="4" w:space="0" w:color="auto"/>
              <w:right w:val="single" w:sz="6" w:space="0" w:color="auto"/>
            </w:tcBorders>
            <w:vAlign w:val="center"/>
          </w:tcPr>
          <w:p w14:paraId="07CA9B77"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2BAE4AC"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56E3560D" w14:textId="77777777" w:rsidR="00B33202" w:rsidRPr="00FE760F" w:rsidRDefault="00B33202" w:rsidP="00B33202">
            <w:pPr>
              <w:pStyle w:val="TAC"/>
              <w:keepNext w:val="0"/>
              <w:rPr>
                <w:lang w:eastAsia="ja-JP"/>
              </w:rPr>
            </w:pPr>
          </w:p>
        </w:tc>
      </w:tr>
      <w:tr w:rsidR="00B33202" w:rsidRPr="00FE760F" w14:paraId="2E6D3C63"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D1A2437" w14:textId="77777777" w:rsidR="00B33202" w:rsidRPr="00FE760F" w:rsidRDefault="00B33202" w:rsidP="00B33202">
            <w:pPr>
              <w:pStyle w:val="TAC"/>
              <w:keepNext w:val="0"/>
              <w:rPr>
                <w:lang w:eastAsia="ja-JP"/>
              </w:rPr>
            </w:pPr>
            <w:r w:rsidRPr="00FE760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EEC3F9A" w14:textId="77777777" w:rsidR="00B33202" w:rsidRPr="00FE760F" w:rsidRDefault="00B33202" w:rsidP="00B33202">
            <w:pPr>
              <w:pStyle w:val="TAC"/>
              <w:keepNext w:val="0"/>
            </w:pPr>
            <w:r w:rsidRPr="00FE760F">
              <w:t>CA_n260O</w:t>
            </w:r>
          </w:p>
        </w:tc>
        <w:tc>
          <w:tcPr>
            <w:tcW w:w="390" w:type="pct"/>
            <w:tcBorders>
              <w:top w:val="single" w:sz="6" w:space="0" w:color="auto"/>
              <w:left w:val="single" w:sz="6" w:space="0" w:color="auto"/>
              <w:bottom w:val="single" w:sz="4" w:space="0" w:color="auto"/>
              <w:right w:val="single" w:sz="6" w:space="0" w:color="auto"/>
            </w:tcBorders>
            <w:vAlign w:val="center"/>
          </w:tcPr>
          <w:p w14:paraId="5850C6D1"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DE831E5"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FCEDC3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E3AC8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25FBDB9"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DFE18A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805A713"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BE751E6"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43DE820" w14:textId="77777777" w:rsidR="00B33202" w:rsidRPr="00FE760F" w:rsidRDefault="00B33202" w:rsidP="00B33202">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5FF1255" w14:textId="77777777" w:rsidR="00B33202" w:rsidRPr="00FE760F" w:rsidRDefault="00B33202" w:rsidP="00B33202">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256F005A" w14:textId="77777777" w:rsidR="00B33202" w:rsidRPr="00FE760F" w:rsidRDefault="00B33202" w:rsidP="00B33202">
            <w:pPr>
              <w:pStyle w:val="TAC"/>
              <w:keepNext w:val="0"/>
              <w:rPr>
                <w:lang w:eastAsia="ja-JP"/>
              </w:rPr>
            </w:pPr>
            <w:r w:rsidRPr="00FE760F">
              <w:rPr>
                <w:lang w:eastAsia="ja-JP"/>
              </w:rPr>
              <w:t>4</w:t>
            </w:r>
          </w:p>
        </w:tc>
      </w:tr>
      <w:tr w:rsidR="00B33202" w:rsidRPr="00FE760F" w14:paraId="75644059"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FB26494" w14:textId="77777777" w:rsidR="00B33202" w:rsidRPr="00FE760F" w:rsidRDefault="00B33202" w:rsidP="00B33202">
            <w:pPr>
              <w:pStyle w:val="TAC"/>
              <w:keepNext w:val="0"/>
              <w:rPr>
                <w:lang w:eastAsia="ja-JP"/>
              </w:rPr>
            </w:pPr>
            <w:r w:rsidRPr="00FE760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69C94799" w14:textId="77777777" w:rsidR="00B33202" w:rsidRPr="00FE760F" w:rsidRDefault="00B33202" w:rsidP="00B33202">
            <w:pPr>
              <w:pStyle w:val="TAC"/>
              <w:keepNext w:val="0"/>
            </w:pPr>
            <w:r w:rsidRPr="00FE760F">
              <w:t>CA_n260P</w:t>
            </w:r>
          </w:p>
        </w:tc>
        <w:tc>
          <w:tcPr>
            <w:tcW w:w="390" w:type="pct"/>
            <w:tcBorders>
              <w:top w:val="single" w:sz="6" w:space="0" w:color="auto"/>
              <w:left w:val="single" w:sz="6" w:space="0" w:color="auto"/>
              <w:bottom w:val="single" w:sz="4" w:space="0" w:color="auto"/>
              <w:right w:val="single" w:sz="6" w:space="0" w:color="auto"/>
            </w:tcBorders>
            <w:vAlign w:val="center"/>
          </w:tcPr>
          <w:p w14:paraId="69CC9D82"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9C377C4"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AD6777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0B2D5B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BDCF7B"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CD8124"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1E02BA8"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FF77CE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47ED46E" w14:textId="77777777" w:rsidR="00B33202" w:rsidRPr="00FE760F" w:rsidRDefault="00B33202" w:rsidP="00B33202">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30A840C6"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41C9CA57" w14:textId="77777777" w:rsidR="00B33202" w:rsidRPr="00FE760F" w:rsidRDefault="00B33202" w:rsidP="00B33202">
            <w:pPr>
              <w:pStyle w:val="TAC"/>
              <w:keepNext w:val="0"/>
              <w:rPr>
                <w:lang w:eastAsia="ja-JP"/>
              </w:rPr>
            </w:pPr>
          </w:p>
        </w:tc>
      </w:tr>
      <w:tr w:rsidR="00B33202" w:rsidRPr="00FE760F" w14:paraId="7055B7F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20580E2" w14:textId="77777777" w:rsidR="00B33202" w:rsidRPr="00FE760F" w:rsidRDefault="00B33202" w:rsidP="00B33202">
            <w:pPr>
              <w:pStyle w:val="TAC"/>
              <w:keepNext w:val="0"/>
              <w:rPr>
                <w:lang w:eastAsia="ja-JP"/>
              </w:rPr>
            </w:pPr>
            <w:r w:rsidRPr="00FE760F">
              <w:lastRenderedPageBreak/>
              <w:t>CA_n260Q</w:t>
            </w:r>
          </w:p>
        </w:tc>
        <w:tc>
          <w:tcPr>
            <w:tcW w:w="484" w:type="pct"/>
            <w:tcBorders>
              <w:top w:val="single" w:sz="6" w:space="0" w:color="auto"/>
              <w:left w:val="single" w:sz="6" w:space="0" w:color="auto"/>
              <w:bottom w:val="single" w:sz="4" w:space="0" w:color="auto"/>
              <w:right w:val="single" w:sz="6" w:space="0" w:color="auto"/>
            </w:tcBorders>
            <w:vAlign w:val="center"/>
          </w:tcPr>
          <w:p w14:paraId="482E1CF7" w14:textId="77777777" w:rsidR="00B33202" w:rsidRPr="00FE760F" w:rsidRDefault="00B33202" w:rsidP="00B33202">
            <w:pPr>
              <w:pStyle w:val="TAC"/>
              <w:keepNext w:val="0"/>
            </w:pPr>
            <w:r w:rsidRPr="00FE760F">
              <w:t>CA_n260Q</w:t>
            </w:r>
          </w:p>
        </w:tc>
        <w:tc>
          <w:tcPr>
            <w:tcW w:w="390" w:type="pct"/>
            <w:tcBorders>
              <w:top w:val="single" w:sz="6" w:space="0" w:color="auto"/>
              <w:left w:val="single" w:sz="6" w:space="0" w:color="auto"/>
              <w:bottom w:val="single" w:sz="4" w:space="0" w:color="auto"/>
              <w:right w:val="single" w:sz="6" w:space="0" w:color="auto"/>
            </w:tcBorders>
            <w:vAlign w:val="center"/>
          </w:tcPr>
          <w:p w14:paraId="2C1A18C8"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357D76"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F1AD250"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303149D"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83AB330"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F8FE58"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4261DE"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B14AB5"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E8BB90C"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bottom w:val="single" w:sz="4" w:space="0" w:color="auto"/>
              <w:right w:val="single" w:sz="6" w:space="0" w:color="auto"/>
            </w:tcBorders>
            <w:vAlign w:val="center"/>
          </w:tcPr>
          <w:p w14:paraId="01470384"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1C5E7FB3" w14:textId="77777777" w:rsidR="00B33202" w:rsidRPr="00FE760F" w:rsidRDefault="00B33202" w:rsidP="00B33202">
            <w:pPr>
              <w:pStyle w:val="TAC"/>
              <w:keepNext w:val="0"/>
              <w:rPr>
                <w:lang w:eastAsia="ja-JP"/>
              </w:rPr>
            </w:pPr>
          </w:p>
        </w:tc>
      </w:tr>
      <w:tr w:rsidR="00842EF7" w:rsidRPr="00FE760F" w14:paraId="6EE7A160"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237F5E14" w14:textId="77777777" w:rsidR="00842EF7" w:rsidRPr="00FE760F" w:rsidRDefault="00842EF7" w:rsidP="00F91227">
            <w:pPr>
              <w:pStyle w:val="TAC"/>
              <w:keepNext w:val="0"/>
              <w:rPr>
                <w:lang w:eastAsia="ja-JP"/>
              </w:rPr>
            </w:pPr>
            <w:r w:rsidRPr="00FE760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848F151" w14:textId="77777777" w:rsidR="00842EF7" w:rsidRPr="00FE760F" w:rsidRDefault="00842EF7" w:rsidP="00F91227">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515E9847" w14:textId="77777777" w:rsidR="00842EF7" w:rsidRPr="00FE760F" w:rsidRDefault="00842EF7" w:rsidP="00F91227">
            <w:pPr>
              <w:pStyle w:val="TAC"/>
              <w:keepNext w:val="0"/>
              <w:rPr>
                <w:lang w:eastAsia="ja-JP"/>
              </w:rPr>
            </w:pPr>
            <w:r w:rsidRPr="00FE760F">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504AC31"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0F4EA9D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D5A4D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21DE37"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056C576"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BE225C5"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DCFD19C"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A8F561"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04DA94C9"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08A90F3" w14:textId="77777777" w:rsidR="00842EF7" w:rsidRPr="00FE760F" w:rsidRDefault="00842EF7" w:rsidP="00F91227">
            <w:pPr>
              <w:pStyle w:val="TAC"/>
              <w:keepNext w:val="0"/>
              <w:rPr>
                <w:lang w:eastAsia="ja-JP"/>
              </w:rPr>
            </w:pPr>
            <w:r w:rsidRPr="00FE760F">
              <w:rPr>
                <w:lang w:eastAsia="ja-JP"/>
              </w:rPr>
              <w:t>1</w:t>
            </w:r>
          </w:p>
        </w:tc>
      </w:tr>
      <w:tr w:rsidR="00842EF7" w:rsidRPr="00FE760F" w14:paraId="0E3072C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4726DDAE" w14:textId="77777777" w:rsidR="00842EF7" w:rsidRPr="00FE760F" w:rsidRDefault="00842EF7" w:rsidP="00F91227">
            <w:pPr>
              <w:pStyle w:val="TAC"/>
              <w:keepNext w:val="0"/>
              <w:rPr>
                <w:lang w:eastAsia="ja-JP"/>
              </w:rPr>
            </w:pPr>
            <w:r w:rsidRPr="00FE760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39133527" w14:textId="77777777" w:rsidR="00842EF7" w:rsidRPr="00FE760F" w:rsidRDefault="00842EF7" w:rsidP="00F91227">
            <w:pPr>
              <w:pStyle w:val="TAC"/>
              <w:keepNext w:val="0"/>
            </w:pPr>
            <w:r w:rsidRPr="00FE760F">
              <w:t>CA_n261B</w:t>
            </w:r>
          </w:p>
        </w:tc>
        <w:tc>
          <w:tcPr>
            <w:tcW w:w="390" w:type="pct"/>
            <w:tcBorders>
              <w:top w:val="single" w:sz="6" w:space="0" w:color="auto"/>
              <w:left w:val="single" w:sz="6" w:space="0" w:color="auto"/>
              <w:bottom w:val="single" w:sz="4" w:space="0" w:color="auto"/>
              <w:right w:val="single" w:sz="6" w:space="0" w:color="auto"/>
            </w:tcBorders>
            <w:vAlign w:val="center"/>
          </w:tcPr>
          <w:p w14:paraId="30EAE3F3" w14:textId="77777777" w:rsidR="00842EF7" w:rsidRPr="00FE760F" w:rsidRDefault="00842EF7" w:rsidP="00F91227">
            <w:pPr>
              <w:pStyle w:val="TAC"/>
              <w:keepNext w:val="0"/>
              <w:rPr>
                <w:lang w:eastAsia="ja-JP"/>
              </w:rPr>
            </w:pPr>
            <w:r w:rsidRPr="00FE760F">
              <w:t>50</w:t>
            </w:r>
          </w:p>
        </w:tc>
        <w:tc>
          <w:tcPr>
            <w:tcW w:w="390" w:type="pct"/>
            <w:tcBorders>
              <w:top w:val="single" w:sz="6" w:space="0" w:color="auto"/>
              <w:left w:val="single" w:sz="6" w:space="0" w:color="auto"/>
              <w:bottom w:val="single" w:sz="4" w:space="0" w:color="auto"/>
              <w:right w:val="single" w:sz="6" w:space="0" w:color="auto"/>
            </w:tcBorders>
            <w:vAlign w:val="center"/>
          </w:tcPr>
          <w:p w14:paraId="3E379F65"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76EAAF6B" w14:textId="77777777" w:rsidR="00842EF7" w:rsidRPr="00FE760F" w:rsidRDefault="00842EF7" w:rsidP="00F91227">
            <w:pPr>
              <w:pStyle w:val="TAC"/>
              <w:keepNext w:val="0"/>
              <w:rPr>
                <w:lang w:eastAsia="ja-JP"/>
              </w:rPr>
            </w:pPr>
            <w:r w:rsidRPr="00FE760F">
              <w:t>400</w:t>
            </w:r>
          </w:p>
        </w:tc>
        <w:tc>
          <w:tcPr>
            <w:tcW w:w="390" w:type="pct"/>
            <w:tcBorders>
              <w:top w:val="single" w:sz="6" w:space="0" w:color="auto"/>
              <w:left w:val="single" w:sz="6" w:space="0" w:color="auto"/>
              <w:bottom w:val="single" w:sz="4" w:space="0" w:color="auto"/>
              <w:right w:val="single" w:sz="6" w:space="0" w:color="auto"/>
            </w:tcBorders>
            <w:vAlign w:val="center"/>
          </w:tcPr>
          <w:p w14:paraId="245891E3"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4E1683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68BD8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3BEE6F"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3704F8"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AC6869E" w14:textId="77777777" w:rsidR="00842EF7" w:rsidRPr="00FE760F" w:rsidRDefault="00842EF7" w:rsidP="00F91227">
            <w:pPr>
              <w:pStyle w:val="TAC"/>
              <w:keepNext w:val="0"/>
              <w:rPr>
                <w:lang w:eastAsia="ja-JP"/>
              </w:rPr>
            </w:pPr>
            <w:r w:rsidRPr="00FE760F">
              <w:t>850</w:t>
            </w:r>
            <w:r w:rsidRPr="00FE760F">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5D274426"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466E3D3F" w14:textId="77777777" w:rsidR="00842EF7" w:rsidRPr="00FE760F" w:rsidRDefault="00842EF7" w:rsidP="00F91227">
            <w:pPr>
              <w:pStyle w:val="TAC"/>
              <w:keepNext w:val="0"/>
              <w:rPr>
                <w:lang w:eastAsia="ja-JP"/>
              </w:rPr>
            </w:pPr>
          </w:p>
        </w:tc>
      </w:tr>
      <w:tr w:rsidR="00842EF7" w:rsidRPr="00FE760F" w14:paraId="3BC16F54" w14:textId="77777777" w:rsidTr="00F91227">
        <w:tc>
          <w:tcPr>
            <w:tcW w:w="470" w:type="pct"/>
            <w:tcBorders>
              <w:top w:val="single" w:sz="6" w:space="0" w:color="auto"/>
              <w:left w:val="single" w:sz="4" w:space="0" w:color="auto"/>
              <w:right w:val="single" w:sz="6" w:space="0" w:color="auto"/>
            </w:tcBorders>
            <w:vAlign w:val="center"/>
          </w:tcPr>
          <w:p w14:paraId="73AF19EC" w14:textId="77777777" w:rsidR="00842EF7" w:rsidRPr="00FE760F" w:rsidRDefault="00842EF7" w:rsidP="00F91227">
            <w:pPr>
              <w:pStyle w:val="TAC"/>
              <w:keepNext w:val="0"/>
              <w:rPr>
                <w:lang w:eastAsia="ja-JP"/>
              </w:rPr>
            </w:pPr>
            <w:r w:rsidRPr="00FE760F">
              <w:t>CA_n261D</w:t>
            </w:r>
          </w:p>
        </w:tc>
        <w:tc>
          <w:tcPr>
            <w:tcW w:w="484" w:type="pct"/>
            <w:tcBorders>
              <w:top w:val="single" w:sz="6" w:space="0" w:color="auto"/>
              <w:left w:val="single" w:sz="6" w:space="0" w:color="auto"/>
              <w:right w:val="single" w:sz="6" w:space="0" w:color="auto"/>
            </w:tcBorders>
            <w:vAlign w:val="center"/>
          </w:tcPr>
          <w:p w14:paraId="1F825B56" w14:textId="77777777" w:rsidR="00842EF7" w:rsidRPr="00FE760F" w:rsidRDefault="00842EF7" w:rsidP="00F91227">
            <w:pPr>
              <w:pStyle w:val="TAC"/>
              <w:keepNext w:val="0"/>
            </w:pPr>
            <w:r w:rsidRPr="00FE760F">
              <w:t>CA_n261D</w:t>
            </w:r>
          </w:p>
        </w:tc>
        <w:tc>
          <w:tcPr>
            <w:tcW w:w="390" w:type="pct"/>
            <w:tcBorders>
              <w:top w:val="single" w:sz="6" w:space="0" w:color="auto"/>
              <w:left w:val="single" w:sz="6" w:space="0" w:color="auto"/>
              <w:bottom w:val="single" w:sz="4" w:space="0" w:color="auto"/>
              <w:right w:val="single" w:sz="6" w:space="0" w:color="auto"/>
            </w:tcBorders>
            <w:vAlign w:val="center"/>
          </w:tcPr>
          <w:p w14:paraId="66F6BB98"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287AFC1"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4A6E4A6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29B36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ED449A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1AD10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D1E451"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B30CB0B"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79EA5A1B"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2E8FBA57"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5AEC713F" w14:textId="77777777" w:rsidR="00842EF7" w:rsidRPr="00FE760F" w:rsidRDefault="00842EF7" w:rsidP="00F91227">
            <w:pPr>
              <w:pStyle w:val="TAC"/>
              <w:keepNext w:val="0"/>
              <w:rPr>
                <w:lang w:eastAsia="ja-JP"/>
              </w:rPr>
            </w:pPr>
            <w:r w:rsidRPr="00FE760F">
              <w:rPr>
                <w:lang w:eastAsia="ja-JP"/>
              </w:rPr>
              <w:t>2</w:t>
            </w:r>
          </w:p>
        </w:tc>
      </w:tr>
      <w:tr w:rsidR="00842EF7" w:rsidRPr="00FE760F" w14:paraId="3F6323D8" w14:textId="77777777" w:rsidTr="00F91227">
        <w:tc>
          <w:tcPr>
            <w:tcW w:w="470" w:type="pct"/>
            <w:tcBorders>
              <w:top w:val="single" w:sz="6" w:space="0" w:color="auto"/>
              <w:left w:val="single" w:sz="4" w:space="0" w:color="auto"/>
              <w:right w:val="single" w:sz="6" w:space="0" w:color="auto"/>
            </w:tcBorders>
            <w:vAlign w:val="center"/>
          </w:tcPr>
          <w:p w14:paraId="06D8C382" w14:textId="77777777" w:rsidR="00842EF7" w:rsidRPr="00FE760F" w:rsidRDefault="00842EF7" w:rsidP="00F91227">
            <w:pPr>
              <w:pStyle w:val="TAC"/>
              <w:keepNext w:val="0"/>
              <w:rPr>
                <w:lang w:eastAsia="ja-JP"/>
              </w:rPr>
            </w:pPr>
            <w:r w:rsidRPr="00FE760F">
              <w:t>CA_n261E</w:t>
            </w:r>
          </w:p>
        </w:tc>
        <w:tc>
          <w:tcPr>
            <w:tcW w:w="484" w:type="pct"/>
            <w:tcBorders>
              <w:top w:val="single" w:sz="6" w:space="0" w:color="auto"/>
              <w:left w:val="single" w:sz="6" w:space="0" w:color="auto"/>
              <w:right w:val="single" w:sz="6" w:space="0" w:color="auto"/>
            </w:tcBorders>
            <w:vAlign w:val="center"/>
          </w:tcPr>
          <w:p w14:paraId="44D10B79" w14:textId="77777777" w:rsidR="00842EF7" w:rsidRPr="00FE760F" w:rsidRDefault="00842EF7" w:rsidP="00F91227">
            <w:pPr>
              <w:pStyle w:val="TAC"/>
              <w:keepNext w:val="0"/>
            </w:pPr>
            <w:r w:rsidRPr="00FE760F">
              <w:t>CA_n261E</w:t>
            </w:r>
          </w:p>
        </w:tc>
        <w:tc>
          <w:tcPr>
            <w:tcW w:w="390" w:type="pct"/>
            <w:tcBorders>
              <w:top w:val="single" w:sz="6" w:space="0" w:color="auto"/>
              <w:left w:val="single" w:sz="6" w:space="0" w:color="auto"/>
              <w:bottom w:val="single" w:sz="4" w:space="0" w:color="auto"/>
              <w:right w:val="single" w:sz="6" w:space="0" w:color="auto"/>
            </w:tcBorders>
            <w:vAlign w:val="center"/>
          </w:tcPr>
          <w:p w14:paraId="22B1F21B"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FA1C4C9"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1C0717BB"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57262A1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88C7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A0A2B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8F346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DDA18CE"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2F651F5" w14:textId="77777777" w:rsidR="00842EF7" w:rsidRPr="00FE760F" w:rsidRDefault="00842EF7" w:rsidP="00F91227">
            <w:pPr>
              <w:pStyle w:val="TAC"/>
              <w:keepNext w:val="0"/>
              <w:rPr>
                <w:lang w:eastAsia="ja-JP"/>
              </w:rPr>
            </w:pPr>
            <w:r w:rsidRPr="00FE760F">
              <w:t>600</w:t>
            </w:r>
          </w:p>
        </w:tc>
        <w:tc>
          <w:tcPr>
            <w:tcW w:w="201" w:type="pct"/>
            <w:tcBorders>
              <w:top w:val="single" w:sz="6" w:space="0" w:color="auto"/>
              <w:left w:val="single" w:sz="6" w:space="0" w:color="auto"/>
              <w:right w:val="single" w:sz="6" w:space="0" w:color="auto"/>
            </w:tcBorders>
            <w:vAlign w:val="center"/>
          </w:tcPr>
          <w:p w14:paraId="5EB2E38B"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FD0268A" w14:textId="77777777" w:rsidR="00842EF7" w:rsidRPr="00FE760F" w:rsidRDefault="00842EF7" w:rsidP="00F91227">
            <w:pPr>
              <w:pStyle w:val="TAC"/>
              <w:keepNext w:val="0"/>
              <w:rPr>
                <w:lang w:eastAsia="ja-JP"/>
              </w:rPr>
            </w:pPr>
          </w:p>
        </w:tc>
      </w:tr>
      <w:tr w:rsidR="00842EF7" w:rsidRPr="00FE760F" w14:paraId="4BEB7ABE"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962F9A6" w14:textId="77777777" w:rsidR="00842EF7" w:rsidRPr="00FE760F" w:rsidRDefault="00842EF7" w:rsidP="00F91227">
            <w:pPr>
              <w:pStyle w:val="TAC"/>
              <w:keepNext w:val="0"/>
              <w:rPr>
                <w:lang w:eastAsia="ja-JP"/>
              </w:rPr>
            </w:pPr>
            <w:r w:rsidRPr="00FE760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45102986" w14:textId="77777777" w:rsidR="00842EF7" w:rsidRPr="00FE760F" w:rsidRDefault="00842EF7" w:rsidP="00F91227">
            <w:pPr>
              <w:pStyle w:val="TAC"/>
              <w:keepNext w:val="0"/>
            </w:pPr>
            <w:r w:rsidRPr="00FE760F">
              <w:t>CA_n261F</w:t>
            </w:r>
          </w:p>
        </w:tc>
        <w:tc>
          <w:tcPr>
            <w:tcW w:w="390" w:type="pct"/>
            <w:tcBorders>
              <w:top w:val="single" w:sz="6" w:space="0" w:color="auto"/>
              <w:left w:val="single" w:sz="6" w:space="0" w:color="auto"/>
              <w:bottom w:val="single" w:sz="4" w:space="0" w:color="auto"/>
              <w:right w:val="single" w:sz="6" w:space="0" w:color="auto"/>
            </w:tcBorders>
            <w:vAlign w:val="center"/>
          </w:tcPr>
          <w:p w14:paraId="1815D9D1" w14:textId="77777777" w:rsidR="00842EF7" w:rsidRPr="00FE760F" w:rsidRDefault="00842EF7" w:rsidP="00F91227">
            <w:pPr>
              <w:pStyle w:val="TAC"/>
              <w:keepNext w:val="0"/>
              <w:rPr>
                <w:lang w:eastAsia="ja-JP"/>
              </w:rPr>
            </w:pPr>
            <w:r w:rsidRPr="00FE760F">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951DC21" w14:textId="77777777" w:rsidR="00842EF7" w:rsidRPr="00FE760F" w:rsidRDefault="00842EF7" w:rsidP="00F91227">
            <w:pPr>
              <w:pStyle w:val="TAC"/>
              <w:keepNext w:val="0"/>
              <w:rPr>
                <w:lang w:eastAsia="ja-JP"/>
              </w:rPr>
            </w:pPr>
            <w:r w:rsidRPr="00FE760F">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7476901D"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0383963C" w14:textId="77777777" w:rsidR="00842EF7" w:rsidRPr="00FE760F" w:rsidRDefault="00842EF7" w:rsidP="00F91227">
            <w:pPr>
              <w:pStyle w:val="TAC"/>
              <w:keepNext w:val="0"/>
              <w:rPr>
                <w:lang w:eastAsia="ja-JP"/>
              </w:rPr>
            </w:pPr>
            <w:r w:rsidRPr="00FE760F">
              <w:t>200</w:t>
            </w:r>
          </w:p>
        </w:tc>
        <w:tc>
          <w:tcPr>
            <w:tcW w:w="390" w:type="pct"/>
            <w:tcBorders>
              <w:top w:val="single" w:sz="6" w:space="0" w:color="auto"/>
              <w:left w:val="single" w:sz="6" w:space="0" w:color="auto"/>
              <w:bottom w:val="single" w:sz="4" w:space="0" w:color="auto"/>
              <w:right w:val="single" w:sz="6" w:space="0" w:color="auto"/>
            </w:tcBorders>
            <w:vAlign w:val="center"/>
          </w:tcPr>
          <w:p w14:paraId="6A272C46"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DA674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B8CD36"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A54FEF"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0F849F6" w14:textId="77777777" w:rsidR="00842EF7" w:rsidRPr="00FE760F" w:rsidRDefault="00842EF7" w:rsidP="00F91227">
            <w:pPr>
              <w:pStyle w:val="TAC"/>
              <w:keepNext w:val="0"/>
              <w:rPr>
                <w:lang w:eastAsia="ja-JP"/>
              </w:rPr>
            </w:pPr>
            <w:r w:rsidRPr="00FE760F">
              <w:t>800</w:t>
            </w:r>
          </w:p>
        </w:tc>
        <w:tc>
          <w:tcPr>
            <w:tcW w:w="201" w:type="pct"/>
            <w:tcBorders>
              <w:top w:val="single" w:sz="6" w:space="0" w:color="auto"/>
              <w:left w:val="single" w:sz="6" w:space="0" w:color="auto"/>
              <w:bottom w:val="single" w:sz="4" w:space="0" w:color="auto"/>
              <w:right w:val="single" w:sz="6" w:space="0" w:color="auto"/>
            </w:tcBorders>
            <w:vAlign w:val="center"/>
          </w:tcPr>
          <w:p w14:paraId="703A1671"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7F7BD01A" w14:textId="77777777" w:rsidR="00842EF7" w:rsidRPr="00FE760F" w:rsidRDefault="00842EF7" w:rsidP="00F91227">
            <w:pPr>
              <w:pStyle w:val="TAC"/>
              <w:keepNext w:val="0"/>
              <w:rPr>
                <w:lang w:eastAsia="ja-JP"/>
              </w:rPr>
            </w:pPr>
          </w:p>
        </w:tc>
      </w:tr>
      <w:tr w:rsidR="00842EF7" w:rsidRPr="00FE760F" w14:paraId="02E1866D" w14:textId="77777777" w:rsidTr="00F91227">
        <w:tc>
          <w:tcPr>
            <w:tcW w:w="470" w:type="pct"/>
            <w:tcBorders>
              <w:top w:val="single" w:sz="6" w:space="0" w:color="auto"/>
              <w:left w:val="single" w:sz="4" w:space="0" w:color="auto"/>
              <w:right w:val="single" w:sz="6" w:space="0" w:color="auto"/>
            </w:tcBorders>
            <w:vAlign w:val="center"/>
          </w:tcPr>
          <w:p w14:paraId="23D0AA42" w14:textId="77777777" w:rsidR="00842EF7" w:rsidRPr="00FE760F" w:rsidRDefault="00842EF7" w:rsidP="00F91227">
            <w:pPr>
              <w:pStyle w:val="TAC"/>
              <w:keepNext w:val="0"/>
              <w:rPr>
                <w:lang w:eastAsia="ja-JP"/>
              </w:rPr>
            </w:pPr>
            <w:r w:rsidRPr="00FE760F">
              <w:t>CA_n261G</w:t>
            </w:r>
          </w:p>
        </w:tc>
        <w:tc>
          <w:tcPr>
            <w:tcW w:w="484" w:type="pct"/>
            <w:tcBorders>
              <w:top w:val="single" w:sz="6" w:space="0" w:color="auto"/>
              <w:left w:val="single" w:sz="6" w:space="0" w:color="auto"/>
              <w:right w:val="single" w:sz="6" w:space="0" w:color="auto"/>
            </w:tcBorders>
            <w:vAlign w:val="center"/>
          </w:tcPr>
          <w:p w14:paraId="17207AA6" w14:textId="77777777" w:rsidR="00842EF7" w:rsidRPr="00FE760F" w:rsidRDefault="00842EF7" w:rsidP="00F91227">
            <w:pPr>
              <w:pStyle w:val="TAC"/>
              <w:keepNext w:val="0"/>
            </w:pPr>
            <w:r w:rsidRPr="00FE760F">
              <w:t>CA_n261G</w:t>
            </w:r>
          </w:p>
        </w:tc>
        <w:tc>
          <w:tcPr>
            <w:tcW w:w="390" w:type="pct"/>
            <w:tcBorders>
              <w:top w:val="single" w:sz="6" w:space="0" w:color="auto"/>
              <w:left w:val="single" w:sz="6" w:space="0" w:color="auto"/>
              <w:bottom w:val="single" w:sz="4" w:space="0" w:color="auto"/>
              <w:right w:val="single" w:sz="6" w:space="0" w:color="auto"/>
            </w:tcBorders>
            <w:vAlign w:val="center"/>
          </w:tcPr>
          <w:p w14:paraId="540DEF85"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5AAAA84"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6F5C64B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8FB2DE"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CDBD1A"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DC48BE"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9DF60A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98B2F39"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9F67AA"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right w:val="single" w:sz="6" w:space="0" w:color="auto"/>
            </w:tcBorders>
            <w:vAlign w:val="center"/>
          </w:tcPr>
          <w:p w14:paraId="7D58A2F2"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4C7014FA" w14:textId="77777777" w:rsidR="00842EF7" w:rsidRPr="00FE760F" w:rsidRDefault="00842EF7" w:rsidP="00F91227">
            <w:pPr>
              <w:pStyle w:val="TAC"/>
              <w:keepNext w:val="0"/>
              <w:rPr>
                <w:lang w:eastAsia="ja-JP"/>
              </w:rPr>
            </w:pPr>
            <w:r w:rsidRPr="00FE760F">
              <w:rPr>
                <w:lang w:eastAsia="ja-JP"/>
              </w:rPr>
              <w:t>3</w:t>
            </w:r>
          </w:p>
        </w:tc>
      </w:tr>
      <w:tr w:rsidR="00842EF7" w:rsidRPr="00FE760F" w14:paraId="6206F8EB" w14:textId="77777777" w:rsidTr="00F91227">
        <w:tc>
          <w:tcPr>
            <w:tcW w:w="470" w:type="pct"/>
            <w:vMerge w:val="restart"/>
            <w:tcBorders>
              <w:top w:val="single" w:sz="6" w:space="0" w:color="auto"/>
              <w:left w:val="single" w:sz="4" w:space="0" w:color="auto"/>
              <w:right w:val="single" w:sz="6" w:space="0" w:color="auto"/>
            </w:tcBorders>
            <w:vAlign w:val="center"/>
          </w:tcPr>
          <w:p w14:paraId="20EEC1A4" w14:textId="77777777" w:rsidR="00842EF7" w:rsidRPr="00FE760F" w:rsidRDefault="00842EF7" w:rsidP="00F91227">
            <w:pPr>
              <w:pStyle w:val="TAC"/>
              <w:keepNext w:val="0"/>
              <w:rPr>
                <w:lang w:eastAsia="ja-JP"/>
              </w:rPr>
            </w:pPr>
            <w:r w:rsidRPr="00FE760F">
              <w:t>CA_n261H</w:t>
            </w:r>
          </w:p>
        </w:tc>
        <w:tc>
          <w:tcPr>
            <w:tcW w:w="484" w:type="pct"/>
            <w:vMerge w:val="restart"/>
            <w:tcBorders>
              <w:top w:val="single" w:sz="6" w:space="0" w:color="auto"/>
              <w:left w:val="single" w:sz="6" w:space="0" w:color="auto"/>
              <w:right w:val="single" w:sz="6" w:space="0" w:color="auto"/>
            </w:tcBorders>
            <w:vAlign w:val="center"/>
          </w:tcPr>
          <w:p w14:paraId="02877358" w14:textId="77777777" w:rsidR="00842EF7" w:rsidRPr="00FE760F" w:rsidRDefault="00842EF7" w:rsidP="00F91227">
            <w:pPr>
              <w:pStyle w:val="TAC"/>
            </w:pPr>
            <w:r w:rsidRPr="00FE760F">
              <w:rPr>
                <w:rFonts w:cs="Arial"/>
                <w:lang w:val="en-US" w:eastAsia="ja-JP"/>
              </w:rPr>
              <w:t>CA</w:t>
            </w:r>
            <w:r w:rsidRPr="00FE760F">
              <w:rPr>
                <w:rFonts w:cs="Arial"/>
                <w:lang w:val="sv-SE" w:eastAsia="ja-JP"/>
              </w:rPr>
              <w:t>_n261G</w:t>
            </w:r>
          </w:p>
          <w:p w14:paraId="2160BB61" w14:textId="77777777" w:rsidR="00842EF7" w:rsidRPr="00FE760F" w:rsidRDefault="00842EF7" w:rsidP="00F91227">
            <w:pPr>
              <w:pStyle w:val="TAC"/>
              <w:keepNext w:val="0"/>
            </w:pPr>
            <w:r w:rsidRPr="00FE760F">
              <w:t>CA_n261H</w:t>
            </w:r>
          </w:p>
        </w:tc>
        <w:tc>
          <w:tcPr>
            <w:tcW w:w="390" w:type="pct"/>
            <w:tcBorders>
              <w:top w:val="single" w:sz="6" w:space="0" w:color="auto"/>
              <w:left w:val="single" w:sz="6" w:space="0" w:color="auto"/>
              <w:bottom w:val="single" w:sz="4" w:space="0" w:color="auto"/>
              <w:right w:val="single" w:sz="6" w:space="0" w:color="auto"/>
            </w:tcBorders>
            <w:vAlign w:val="center"/>
          </w:tcPr>
          <w:p w14:paraId="17014BDD"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7C81CAD" w14:textId="77777777" w:rsidR="00842EF7" w:rsidRPr="00FE760F" w:rsidRDefault="00842EF7" w:rsidP="00F91227">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00E5F3"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1482719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4CB7A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2E369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F03BCD"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73333AA" w14:textId="77777777" w:rsidR="00842EF7" w:rsidRPr="00FE760F" w:rsidRDefault="00842EF7" w:rsidP="00F91227">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7251D4E6" w14:textId="77777777" w:rsidR="00842EF7" w:rsidRPr="00FE760F" w:rsidRDefault="00842EF7" w:rsidP="00F91227">
            <w:pPr>
              <w:pStyle w:val="TAC"/>
              <w:keepNext w:val="0"/>
              <w:rPr>
                <w:lang w:eastAsia="ja-JP"/>
              </w:rPr>
            </w:pPr>
            <w:r w:rsidRPr="00FE760F">
              <w:t>300</w:t>
            </w:r>
          </w:p>
        </w:tc>
        <w:tc>
          <w:tcPr>
            <w:tcW w:w="201" w:type="pct"/>
            <w:vMerge w:val="restart"/>
            <w:tcBorders>
              <w:top w:val="single" w:sz="6" w:space="0" w:color="auto"/>
              <w:left w:val="single" w:sz="6" w:space="0" w:color="auto"/>
              <w:right w:val="single" w:sz="6" w:space="0" w:color="auto"/>
            </w:tcBorders>
            <w:vAlign w:val="center"/>
          </w:tcPr>
          <w:p w14:paraId="48617B15"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5EBBB476" w14:textId="77777777" w:rsidR="00842EF7" w:rsidRPr="00FE760F" w:rsidRDefault="00842EF7" w:rsidP="00F91227">
            <w:pPr>
              <w:pStyle w:val="TAC"/>
              <w:keepNext w:val="0"/>
              <w:rPr>
                <w:lang w:eastAsia="ja-JP"/>
              </w:rPr>
            </w:pPr>
          </w:p>
        </w:tc>
      </w:tr>
      <w:tr w:rsidR="00842EF7" w:rsidRPr="00FE760F" w14:paraId="27F12C2B" w14:textId="77777777" w:rsidTr="00F91227">
        <w:tc>
          <w:tcPr>
            <w:tcW w:w="470" w:type="pct"/>
            <w:vMerge/>
            <w:tcBorders>
              <w:left w:val="single" w:sz="4" w:space="0" w:color="auto"/>
              <w:bottom w:val="single" w:sz="4" w:space="0" w:color="auto"/>
              <w:right w:val="single" w:sz="6" w:space="0" w:color="auto"/>
            </w:tcBorders>
            <w:vAlign w:val="center"/>
          </w:tcPr>
          <w:p w14:paraId="40883859" w14:textId="77777777" w:rsidR="00842EF7" w:rsidRPr="00FE760F" w:rsidRDefault="00842EF7" w:rsidP="00F91227">
            <w:pPr>
              <w:pStyle w:val="TAC"/>
              <w:keepNext w:val="0"/>
            </w:pPr>
          </w:p>
        </w:tc>
        <w:tc>
          <w:tcPr>
            <w:tcW w:w="484" w:type="pct"/>
            <w:vMerge/>
            <w:tcBorders>
              <w:left w:val="single" w:sz="6" w:space="0" w:color="auto"/>
              <w:bottom w:val="single" w:sz="4" w:space="0" w:color="auto"/>
              <w:right w:val="single" w:sz="6" w:space="0" w:color="auto"/>
            </w:tcBorders>
            <w:vAlign w:val="center"/>
          </w:tcPr>
          <w:p w14:paraId="44E6742A"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803542F"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2C1829E"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4BC9E53" w14:textId="77777777" w:rsidR="00842EF7" w:rsidRPr="00FE760F"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128F1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A088DB9"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1AB61"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88726A"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69A45F7" w14:textId="77777777" w:rsidR="00842EF7" w:rsidRPr="00FE760F" w:rsidRDefault="00842EF7" w:rsidP="00F91227">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177AFF82" w14:textId="77777777" w:rsidR="00842EF7" w:rsidRPr="00FE760F" w:rsidRDefault="00842EF7" w:rsidP="00F91227">
            <w:pPr>
              <w:pStyle w:val="TAC"/>
              <w:keepNext w:val="0"/>
            </w:pPr>
          </w:p>
        </w:tc>
        <w:tc>
          <w:tcPr>
            <w:tcW w:w="201" w:type="pct"/>
            <w:vMerge/>
            <w:tcBorders>
              <w:left w:val="single" w:sz="6" w:space="0" w:color="auto"/>
              <w:bottom w:val="single" w:sz="4" w:space="0" w:color="auto"/>
              <w:right w:val="single" w:sz="6" w:space="0" w:color="auto"/>
            </w:tcBorders>
            <w:vAlign w:val="center"/>
          </w:tcPr>
          <w:p w14:paraId="64A8CB8E" w14:textId="77777777" w:rsidR="00842EF7" w:rsidRPr="00FE760F" w:rsidRDefault="00842EF7" w:rsidP="00F91227">
            <w:pPr>
              <w:pStyle w:val="TAC"/>
              <w:keepNext w:val="0"/>
            </w:pPr>
          </w:p>
        </w:tc>
        <w:tc>
          <w:tcPr>
            <w:tcW w:w="309" w:type="pct"/>
            <w:vMerge/>
            <w:tcBorders>
              <w:left w:val="single" w:sz="6" w:space="0" w:color="auto"/>
              <w:right w:val="single" w:sz="4" w:space="0" w:color="auto"/>
            </w:tcBorders>
            <w:vAlign w:val="center"/>
          </w:tcPr>
          <w:p w14:paraId="3A9602AB" w14:textId="77777777" w:rsidR="00842EF7" w:rsidRPr="00FE760F" w:rsidRDefault="00842EF7" w:rsidP="00F91227">
            <w:pPr>
              <w:pStyle w:val="TAC"/>
              <w:keepNext w:val="0"/>
              <w:rPr>
                <w:lang w:eastAsia="ja-JP"/>
              </w:rPr>
            </w:pPr>
          </w:p>
        </w:tc>
      </w:tr>
      <w:tr w:rsidR="00B33202" w:rsidRPr="00FE760F" w14:paraId="7F960A5E" w14:textId="77777777" w:rsidTr="00F91227">
        <w:tc>
          <w:tcPr>
            <w:tcW w:w="470" w:type="pct"/>
            <w:tcBorders>
              <w:top w:val="single" w:sz="6" w:space="0" w:color="auto"/>
              <w:left w:val="single" w:sz="4" w:space="0" w:color="auto"/>
              <w:right w:val="single" w:sz="6" w:space="0" w:color="auto"/>
            </w:tcBorders>
            <w:vAlign w:val="center"/>
          </w:tcPr>
          <w:p w14:paraId="6A38437D" w14:textId="77777777" w:rsidR="00B33202" w:rsidRPr="00FE760F" w:rsidRDefault="00B33202" w:rsidP="00B33202">
            <w:pPr>
              <w:pStyle w:val="TAC"/>
              <w:keepNext w:val="0"/>
              <w:rPr>
                <w:lang w:eastAsia="ja-JP"/>
              </w:rPr>
            </w:pPr>
            <w:r w:rsidRPr="00FE760F">
              <w:t>CA_n261I</w:t>
            </w:r>
          </w:p>
        </w:tc>
        <w:tc>
          <w:tcPr>
            <w:tcW w:w="484" w:type="pct"/>
            <w:tcBorders>
              <w:top w:val="single" w:sz="6" w:space="0" w:color="auto"/>
              <w:left w:val="single" w:sz="6" w:space="0" w:color="auto"/>
              <w:right w:val="single" w:sz="6" w:space="0" w:color="auto"/>
            </w:tcBorders>
            <w:vAlign w:val="center"/>
          </w:tcPr>
          <w:p w14:paraId="0B81F266"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B33202" w:rsidRPr="00FE760F" w:rsidRDefault="00B33202" w:rsidP="00B33202">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B33202" w:rsidRPr="00FE760F" w:rsidRDefault="00B33202" w:rsidP="00B33202">
            <w:pPr>
              <w:pStyle w:val="TAC"/>
              <w:keepNext w:val="0"/>
            </w:pPr>
            <w:r w:rsidRPr="00FE760F">
              <w:t>CA_n261I</w:t>
            </w:r>
          </w:p>
        </w:tc>
        <w:tc>
          <w:tcPr>
            <w:tcW w:w="390" w:type="pct"/>
            <w:tcBorders>
              <w:top w:val="single" w:sz="6" w:space="0" w:color="auto"/>
              <w:left w:val="single" w:sz="6" w:space="0" w:color="auto"/>
              <w:bottom w:val="single" w:sz="4" w:space="0" w:color="auto"/>
              <w:right w:val="single" w:sz="6" w:space="0" w:color="auto"/>
            </w:tcBorders>
            <w:vAlign w:val="center"/>
          </w:tcPr>
          <w:p w14:paraId="577A897A" w14:textId="77777777" w:rsidR="00B33202" w:rsidRPr="00FE760F" w:rsidRDefault="00B33202" w:rsidP="00B33202">
            <w:pPr>
              <w:pStyle w:val="TAC"/>
              <w:keepNext w:val="0"/>
              <w:rPr>
                <w:lang w:eastAsia="ja-JP"/>
              </w:rPr>
            </w:pPr>
            <w:r w:rsidRPr="00FE760F">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12F8EB3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2641A94"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5CA72A"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E85B26D"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1AD3F7"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4298CC"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FECC3DD"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922FBEF" w14:textId="77777777" w:rsidR="00B33202" w:rsidRPr="00FE760F" w:rsidRDefault="00B33202" w:rsidP="00B33202">
            <w:pPr>
              <w:pStyle w:val="TAC"/>
              <w:keepNext w:val="0"/>
              <w:rPr>
                <w:lang w:eastAsia="ja-JP"/>
              </w:rPr>
            </w:pPr>
            <w:r w:rsidRPr="00FE760F">
              <w:t>400</w:t>
            </w:r>
          </w:p>
        </w:tc>
        <w:tc>
          <w:tcPr>
            <w:tcW w:w="201" w:type="pct"/>
            <w:tcBorders>
              <w:top w:val="single" w:sz="6" w:space="0" w:color="auto"/>
              <w:left w:val="single" w:sz="6" w:space="0" w:color="auto"/>
              <w:right w:val="single" w:sz="6" w:space="0" w:color="auto"/>
            </w:tcBorders>
            <w:vAlign w:val="center"/>
          </w:tcPr>
          <w:p w14:paraId="0E27C30A"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672077D" w14:textId="77777777" w:rsidR="00B33202" w:rsidRPr="00FE760F" w:rsidRDefault="00B33202" w:rsidP="00B33202">
            <w:pPr>
              <w:pStyle w:val="TAC"/>
              <w:keepNext w:val="0"/>
              <w:rPr>
                <w:lang w:eastAsia="ja-JP"/>
              </w:rPr>
            </w:pPr>
          </w:p>
        </w:tc>
      </w:tr>
      <w:tr w:rsidR="00B33202" w:rsidRPr="00FE760F" w14:paraId="3D14700D"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3A18AEB0" w14:textId="77777777" w:rsidR="00B33202" w:rsidRPr="00FE760F" w:rsidRDefault="00B33202" w:rsidP="00B33202">
            <w:pPr>
              <w:pStyle w:val="TAC"/>
              <w:keepNext w:val="0"/>
              <w:rPr>
                <w:lang w:eastAsia="ja-JP"/>
              </w:rPr>
            </w:pPr>
            <w:r w:rsidRPr="00FE760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5FF25733"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6F082162"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25F58EFC" w14:textId="77777777" w:rsidR="00B33202" w:rsidRPr="00FE760F" w:rsidRDefault="00B33202" w:rsidP="00B33202">
            <w:pPr>
              <w:pStyle w:val="TAC"/>
              <w:keepNext w:val="0"/>
            </w:pPr>
            <w:r w:rsidRPr="00FE760F">
              <w:t>CA_n261J</w:t>
            </w:r>
          </w:p>
        </w:tc>
        <w:tc>
          <w:tcPr>
            <w:tcW w:w="390" w:type="pct"/>
            <w:tcBorders>
              <w:top w:val="single" w:sz="6" w:space="0" w:color="auto"/>
              <w:left w:val="single" w:sz="6" w:space="0" w:color="auto"/>
              <w:bottom w:val="single" w:sz="4" w:space="0" w:color="auto"/>
              <w:right w:val="single" w:sz="6" w:space="0" w:color="auto"/>
            </w:tcBorders>
            <w:vAlign w:val="center"/>
          </w:tcPr>
          <w:p w14:paraId="587B200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689900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666644D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C6AC037"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65D0A5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A61CDDE" w14:textId="77777777" w:rsidR="00B33202" w:rsidRPr="00FE760F"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523B4EE"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5E11541"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F9561F" w14:textId="77777777" w:rsidR="00B33202" w:rsidRPr="00FE760F" w:rsidRDefault="00B33202" w:rsidP="00B33202">
            <w:pPr>
              <w:pStyle w:val="TAC"/>
              <w:keepNext w:val="0"/>
              <w:rPr>
                <w:lang w:eastAsia="ja-JP"/>
              </w:rPr>
            </w:pPr>
            <w:r w:rsidRPr="00FE760F">
              <w:t>500</w:t>
            </w:r>
          </w:p>
        </w:tc>
        <w:tc>
          <w:tcPr>
            <w:tcW w:w="201" w:type="pct"/>
            <w:tcBorders>
              <w:top w:val="single" w:sz="6" w:space="0" w:color="auto"/>
              <w:left w:val="single" w:sz="6" w:space="0" w:color="auto"/>
              <w:bottom w:val="single" w:sz="4" w:space="0" w:color="auto"/>
              <w:right w:val="single" w:sz="6" w:space="0" w:color="auto"/>
            </w:tcBorders>
            <w:vAlign w:val="center"/>
          </w:tcPr>
          <w:p w14:paraId="3669D8A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5AA3087" w14:textId="77777777" w:rsidR="00B33202" w:rsidRPr="00FE760F" w:rsidRDefault="00B33202" w:rsidP="00B33202">
            <w:pPr>
              <w:pStyle w:val="TAC"/>
              <w:keepNext w:val="0"/>
              <w:rPr>
                <w:lang w:eastAsia="ja-JP"/>
              </w:rPr>
            </w:pPr>
          </w:p>
        </w:tc>
      </w:tr>
      <w:tr w:rsidR="00B33202" w:rsidRPr="00FE760F" w14:paraId="6D9B3FE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541B87BA" w14:textId="77777777" w:rsidR="00B33202" w:rsidRPr="00FE760F" w:rsidRDefault="00B33202" w:rsidP="00B33202">
            <w:pPr>
              <w:pStyle w:val="TAC"/>
              <w:keepNext w:val="0"/>
              <w:rPr>
                <w:lang w:eastAsia="ja-JP"/>
              </w:rPr>
            </w:pPr>
            <w:r w:rsidRPr="00FE760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3F32BEB7"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18CB4BA6"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4A21D8A0" w14:textId="77777777" w:rsidR="00B33202" w:rsidRPr="00FE760F" w:rsidRDefault="00B33202" w:rsidP="00B33202">
            <w:pPr>
              <w:pStyle w:val="TAC"/>
              <w:keepNext w:val="0"/>
            </w:pPr>
            <w:r w:rsidRPr="00FE760F">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F804A3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7ACF76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19B0952"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3C17AC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08F5ADC"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69DA9D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88DFE4" w14:textId="77777777" w:rsidR="00B33202" w:rsidRPr="00FE760F"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01F850"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D9FB74D" w14:textId="77777777" w:rsidR="00B33202" w:rsidRPr="00FE760F" w:rsidRDefault="00B33202" w:rsidP="00B33202">
            <w:pPr>
              <w:pStyle w:val="TAC"/>
              <w:keepNext w:val="0"/>
              <w:rPr>
                <w:lang w:eastAsia="ja-JP"/>
              </w:rPr>
            </w:pPr>
            <w:r w:rsidRPr="00FE760F">
              <w:t>600</w:t>
            </w:r>
          </w:p>
        </w:tc>
        <w:tc>
          <w:tcPr>
            <w:tcW w:w="201" w:type="pct"/>
            <w:tcBorders>
              <w:top w:val="single" w:sz="6" w:space="0" w:color="auto"/>
              <w:left w:val="single" w:sz="6" w:space="0" w:color="auto"/>
              <w:bottom w:val="single" w:sz="4" w:space="0" w:color="auto"/>
              <w:right w:val="single" w:sz="6" w:space="0" w:color="auto"/>
            </w:tcBorders>
            <w:vAlign w:val="center"/>
          </w:tcPr>
          <w:p w14:paraId="7348058D"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2D09D774" w14:textId="77777777" w:rsidR="00B33202" w:rsidRPr="00FE760F" w:rsidRDefault="00B33202" w:rsidP="00B33202">
            <w:pPr>
              <w:pStyle w:val="TAC"/>
              <w:keepNext w:val="0"/>
              <w:rPr>
                <w:lang w:eastAsia="ja-JP"/>
              </w:rPr>
            </w:pPr>
          </w:p>
        </w:tc>
      </w:tr>
      <w:tr w:rsidR="00B33202" w:rsidRPr="00FE760F" w14:paraId="505CCD26"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7EF54AF" w14:textId="77777777" w:rsidR="00B33202" w:rsidRPr="00FE760F" w:rsidRDefault="00B33202" w:rsidP="00B33202">
            <w:pPr>
              <w:pStyle w:val="TAC"/>
              <w:keepNext w:val="0"/>
              <w:rPr>
                <w:lang w:eastAsia="ja-JP"/>
              </w:rPr>
            </w:pPr>
            <w:r w:rsidRPr="00FE760F">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390C0C6"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534047DE"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6411E49E" w14:textId="77777777" w:rsidR="00B33202" w:rsidRPr="00FE760F" w:rsidRDefault="00B33202" w:rsidP="00B33202">
            <w:pPr>
              <w:pStyle w:val="TAC"/>
              <w:keepNext w:val="0"/>
            </w:pPr>
            <w:r w:rsidRPr="00FE760F">
              <w:t>CA_n261L</w:t>
            </w:r>
          </w:p>
        </w:tc>
        <w:tc>
          <w:tcPr>
            <w:tcW w:w="390" w:type="pct"/>
            <w:tcBorders>
              <w:top w:val="single" w:sz="6" w:space="0" w:color="auto"/>
              <w:left w:val="single" w:sz="6" w:space="0" w:color="auto"/>
              <w:bottom w:val="single" w:sz="4" w:space="0" w:color="auto"/>
              <w:right w:val="single" w:sz="6" w:space="0" w:color="auto"/>
            </w:tcBorders>
            <w:vAlign w:val="center"/>
          </w:tcPr>
          <w:p w14:paraId="1D7C5A7E"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46A84620"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09715D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7F2E89C3"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767ECC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8F49B7D"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AFDDF87"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08752513" w14:textId="77777777" w:rsidR="00B33202" w:rsidRPr="00FE760F"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BF404" w14:textId="77777777" w:rsidR="00B33202" w:rsidRPr="00FE760F" w:rsidRDefault="00B33202" w:rsidP="00B33202">
            <w:pPr>
              <w:pStyle w:val="TAC"/>
              <w:keepNext w:val="0"/>
              <w:rPr>
                <w:lang w:eastAsia="ja-JP"/>
              </w:rPr>
            </w:pPr>
            <w:r w:rsidRPr="00FE760F">
              <w:t>700</w:t>
            </w:r>
          </w:p>
        </w:tc>
        <w:tc>
          <w:tcPr>
            <w:tcW w:w="201" w:type="pct"/>
            <w:tcBorders>
              <w:top w:val="single" w:sz="6" w:space="0" w:color="auto"/>
              <w:left w:val="single" w:sz="6" w:space="0" w:color="auto"/>
              <w:bottom w:val="single" w:sz="4" w:space="0" w:color="auto"/>
              <w:right w:val="single" w:sz="6" w:space="0" w:color="auto"/>
            </w:tcBorders>
            <w:vAlign w:val="center"/>
          </w:tcPr>
          <w:p w14:paraId="786CF413"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06DC66B4" w14:textId="77777777" w:rsidR="00B33202" w:rsidRPr="00FE760F" w:rsidRDefault="00B33202" w:rsidP="00B33202">
            <w:pPr>
              <w:pStyle w:val="TAC"/>
              <w:keepNext w:val="0"/>
              <w:rPr>
                <w:lang w:eastAsia="ja-JP"/>
              </w:rPr>
            </w:pPr>
          </w:p>
        </w:tc>
      </w:tr>
      <w:tr w:rsidR="00B33202" w:rsidRPr="00FE760F" w14:paraId="539E1D85" w14:textId="77777777" w:rsidTr="00F91227">
        <w:tc>
          <w:tcPr>
            <w:tcW w:w="470" w:type="pct"/>
            <w:tcBorders>
              <w:top w:val="single" w:sz="6" w:space="0" w:color="auto"/>
              <w:left w:val="single" w:sz="4" w:space="0" w:color="auto"/>
              <w:right w:val="single" w:sz="6" w:space="0" w:color="auto"/>
            </w:tcBorders>
            <w:vAlign w:val="center"/>
          </w:tcPr>
          <w:p w14:paraId="133708C5" w14:textId="77777777" w:rsidR="00B33202" w:rsidRPr="00FE760F" w:rsidRDefault="00B33202" w:rsidP="00B33202">
            <w:pPr>
              <w:pStyle w:val="TAC"/>
              <w:keepNext w:val="0"/>
              <w:rPr>
                <w:lang w:eastAsia="ja-JP"/>
              </w:rPr>
            </w:pPr>
            <w:r w:rsidRPr="00FE760F">
              <w:t>CA_n261M</w:t>
            </w:r>
          </w:p>
        </w:tc>
        <w:tc>
          <w:tcPr>
            <w:tcW w:w="484" w:type="pct"/>
            <w:tcBorders>
              <w:top w:val="single" w:sz="6" w:space="0" w:color="auto"/>
              <w:left w:val="single" w:sz="6" w:space="0" w:color="auto"/>
              <w:right w:val="single" w:sz="6" w:space="0" w:color="auto"/>
            </w:tcBorders>
            <w:vAlign w:val="center"/>
          </w:tcPr>
          <w:p w14:paraId="41581880" w14:textId="77777777" w:rsidR="00B33202" w:rsidRPr="00FE760F" w:rsidRDefault="00B33202" w:rsidP="00B33202">
            <w:pPr>
              <w:pStyle w:val="TAC"/>
              <w:rPr>
                <w:rFonts w:cs="Arial"/>
                <w:lang w:val="en-US" w:eastAsia="ja-JP"/>
              </w:rPr>
            </w:pPr>
            <w:r w:rsidRPr="00FE760F">
              <w:rPr>
                <w:rFonts w:cs="Arial"/>
                <w:lang w:val="en-US" w:eastAsia="ja-JP"/>
              </w:rPr>
              <w:t>CA</w:t>
            </w:r>
            <w:r w:rsidRPr="00FE760F">
              <w:rPr>
                <w:rFonts w:cs="Arial"/>
                <w:lang w:eastAsia="ja-JP"/>
              </w:rPr>
              <w:t>_n261G</w:t>
            </w:r>
          </w:p>
          <w:p w14:paraId="6BB0C369" w14:textId="77777777" w:rsidR="00B33202" w:rsidRPr="00FE760F" w:rsidRDefault="00B33202" w:rsidP="00B33202">
            <w:pPr>
              <w:pStyle w:val="TAC"/>
            </w:pPr>
            <w:r w:rsidRPr="00FE760F">
              <w:rPr>
                <w:rFonts w:cs="Arial"/>
                <w:lang w:val="en-US" w:eastAsia="ja-JP"/>
              </w:rPr>
              <w:t>CA</w:t>
            </w:r>
            <w:r w:rsidRPr="00FE760F">
              <w:rPr>
                <w:rFonts w:cs="Arial"/>
                <w:lang w:eastAsia="ja-JP"/>
              </w:rPr>
              <w:t>_n261H</w:t>
            </w:r>
          </w:p>
          <w:p w14:paraId="774575F9" w14:textId="77777777" w:rsidR="00B33202" w:rsidRPr="00FE760F" w:rsidRDefault="00B33202" w:rsidP="00B33202">
            <w:pPr>
              <w:pStyle w:val="TAC"/>
              <w:keepNext w:val="0"/>
            </w:pPr>
            <w:r w:rsidRPr="00FE760F">
              <w:t>CA_n261M</w:t>
            </w:r>
          </w:p>
        </w:tc>
        <w:tc>
          <w:tcPr>
            <w:tcW w:w="390" w:type="pct"/>
            <w:tcBorders>
              <w:top w:val="single" w:sz="6" w:space="0" w:color="auto"/>
              <w:left w:val="single" w:sz="6" w:space="0" w:color="auto"/>
              <w:bottom w:val="single" w:sz="4" w:space="0" w:color="auto"/>
              <w:right w:val="single" w:sz="6" w:space="0" w:color="auto"/>
            </w:tcBorders>
            <w:vAlign w:val="center"/>
          </w:tcPr>
          <w:p w14:paraId="3ECBC1C6" w14:textId="77777777" w:rsidR="00B33202" w:rsidRPr="00FE760F" w:rsidRDefault="00B33202" w:rsidP="00B33202">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29D5AD8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05701E9F"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39535ACE"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4DCF6EA5"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29D499AB" w14:textId="77777777" w:rsidR="00B33202" w:rsidRPr="00FE760F" w:rsidRDefault="00B33202" w:rsidP="00B33202">
            <w:pPr>
              <w:pStyle w:val="TAC"/>
              <w:keepNext w:val="0"/>
              <w:rPr>
                <w:lang w:eastAsia="ja-JP"/>
              </w:rPr>
            </w:pPr>
            <w:r w:rsidRPr="00FE760F">
              <w:t>100</w:t>
            </w:r>
          </w:p>
        </w:tc>
        <w:tc>
          <w:tcPr>
            <w:tcW w:w="390" w:type="pct"/>
            <w:tcBorders>
              <w:top w:val="single" w:sz="6" w:space="0" w:color="auto"/>
              <w:left w:val="single" w:sz="6" w:space="0" w:color="auto"/>
              <w:bottom w:val="single" w:sz="4" w:space="0" w:color="auto"/>
              <w:right w:val="single" w:sz="6" w:space="0" w:color="auto"/>
            </w:tcBorders>
            <w:vAlign w:val="center"/>
          </w:tcPr>
          <w:p w14:paraId="5C17F3E9" w14:textId="77777777" w:rsidR="00B33202" w:rsidRPr="00FE760F" w:rsidRDefault="00B33202" w:rsidP="00B33202">
            <w:pPr>
              <w:pStyle w:val="TAC"/>
              <w:keepNext w:val="0"/>
              <w:rPr>
                <w:lang w:eastAsia="ja-JP"/>
              </w:rPr>
            </w:pPr>
            <w:r w:rsidRPr="00FE760F">
              <w:t>100</w:t>
            </w:r>
          </w:p>
        </w:tc>
        <w:tc>
          <w:tcPr>
            <w:tcW w:w="392" w:type="pct"/>
            <w:tcBorders>
              <w:top w:val="single" w:sz="6" w:space="0" w:color="auto"/>
              <w:left w:val="single" w:sz="6" w:space="0" w:color="auto"/>
              <w:bottom w:val="single" w:sz="4" w:space="0" w:color="auto"/>
              <w:right w:val="single" w:sz="6" w:space="0" w:color="auto"/>
            </w:tcBorders>
            <w:vAlign w:val="center"/>
          </w:tcPr>
          <w:p w14:paraId="1DF513BA" w14:textId="77777777" w:rsidR="00B33202" w:rsidRPr="00FE760F" w:rsidRDefault="00B33202" w:rsidP="00B33202">
            <w:pPr>
              <w:pStyle w:val="TAC"/>
              <w:keepNext w:val="0"/>
              <w:rPr>
                <w:lang w:eastAsia="ja-JP"/>
              </w:rPr>
            </w:pPr>
            <w:r w:rsidRPr="00FE760F">
              <w:t>100</w:t>
            </w:r>
          </w:p>
        </w:tc>
        <w:tc>
          <w:tcPr>
            <w:tcW w:w="414" w:type="pct"/>
            <w:tcBorders>
              <w:top w:val="single" w:sz="6" w:space="0" w:color="auto"/>
              <w:left w:val="single" w:sz="6" w:space="0" w:color="auto"/>
              <w:right w:val="single" w:sz="6" w:space="0" w:color="auto"/>
            </w:tcBorders>
            <w:vAlign w:val="center"/>
          </w:tcPr>
          <w:p w14:paraId="5E02977E" w14:textId="77777777" w:rsidR="00B33202" w:rsidRPr="00FE760F" w:rsidRDefault="00B33202" w:rsidP="00B33202">
            <w:pPr>
              <w:pStyle w:val="TAC"/>
              <w:keepNext w:val="0"/>
              <w:rPr>
                <w:lang w:eastAsia="ja-JP"/>
              </w:rPr>
            </w:pPr>
            <w:r w:rsidRPr="00FE760F">
              <w:t>800</w:t>
            </w:r>
          </w:p>
        </w:tc>
        <w:tc>
          <w:tcPr>
            <w:tcW w:w="201" w:type="pct"/>
            <w:tcBorders>
              <w:top w:val="single" w:sz="6" w:space="0" w:color="auto"/>
              <w:left w:val="single" w:sz="6" w:space="0" w:color="auto"/>
              <w:right w:val="single" w:sz="6" w:space="0" w:color="auto"/>
            </w:tcBorders>
            <w:vAlign w:val="center"/>
          </w:tcPr>
          <w:p w14:paraId="247A9D35" w14:textId="77777777" w:rsidR="00B33202" w:rsidRPr="00FE760F" w:rsidRDefault="00B33202" w:rsidP="00B33202">
            <w:pPr>
              <w:pStyle w:val="TAC"/>
              <w:keepNext w:val="0"/>
              <w:rPr>
                <w:lang w:eastAsia="ja-JP"/>
              </w:rPr>
            </w:pPr>
            <w:r w:rsidRPr="00FE760F">
              <w:t>0</w:t>
            </w:r>
          </w:p>
        </w:tc>
        <w:tc>
          <w:tcPr>
            <w:tcW w:w="309" w:type="pct"/>
            <w:vMerge/>
            <w:tcBorders>
              <w:left w:val="single" w:sz="6" w:space="0" w:color="auto"/>
              <w:bottom w:val="single" w:sz="4" w:space="0" w:color="auto"/>
              <w:right w:val="single" w:sz="4" w:space="0" w:color="auto"/>
            </w:tcBorders>
            <w:vAlign w:val="center"/>
          </w:tcPr>
          <w:p w14:paraId="0EEDCB54" w14:textId="77777777" w:rsidR="00B33202" w:rsidRPr="00FE760F" w:rsidRDefault="00B33202" w:rsidP="00B33202">
            <w:pPr>
              <w:pStyle w:val="TAC"/>
              <w:keepNext w:val="0"/>
              <w:rPr>
                <w:lang w:eastAsia="ja-JP"/>
              </w:rPr>
            </w:pPr>
          </w:p>
        </w:tc>
      </w:tr>
      <w:tr w:rsidR="00842EF7" w:rsidRPr="00FE760F" w14:paraId="66A5F96B"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73DF6682" w14:textId="77777777" w:rsidR="00842EF7" w:rsidRPr="00FE760F" w:rsidRDefault="00842EF7" w:rsidP="00F91227">
            <w:pPr>
              <w:pStyle w:val="TAC"/>
              <w:keepNext w:val="0"/>
              <w:rPr>
                <w:lang w:eastAsia="ja-JP"/>
              </w:rPr>
            </w:pPr>
            <w:r w:rsidRPr="00FE760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5C6C7858" w14:textId="77777777" w:rsidR="00842EF7" w:rsidRPr="00FE760F" w:rsidRDefault="00842EF7" w:rsidP="00F91227">
            <w:pPr>
              <w:pStyle w:val="TAC"/>
              <w:keepNext w:val="0"/>
            </w:pPr>
            <w:r w:rsidRPr="00FE760F">
              <w:t>CA_n261O</w:t>
            </w:r>
          </w:p>
        </w:tc>
        <w:tc>
          <w:tcPr>
            <w:tcW w:w="390" w:type="pct"/>
            <w:tcBorders>
              <w:top w:val="single" w:sz="6" w:space="0" w:color="auto"/>
              <w:left w:val="single" w:sz="6" w:space="0" w:color="auto"/>
              <w:bottom w:val="single" w:sz="4" w:space="0" w:color="auto"/>
              <w:right w:val="single" w:sz="6" w:space="0" w:color="auto"/>
            </w:tcBorders>
            <w:vAlign w:val="center"/>
          </w:tcPr>
          <w:p w14:paraId="4851B032"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00E13B0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BA2D668"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084394"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154402"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DEBFE5"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746C63"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C6EF4A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7AC403F" w14:textId="77777777" w:rsidR="00842EF7" w:rsidRPr="00FE760F" w:rsidRDefault="00842EF7" w:rsidP="00F91227">
            <w:pPr>
              <w:pStyle w:val="TAC"/>
              <w:keepNext w:val="0"/>
              <w:rPr>
                <w:lang w:eastAsia="ja-JP"/>
              </w:rPr>
            </w:pPr>
            <w:r w:rsidRPr="00FE760F">
              <w:t>200</w:t>
            </w:r>
          </w:p>
        </w:tc>
        <w:tc>
          <w:tcPr>
            <w:tcW w:w="201" w:type="pct"/>
            <w:tcBorders>
              <w:top w:val="single" w:sz="6" w:space="0" w:color="auto"/>
              <w:left w:val="single" w:sz="6" w:space="0" w:color="auto"/>
              <w:bottom w:val="single" w:sz="4" w:space="0" w:color="auto"/>
              <w:right w:val="single" w:sz="6" w:space="0" w:color="auto"/>
            </w:tcBorders>
            <w:vAlign w:val="center"/>
          </w:tcPr>
          <w:p w14:paraId="062996B8" w14:textId="77777777" w:rsidR="00842EF7" w:rsidRPr="00FE760F" w:rsidRDefault="00842EF7" w:rsidP="00F91227">
            <w:pPr>
              <w:pStyle w:val="TAC"/>
              <w:keepNext w:val="0"/>
              <w:rPr>
                <w:lang w:eastAsia="ja-JP"/>
              </w:rPr>
            </w:pPr>
            <w:r w:rsidRPr="00FE760F">
              <w:t>0</w:t>
            </w:r>
          </w:p>
        </w:tc>
        <w:tc>
          <w:tcPr>
            <w:tcW w:w="309" w:type="pct"/>
            <w:vMerge w:val="restart"/>
            <w:tcBorders>
              <w:left w:val="single" w:sz="6" w:space="0" w:color="auto"/>
              <w:right w:val="single" w:sz="4" w:space="0" w:color="auto"/>
            </w:tcBorders>
            <w:vAlign w:val="center"/>
          </w:tcPr>
          <w:p w14:paraId="0487BE8E" w14:textId="77777777" w:rsidR="00842EF7" w:rsidRPr="00FE760F" w:rsidRDefault="00842EF7" w:rsidP="00F91227">
            <w:pPr>
              <w:pStyle w:val="TAC"/>
              <w:keepNext w:val="0"/>
              <w:rPr>
                <w:lang w:eastAsia="ja-JP"/>
              </w:rPr>
            </w:pPr>
            <w:r w:rsidRPr="00FE760F">
              <w:rPr>
                <w:lang w:eastAsia="ja-JP"/>
              </w:rPr>
              <w:t>4</w:t>
            </w:r>
          </w:p>
        </w:tc>
      </w:tr>
      <w:tr w:rsidR="00842EF7" w:rsidRPr="00FE760F" w14:paraId="270EF6A1" w14:textId="77777777" w:rsidTr="00F91227">
        <w:tc>
          <w:tcPr>
            <w:tcW w:w="470" w:type="pct"/>
            <w:tcBorders>
              <w:top w:val="single" w:sz="6" w:space="0" w:color="auto"/>
              <w:left w:val="single" w:sz="4" w:space="0" w:color="auto"/>
              <w:bottom w:val="single" w:sz="4" w:space="0" w:color="auto"/>
              <w:right w:val="single" w:sz="6" w:space="0" w:color="auto"/>
            </w:tcBorders>
            <w:vAlign w:val="center"/>
          </w:tcPr>
          <w:p w14:paraId="085E61AE" w14:textId="77777777" w:rsidR="00842EF7" w:rsidRPr="00FE760F" w:rsidRDefault="00842EF7" w:rsidP="00F91227">
            <w:pPr>
              <w:pStyle w:val="TAC"/>
              <w:keepNext w:val="0"/>
              <w:rPr>
                <w:lang w:eastAsia="ja-JP"/>
              </w:rPr>
            </w:pPr>
            <w:r w:rsidRPr="00FE760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27D60197" w14:textId="77777777" w:rsidR="00842EF7" w:rsidRPr="00FE760F" w:rsidRDefault="00842EF7" w:rsidP="00F91227">
            <w:pPr>
              <w:pStyle w:val="TAC"/>
              <w:keepNext w:val="0"/>
            </w:pPr>
            <w:r w:rsidRPr="00FE760F">
              <w:t>CA_n261P</w:t>
            </w:r>
          </w:p>
        </w:tc>
        <w:tc>
          <w:tcPr>
            <w:tcW w:w="390" w:type="pct"/>
            <w:tcBorders>
              <w:top w:val="single" w:sz="6" w:space="0" w:color="auto"/>
              <w:left w:val="single" w:sz="6" w:space="0" w:color="auto"/>
              <w:bottom w:val="single" w:sz="4" w:space="0" w:color="auto"/>
              <w:right w:val="single" w:sz="6" w:space="0" w:color="auto"/>
            </w:tcBorders>
            <w:vAlign w:val="center"/>
          </w:tcPr>
          <w:p w14:paraId="5807CC3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E32CD20"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3DF4085C"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4" w:space="0" w:color="auto"/>
              <w:right w:val="single" w:sz="6" w:space="0" w:color="auto"/>
            </w:tcBorders>
            <w:vAlign w:val="center"/>
          </w:tcPr>
          <w:p w14:paraId="55F1930D"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FA34D90"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E3601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BEAE0FE"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CC673C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4544460" w14:textId="77777777" w:rsidR="00842EF7" w:rsidRPr="00FE760F" w:rsidRDefault="00842EF7" w:rsidP="00F91227">
            <w:pPr>
              <w:pStyle w:val="TAC"/>
              <w:keepNext w:val="0"/>
              <w:rPr>
                <w:lang w:eastAsia="ja-JP"/>
              </w:rPr>
            </w:pPr>
            <w:r w:rsidRPr="00FE760F">
              <w:t>300</w:t>
            </w:r>
          </w:p>
        </w:tc>
        <w:tc>
          <w:tcPr>
            <w:tcW w:w="201" w:type="pct"/>
            <w:tcBorders>
              <w:top w:val="single" w:sz="6" w:space="0" w:color="auto"/>
              <w:left w:val="single" w:sz="6" w:space="0" w:color="auto"/>
              <w:bottom w:val="single" w:sz="4" w:space="0" w:color="auto"/>
              <w:right w:val="single" w:sz="6" w:space="0" w:color="auto"/>
            </w:tcBorders>
            <w:vAlign w:val="center"/>
          </w:tcPr>
          <w:p w14:paraId="0FD001CD"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39E1D0AB" w14:textId="77777777" w:rsidR="00842EF7" w:rsidRPr="00FE760F" w:rsidRDefault="00842EF7" w:rsidP="00F91227">
            <w:pPr>
              <w:pStyle w:val="TAC"/>
              <w:keepNext w:val="0"/>
              <w:rPr>
                <w:lang w:eastAsia="ja-JP"/>
              </w:rPr>
            </w:pPr>
          </w:p>
        </w:tc>
      </w:tr>
      <w:tr w:rsidR="00842EF7" w:rsidRPr="00FE760F" w14:paraId="684FA43E" w14:textId="77777777" w:rsidTr="00F91227">
        <w:tc>
          <w:tcPr>
            <w:tcW w:w="470" w:type="pct"/>
            <w:tcBorders>
              <w:top w:val="single" w:sz="6" w:space="0" w:color="auto"/>
              <w:left w:val="single" w:sz="4" w:space="0" w:color="auto"/>
              <w:bottom w:val="single" w:sz="6" w:space="0" w:color="auto"/>
              <w:right w:val="single" w:sz="6" w:space="0" w:color="auto"/>
            </w:tcBorders>
            <w:vAlign w:val="center"/>
          </w:tcPr>
          <w:p w14:paraId="04185569" w14:textId="77777777" w:rsidR="00842EF7" w:rsidRPr="00FE760F" w:rsidRDefault="00842EF7" w:rsidP="00F91227">
            <w:pPr>
              <w:pStyle w:val="TAC"/>
              <w:keepNext w:val="0"/>
              <w:rPr>
                <w:lang w:eastAsia="ja-JP"/>
              </w:rPr>
            </w:pPr>
            <w:r w:rsidRPr="00FE760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491453B" w14:textId="77777777" w:rsidR="00842EF7" w:rsidRPr="00FE760F" w:rsidRDefault="00842EF7" w:rsidP="00F91227">
            <w:pPr>
              <w:pStyle w:val="TAC"/>
              <w:keepNext w:val="0"/>
            </w:pPr>
            <w:r w:rsidRPr="00FE760F">
              <w:t>CA_n261Q</w:t>
            </w:r>
          </w:p>
        </w:tc>
        <w:tc>
          <w:tcPr>
            <w:tcW w:w="390" w:type="pct"/>
            <w:tcBorders>
              <w:top w:val="single" w:sz="6" w:space="0" w:color="auto"/>
              <w:left w:val="single" w:sz="6" w:space="0" w:color="auto"/>
              <w:bottom w:val="single" w:sz="6" w:space="0" w:color="auto"/>
              <w:right w:val="single" w:sz="6" w:space="0" w:color="auto"/>
            </w:tcBorders>
            <w:vAlign w:val="center"/>
          </w:tcPr>
          <w:p w14:paraId="4419C917"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2C445D56" w14:textId="77777777" w:rsidR="00842EF7" w:rsidRPr="00FE760F" w:rsidRDefault="00842EF7" w:rsidP="00F91227">
            <w:pPr>
              <w:pStyle w:val="TAC"/>
              <w:keepNext w:val="0"/>
              <w:rPr>
                <w:lang w:eastAsia="ja-JP"/>
              </w:rPr>
            </w:pPr>
            <w:r w:rsidRPr="00FE760F">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55BD67E2"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5E47396B" w14:textId="77777777" w:rsidR="00842EF7" w:rsidRPr="00FE760F" w:rsidRDefault="00842EF7" w:rsidP="00F91227">
            <w:pPr>
              <w:pStyle w:val="TAC"/>
              <w:keepNext w:val="0"/>
              <w:rPr>
                <w:lang w:eastAsia="ja-JP"/>
              </w:rPr>
            </w:pPr>
            <w:r w:rsidRPr="00FE760F">
              <w:t>50, 100</w:t>
            </w:r>
          </w:p>
        </w:tc>
        <w:tc>
          <w:tcPr>
            <w:tcW w:w="390" w:type="pct"/>
            <w:tcBorders>
              <w:top w:val="single" w:sz="6" w:space="0" w:color="auto"/>
              <w:left w:val="single" w:sz="6" w:space="0" w:color="auto"/>
              <w:bottom w:val="single" w:sz="6" w:space="0" w:color="auto"/>
              <w:right w:val="single" w:sz="6" w:space="0" w:color="auto"/>
            </w:tcBorders>
            <w:vAlign w:val="center"/>
          </w:tcPr>
          <w:p w14:paraId="6D72A26C"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1CE004B" w14:textId="77777777" w:rsidR="00842EF7" w:rsidRPr="00FE760F"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6EE2F37" w14:textId="77777777" w:rsidR="00842EF7" w:rsidRPr="00FE760F" w:rsidRDefault="00842EF7" w:rsidP="00F91227">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960F05" w14:textId="77777777" w:rsidR="00842EF7" w:rsidRPr="00FE760F" w:rsidRDefault="00842EF7" w:rsidP="00F91227">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19CB1BF2" w14:textId="77777777" w:rsidR="00842EF7" w:rsidRPr="00FE760F" w:rsidRDefault="00842EF7" w:rsidP="00F91227">
            <w:pPr>
              <w:pStyle w:val="TAC"/>
              <w:keepNext w:val="0"/>
              <w:rPr>
                <w:lang w:eastAsia="ja-JP"/>
              </w:rPr>
            </w:pPr>
            <w:r w:rsidRPr="00FE760F">
              <w:t>400</w:t>
            </w:r>
          </w:p>
        </w:tc>
        <w:tc>
          <w:tcPr>
            <w:tcW w:w="201" w:type="pct"/>
            <w:tcBorders>
              <w:top w:val="single" w:sz="6" w:space="0" w:color="auto"/>
              <w:left w:val="single" w:sz="6" w:space="0" w:color="auto"/>
              <w:bottom w:val="single" w:sz="6" w:space="0" w:color="auto"/>
              <w:right w:val="single" w:sz="6" w:space="0" w:color="auto"/>
            </w:tcBorders>
            <w:vAlign w:val="center"/>
          </w:tcPr>
          <w:p w14:paraId="1FFBC053" w14:textId="77777777" w:rsidR="00842EF7" w:rsidRPr="00FE760F" w:rsidRDefault="00842EF7" w:rsidP="00F91227">
            <w:pPr>
              <w:pStyle w:val="TAC"/>
              <w:keepNext w:val="0"/>
              <w:rPr>
                <w:lang w:eastAsia="ja-JP"/>
              </w:rPr>
            </w:pPr>
            <w:r w:rsidRPr="00FE760F">
              <w:t>0</w:t>
            </w:r>
          </w:p>
        </w:tc>
        <w:tc>
          <w:tcPr>
            <w:tcW w:w="309" w:type="pct"/>
            <w:vMerge/>
            <w:tcBorders>
              <w:left w:val="single" w:sz="6" w:space="0" w:color="auto"/>
              <w:right w:val="single" w:sz="4" w:space="0" w:color="auto"/>
            </w:tcBorders>
            <w:vAlign w:val="center"/>
          </w:tcPr>
          <w:p w14:paraId="180DE67A" w14:textId="77777777" w:rsidR="00842EF7" w:rsidRPr="00FE760F" w:rsidRDefault="00842EF7" w:rsidP="00F91227">
            <w:pPr>
              <w:pStyle w:val="TAC"/>
              <w:keepNext w:val="0"/>
              <w:rPr>
                <w:lang w:eastAsia="ja-JP"/>
              </w:rPr>
            </w:pPr>
          </w:p>
        </w:tc>
      </w:tr>
      <w:tr w:rsidR="00842EF7" w:rsidRPr="00FE760F" w14:paraId="32C0E42A" w14:textId="77777777" w:rsidTr="00F91227">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842EF7" w:rsidRPr="00FE760F" w:rsidRDefault="00842EF7" w:rsidP="00F91227">
            <w:pPr>
              <w:pStyle w:val="TAN"/>
              <w:keepNext w:val="0"/>
            </w:pPr>
            <w:r w:rsidRPr="00FE760F">
              <w:t>NOTE 1:</w:t>
            </w:r>
            <w:r w:rsidRPr="00FE760F">
              <w:tab/>
              <w:t xml:space="preserve">The maximum bandwidth of band n261 is 850MHz </w:t>
            </w:r>
          </w:p>
          <w:p w14:paraId="4F4F5D73" w14:textId="77777777" w:rsidR="00842EF7" w:rsidRPr="00FE760F" w:rsidRDefault="00842EF7" w:rsidP="00F91227">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297" w:name="_Toc21340753"/>
      <w:bookmarkStart w:id="298" w:name="_Toc29805200"/>
      <w:bookmarkStart w:id="299" w:name="_Toc36456409"/>
      <w:bookmarkStart w:id="300" w:name="_Toc36469507"/>
      <w:bookmarkStart w:id="301" w:name="_Toc37253916"/>
      <w:bookmarkStart w:id="302" w:name="_Toc37322773"/>
      <w:r w:rsidRPr="00FE760F">
        <w:t>5.5A.2</w:t>
      </w:r>
      <w:r w:rsidRPr="00FE760F">
        <w:tab/>
        <w:t>Configurations for intra-band non-contiguous CA</w:t>
      </w:r>
      <w:bookmarkEnd w:id="297"/>
      <w:bookmarkEnd w:id="298"/>
      <w:bookmarkEnd w:id="299"/>
      <w:bookmarkEnd w:id="300"/>
      <w:bookmarkEnd w:id="301"/>
      <w:bookmarkEnd w:id="302"/>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lastRenderedPageBreak/>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316"/>
        <w:gridCol w:w="97"/>
        <w:gridCol w:w="1088"/>
        <w:gridCol w:w="186"/>
        <w:gridCol w:w="560"/>
        <w:gridCol w:w="151"/>
        <w:gridCol w:w="517"/>
        <w:gridCol w:w="334"/>
        <w:gridCol w:w="334"/>
        <w:gridCol w:w="517"/>
        <w:gridCol w:w="825"/>
        <w:gridCol w:w="26"/>
        <w:gridCol w:w="643"/>
        <w:gridCol w:w="208"/>
        <w:gridCol w:w="460"/>
        <w:gridCol w:w="391"/>
        <w:gridCol w:w="277"/>
        <w:gridCol w:w="431"/>
        <w:gridCol w:w="237"/>
        <w:gridCol w:w="471"/>
        <w:gridCol w:w="197"/>
        <w:gridCol w:w="514"/>
        <w:gridCol w:w="685"/>
        <w:gridCol w:w="137"/>
        <w:gridCol w:w="363"/>
        <w:gridCol w:w="306"/>
        <w:gridCol w:w="194"/>
        <w:gridCol w:w="474"/>
        <w:gridCol w:w="26"/>
        <w:gridCol w:w="500"/>
        <w:gridCol w:w="148"/>
        <w:gridCol w:w="854"/>
        <w:gridCol w:w="257"/>
        <w:gridCol w:w="314"/>
        <w:gridCol w:w="240"/>
      </w:tblGrid>
      <w:tr w:rsidR="005B5532" w:rsidRPr="00FE760F" w14:paraId="57FD2EAD" w14:textId="77777777" w:rsidTr="00F46140">
        <w:trPr>
          <w:trHeight w:val="20"/>
          <w:tblHeader/>
          <w:jc w:val="center"/>
        </w:trPr>
        <w:tc>
          <w:tcPr>
            <w:tcW w:w="5000" w:type="pct"/>
            <w:gridSpan w:val="35"/>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5B5532">
        <w:tblPrEx>
          <w:jc w:val="left"/>
          <w:tblCellMar>
            <w:left w:w="70" w:type="dxa"/>
            <w:right w:w="70" w:type="dxa"/>
          </w:tblCellMar>
        </w:tblPrEx>
        <w:trPr>
          <w:gridAfter w:val="1"/>
          <w:wAfter w:w="84" w:type="pct"/>
          <w:trHeight w:val="690"/>
        </w:trPr>
        <w:tc>
          <w:tcPr>
            <w:tcW w:w="495"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351"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5B5532">
        <w:tblPrEx>
          <w:jc w:val="left"/>
          <w:tblCellMar>
            <w:left w:w="70" w:type="dxa"/>
            <w:right w:w="70" w:type="dxa"/>
          </w:tblCellMar>
        </w:tblPrEx>
        <w:trPr>
          <w:gridAfter w:val="1"/>
          <w:wAfter w:w="84" w:type="pct"/>
          <w:trHeight w:val="460"/>
        </w:trPr>
        <w:tc>
          <w:tcPr>
            <w:tcW w:w="495" w:type="pct"/>
            <w:gridSpan w:val="2"/>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gridSpan w:val="3"/>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gridSpan w:val="2"/>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gridSpan w:val="2"/>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gridSpan w:val="2"/>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B5532" w:rsidRPr="00FE760F" w14:paraId="3F828525"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B5532" w:rsidRPr="00FE760F" w:rsidRDefault="005B5532" w:rsidP="005B5532">
            <w:pPr>
              <w:pStyle w:val="TAL"/>
              <w:rPr>
                <w:color w:val="008080"/>
                <w:u w:val="single"/>
                <w:lang w:val="fi-FI" w:eastAsia="fi-FI"/>
              </w:rPr>
            </w:pPr>
            <w:r w:rsidRPr="00FE760F">
              <w:rPr>
                <w:color w:val="008080"/>
                <w:u w:val="single"/>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1B76D7E"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74F03EF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3FAC2216"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9A471B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4AC785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79268A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6C63CA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11353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53396C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FE4271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EBBF32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6CAEB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FF09A4E"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5C6459"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4382486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B5532" w:rsidRPr="00FE760F" w:rsidRDefault="005B5532" w:rsidP="005B5532">
            <w:pPr>
              <w:pStyle w:val="TAL"/>
              <w:rPr>
                <w:color w:val="008080"/>
                <w:u w:val="single"/>
                <w:lang w:val="fi-FI" w:eastAsia="fi-FI"/>
              </w:rPr>
            </w:pPr>
            <w:r w:rsidRPr="00FE760F">
              <w:rPr>
                <w:color w:val="008080"/>
                <w:u w:val="single"/>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6204319"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0EBADA6C"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315A0786"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65DF728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83A6104"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2A8AF7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C60605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85CC9F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ABCE9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5045A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3201C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1E3A0B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112AE7C"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4BCA13C"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201A2F9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B5532" w:rsidRPr="00FE760F" w:rsidRDefault="005B5532" w:rsidP="005B5532">
            <w:pPr>
              <w:pStyle w:val="TAL"/>
              <w:rPr>
                <w:color w:val="008080"/>
                <w:u w:val="single"/>
                <w:lang w:val="fi-FI" w:eastAsia="fi-FI"/>
              </w:rPr>
            </w:pPr>
            <w:r w:rsidRPr="00FE760F">
              <w:rPr>
                <w:color w:val="008080"/>
                <w:u w:val="single"/>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69A29E2"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23459B5F"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0663DF0"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2D63036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A86000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1BCBBB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079BF1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9A4688A"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34B3CC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75E485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70B1F8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0C6698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2C5002C"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AA46742"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0B5A4AD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B5532" w:rsidRPr="00FE760F" w:rsidRDefault="005B5532" w:rsidP="005B5532">
            <w:pPr>
              <w:pStyle w:val="TAL"/>
              <w:rPr>
                <w:color w:val="008080"/>
                <w:u w:val="single"/>
                <w:lang w:val="fi-FI" w:eastAsia="fi-FI"/>
              </w:rPr>
            </w:pPr>
            <w:r w:rsidRPr="00FE760F">
              <w:rPr>
                <w:color w:val="008080"/>
                <w:u w:val="single"/>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B5532" w:rsidRPr="00FE760F" w:rsidRDefault="005B5532" w:rsidP="005B5532">
            <w:pPr>
              <w:pStyle w:val="TAL"/>
              <w:rPr>
                <w:color w:val="008080"/>
                <w:u w:val="single"/>
                <w:lang w:val="fi-FI" w:eastAsia="fi-FI"/>
              </w:rPr>
            </w:pPr>
            <w:r w:rsidRPr="00FE760F">
              <w:rPr>
                <w:color w:val="008080"/>
                <w:u w:val="single"/>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FAA81ED"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B476F89"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0E8EC027"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156E426E"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1F73A85" w14:textId="77777777" w:rsidR="005B5532" w:rsidRPr="00FE760F" w:rsidRDefault="005B5532" w:rsidP="005B5532">
            <w:pPr>
              <w:pStyle w:val="TAL"/>
              <w:rPr>
                <w:color w:val="008080"/>
                <w:u w:val="single"/>
                <w:lang w:val="fi-FI" w:eastAsia="fi-FI"/>
              </w:rPr>
            </w:pPr>
            <w:r w:rsidRPr="00FE760F">
              <w:rPr>
                <w:color w:val="008080"/>
                <w:u w:val="single"/>
                <w:lang w:val="en-US" w:eastAsia="ko-KR"/>
              </w:rPr>
              <w:t>n258A</w:t>
            </w:r>
          </w:p>
        </w:tc>
        <w:tc>
          <w:tcPr>
            <w:tcW w:w="298" w:type="pct"/>
            <w:gridSpan w:val="2"/>
            <w:tcBorders>
              <w:top w:val="nil"/>
              <w:left w:val="nil"/>
              <w:bottom w:val="single" w:sz="4" w:space="0" w:color="auto"/>
              <w:right w:val="single" w:sz="4" w:space="0" w:color="auto"/>
            </w:tcBorders>
            <w:shd w:val="clear" w:color="auto" w:fill="auto"/>
            <w:vAlign w:val="center"/>
            <w:hideMark/>
          </w:tcPr>
          <w:p w14:paraId="448CE1E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BC214E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FA7F90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A090344"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44C376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AF626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01EFDC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B93DF2D" w14:textId="77777777" w:rsidR="005B5532" w:rsidRPr="00FE760F" w:rsidRDefault="005B5532" w:rsidP="005B5532">
            <w:pPr>
              <w:pStyle w:val="TAC"/>
              <w:rPr>
                <w:lang w:val="fi-FI" w:eastAsia="fi-FI"/>
              </w:rPr>
            </w:pPr>
            <w:r w:rsidRPr="00FE760F">
              <w:rPr>
                <w:lang w:val="en-US" w:eastAsia="fi-FI"/>
              </w:rPr>
              <w:t> </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2E58CE1"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082315C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5B5532" w:rsidRPr="00FE760F" w14:paraId="2A8C679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5B5532" w:rsidRPr="00FE760F" w:rsidRDefault="005B5532" w:rsidP="005B5532">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A6E1DC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D78CB2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E17A1E3"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BAA7D2C"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690D68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D83C9B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3DD8FC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5E17E2B"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6B1E5ED"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DC40E0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55BBD1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7240A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5A242C5" w14:textId="77777777" w:rsidR="005B5532" w:rsidRPr="00FE760F" w:rsidRDefault="005B5532" w:rsidP="005B5532">
            <w:pPr>
              <w:pStyle w:val="TAC"/>
              <w:rPr>
                <w:lang w:val="fi-FI" w:eastAsia="fi-FI"/>
              </w:rPr>
            </w:pPr>
            <w:r w:rsidRPr="00FE760F">
              <w:rPr>
                <w:lang w:val="en-US" w:eastAsia="fi-FI"/>
              </w:rPr>
              <w:t>1200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CE8658B"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CE80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B5532" w:rsidRPr="00FE760F" w14:paraId="628E0B18"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B5532" w:rsidRPr="00FE760F" w:rsidRDefault="005B5532" w:rsidP="005B5532">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6A8C12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3067864"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A4566E7"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38965D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914AC3D"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92096C6"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6244F215"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0A080CC3"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1DE555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60A1A7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A5708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1DB31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EC5D33C" w14:textId="77777777" w:rsidR="005B5532" w:rsidRPr="00FE760F" w:rsidRDefault="005B5532" w:rsidP="005B5532">
            <w:pPr>
              <w:pStyle w:val="TAC"/>
              <w:rPr>
                <w:lang w:val="fi-FI" w:eastAsia="fi-FI"/>
              </w:rPr>
            </w:pPr>
            <w:r w:rsidRPr="00FE760F">
              <w:rPr>
                <w:lang w:val="en-US" w:eastAsia="fi-FI"/>
              </w:rPr>
              <w:t>2600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6457B09" w14:textId="77777777" w:rsidR="005B5532" w:rsidRPr="00FE760F" w:rsidRDefault="005B5532" w:rsidP="005B5532">
            <w:pPr>
              <w:pStyle w:val="TAC"/>
              <w:rPr>
                <w:lang w:val="fi-FI" w:eastAsia="fi-FI"/>
              </w:rPr>
            </w:pPr>
            <w:r w:rsidRPr="00FE760F">
              <w:rPr>
                <w:lang w:val="en-US" w:eastAsia="fi-FI"/>
              </w:rPr>
              <w:t>0</w:t>
            </w:r>
          </w:p>
        </w:tc>
      </w:tr>
      <w:tr w:rsidR="005B5532" w:rsidRPr="00FE760F" w14:paraId="4A3E958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B5532" w:rsidRPr="00FE760F" w:rsidRDefault="005B5532" w:rsidP="005B5532">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148B8FE"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DEDBA8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341A514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0AC97AF"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84409B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5347B2E"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5966702C"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49EA275E"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36F523C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B24EBB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74126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9F350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067C2E54" w14:textId="77777777" w:rsidR="005B5532" w:rsidRPr="00FE760F" w:rsidRDefault="005B5532" w:rsidP="005B5532">
            <w:pPr>
              <w:pStyle w:val="TAC"/>
              <w:rPr>
                <w:lang w:val="fi-FI" w:eastAsia="fi-FI"/>
              </w:rPr>
            </w:pPr>
            <w:r w:rsidRPr="00FE760F">
              <w:rPr>
                <w:lang w:val="en-US" w:eastAsia="fi-FI"/>
              </w:rPr>
              <w:t>2650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509F666" w14:textId="77777777" w:rsidR="005B5532" w:rsidRPr="00FE760F" w:rsidRDefault="005B5532" w:rsidP="005B5532">
            <w:pPr>
              <w:pStyle w:val="TAC"/>
              <w:rPr>
                <w:lang w:val="fi-FI" w:eastAsia="fi-FI"/>
              </w:rPr>
            </w:pPr>
            <w:r w:rsidRPr="00FE760F">
              <w:rPr>
                <w:lang w:val="en-US" w:eastAsia="fi-FI"/>
              </w:rPr>
              <w:t>0</w:t>
            </w:r>
          </w:p>
        </w:tc>
      </w:tr>
      <w:tr w:rsidR="005B5532" w:rsidRPr="00FE760F" w14:paraId="281EF1B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B5532" w:rsidRPr="00FE760F" w:rsidRDefault="005B5532" w:rsidP="005B5532">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1D1CFD6"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91F0722"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0661544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5EEB1915"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7C2E2D0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1282E6DA"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42DEE361"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7BC5E430"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71D0117A" w14:textId="77777777" w:rsidR="005B5532" w:rsidRPr="00FE760F" w:rsidRDefault="005B5532" w:rsidP="005B5532">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F27494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34419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CC58BF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1C287F1" w14:textId="77777777" w:rsidR="005B5532" w:rsidRPr="00FE760F" w:rsidRDefault="005B5532" w:rsidP="005B5532">
            <w:pPr>
              <w:pStyle w:val="TAC"/>
              <w:rPr>
                <w:lang w:val="fi-FI" w:eastAsia="fi-FI"/>
              </w:rPr>
            </w:pPr>
            <w:r w:rsidRPr="00FE760F">
              <w:rPr>
                <w:lang w:eastAsia="zh-CN"/>
              </w:rPr>
              <w:t>2600</w:t>
            </w:r>
            <w:r w:rsidRPr="00FE760F">
              <w:rPr>
                <w:vertAlign w:val="superscript"/>
                <w:lang w:eastAsia="zh-CN"/>
              </w:rPr>
              <w:t>4</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EE5FCC6" w14:textId="77777777" w:rsidR="005B5532" w:rsidRPr="00FE760F" w:rsidRDefault="005B5532" w:rsidP="005B5532">
            <w:pPr>
              <w:pStyle w:val="TAC"/>
              <w:rPr>
                <w:lang w:val="fi-FI" w:eastAsia="fi-FI"/>
              </w:rPr>
            </w:pPr>
            <w:r w:rsidRPr="00FE760F">
              <w:rPr>
                <w:lang w:val="en-US" w:eastAsia="fi-FI"/>
              </w:rPr>
              <w:t>0</w:t>
            </w:r>
          </w:p>
        </w:tc>
      </w:tr>
      <w:tr w:rsidR="005B5532" w:rsidRPr="00FE760F" w14:paraId="7D82FDC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B5532" w:rsidRPr="00FE760F" w:rsidRDefault="005B5532" w:rsidP="005B5532">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27365AA"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0100199"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611A386D"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45F39260"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C43527B" w14:textId="77777777" w:rsidR="005B5532" w:rsidRPr="00FE760F" w:rsidRDefault="005B5532" w:rsidP="005B5532">
            <w:pPr>
              <w:pStyle w:val="TAL"/>
              <w:rPr>
                <w:lang w:val="fi-FI" w:eastAsia="fi-FI"/>
              </w:rPr>
            </w:pPr>
            <w:r w:rsidRPr="00FE760F">
              <w:rPr>
                <w:lang w:val="en-US" w:eastAsia="ko-KR"/>
              </w:rPr>
              <w:t>n260A</w:t>
            </w:r>
          </w:p>
        </w:tc>
        <w:tc>
          <w:tcPr>
            <w:tcW w:w="298" w:type="pct"/>
            <w:gridSpan w:val="2"/>
            <w:tcBorders>
              <w:top w:val="nil"/>
              <w:left w:val="nil"/>
              <w:bottom w:val="single" w:sz="4" w:space="0" w:color="auto"/>
              <w:right w:val="single" w:sz="4" w:space="0" w:color="auto"/>
            </w:tcBorders>
            <w:shd w:val="clear" w:color="auto" w:fill="auto"/>
            <w:vAlign w:val="center"/>
            <w:hideMark/>
          </w:tcPr>
          <w:p w14:paraId="2DBFF7D9"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38941E64" w14:textId="77777777" w:rsidR="005B5532" w:rsidRPr="00FE760F" w:rsidRDefault="005B5532" w:rsidP="005B5532">
            <w:pPr>
              <w:pStyle w:val="TAL"/>
              <w:rPr>
                <w:lang w:val="fi-FI" w:eastAsia="fi-FI"/>
              </w:rPr>
            </w:pPr>
            <w:r w:rsidRPr="00FE760F">
              <w:rPr>
                <w:lang w:val="en-US" w:eastAsia="ko-KR"/>
              </w:rPr>
              <w:t>n260A</w:t>
            </w:r>
          </w:p>
        </w:tc>
        <w:tc>
          <w:tcPr>
            <w:tcW w:w="248" w:type="pct"/>
            <w:gridSpan w:val="2"/>
            <w:tcBorders>
              <w:top w:val="nil"/>
              <w:left w:val="nil"/>
              <w:bottom w:val="single" w:sz="4" w:space="0" w:color="auto"/>
              <w:right w:val="single" w:sz="4" w:space="0" w:color="auto"/>
            </w:tcBorders>
            <w:shd w:val="clear" w:color="auto" w:fill="auto"/>
            <w:vAlign w:val="center"/>
            <w:hideMark/>
          </w:tcPr>
          <w:p w14:paraId="255EC503" w14:textId="77777777" w:rsidR="005B5532" w:rsidRPr="00FE760F" w:rsidRDefault="005B5532" w:rsidP="005B5532">
            <w:pPr>
              <w:pStyle w:val="TAL"/>
              <w:rPr>
                <w:lang w:val="fi-FI" w:eastAsia="fi-FI"/>
              </w:rPr>
            </w:pPr>
            <w:r w:rsidRPr="00FE760F">
              <w:rPr>
                <w:lang w:val="en-US" w:eastAsia="ko-KR"/>
              </w:rPr>
              <w:t>n260A</w:t>
            </w:r>
          </w:p>
        </w:tc>
        <w:tc>
          <w:tcPr>
            <w:tcW w:w="249" w:type="pct"/>
            <w:gridSpan w:val="2"/>
            <w:tcBorders>
              <w:top w:val="nil"/>
              <w:left w:val="nil"/>
              <w:bottom w:val="single" w:sz="4" w:space="0" w:color="auto"/>
              <w:right w:val="single" w:sz="4" w:space="0" w:color="auto"/>
            </w:tcBorders>
            <w:shd w:val="clear" w:color="auto" w:fill="auto"/>
            <w:vAlign w:val="center"/>
            <w:hideMark/>
          </w:tcPr>
          <w:p w14:paraId="3FB8C008" w14:textId="77777777" w:rsidR="005B5532" w:rsidRPr="00FE760F" w:rsidRDefault="005B5532" w:rsidP="005B5532">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B5532" w:rsidRPr="00FE760F" w:rsidRDefault="005B5532" w:rsidP="005B5532">
            <w:pPr>
              <w:pStyle w:val="TAL"/>
              <w:rPr>
                <w:lang w:val="fi-FI" w:eastAsia="fi-FI"/>
              </w:rPr>
            </w:pPr>
            <w:r w:rsidRPr="00FE760F">
              <w:rPr>
                <w:lang w:val="en-US" w:eastAsia="ko-KR"/>
              </w:rPr>
              <w:t>n260A</w:t>
            </w:r>
          </w:p>
        </w:tc>
        <w:tc>
          <w:tcPr>
            <w:tcW w:w="175" w:type="pct"/>
            <w:gridSpan w:val="2"/>
            <w:tcBorders>
              <w:top w:val="nil"/>
              <w:left w:val="nil"/>
              <w:bottom w:val="single" w:sz="4" w:space="0" w:color="auto"/>
              <w:right w:val="single" w:sz="4" w:space="0" w:color="auto"/>
            </w:tcBorders>
            <w:shd w:val="clear" w:color="auto" w:fill="auto"/>
            <w:vAlign w:val="center"/>
            <w:hideMark/>
          </w:tcPr>
          <w:p w14:paraId="34A6785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64805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79C93C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88096DC" w14:textId="77777777" w:rsidR="005B5532" w:rsidRPr="00FE760F" w:rsidRDefault="005B5532" w:rsidP="005B5532">
            <w:pPr>
              <w:pStyle w:val="TAC"/>
              <w:rPr>
                <w:lang w:val="fi-FI" w:eastAsia="fi-FI"/>
              </w:rPr>
            </w:pPr>
            <w:r w:rsidRPr="00FE760F">
              <w:rPr>
                <w:lang w:eastAsia="zh-CN"/>
              </w:rPr>
              <w:t>2550</w:t>
            </w:r>
            <w:r w:rsidRPr="00FE760F">
              <w:rPr>
                <w:vertAlign w:val="superscript"/>
                <w:lang w:eastAsia="zh-CN"/>
              </w:rPr>
              <w:t>4</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8284F9D" w14:textId="77777777" w:rsidR="005B5532" w:rsidRPr="00FE760F" w:rsidRDefault="005B5532" w:rsidP="005B5532">
            <w:pPr>
              <w:pStyle w:val="TAC"/>
              <w:rPr>
                <w:lang w:val="fi-FI" w:eastAsia="fi-FI"/>
              </w:rPr>
            </w:pPr>
            <w:r w:rsidRPr="00FE760F">
              <w:rPr>
                <w:lang w:val="en-US" w:eastAsia="fi-FI"/>
              </w:rPr>
              <w:t>0</w:t>
            </w:r>
          </w:p>
        </w:tc>
      </w:tr>
      <w:tr w:rsidR="005B5532" w:rsidRPr="00FE760F" w14:paraId="74303C4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gridSpan w:val="2"/>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gridSpan w:val="2"/>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B5532" w:rsidRPr="00FE760F" w14:paraId="706F9285" w14:textId="77777777" w:rsidTr="005B5532">
        <w:tblPrEx>
          <w:jc w:val="left"/>
          <w:tblCellMar>
            <w:left w:w="70" w:type="dxa"/>
            <w:right w:w="70" w:type="dxa"/>
          </w:tblCellMar>
        </w:tblPrEx>
        <w:trPr>
          <w:gridAfter w:val="1"/>
          <w:wAfter w:w="84" w:type="pct"/>
          <w:trHeight w:val="30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B5532" w:rsidRPr="00FE760F" w:rsidRDefault="005B5532" w:rsidP="005B5532">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896F443"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3225A208"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68C5D1C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80D234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B0EEA73"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6453C8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930FA5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FFAA0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92A95A7"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0FDB3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FCEC2D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A14E27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C2CAF50"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94E6B1A" w14:textId="77777777" w:rsidR="005B5532" w:rsidRPr="00FE760F" w:rsidRDefault="005B5532" w:rsidP="005B5532">
            <w:pPr>
              <w:pStyle w:val="TAC"/>
              <w:rPr>
                <w:lang w:val="fi-FI" w:eastAsia="fi-FI"/>
              </w:rPr>
            </w:pPr>
            <w:r w:rsidRPr="00FE760F">
              <w:rPr>
                <w:lang w:val="en-US" w:eastAsia="fi-FI"/>
              </w:rPr>
              <w:t>0</w:t>
            </w:r>
          </w:p>
        </w:tc>
      </w:tr>
      <w:tr w:rsidR="005B5532" w:rsidRPr="00FE760F" w14:paraId="0CB6297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B5532" w:rsidRPr="00FE760F" w:rsidRDefault="005B5532" w:rsidP="005B5532">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18650B11"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77665341"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2B94DAC7"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0899C90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C0F47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B706A6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2AEC91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665186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F65DED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DD767E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BB904F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4007CF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57CE147"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2DB28B9" w14:textId="77777777" w:rsidR="005B5532" w:rsidRPr="00FE760F" w:rsidRDefault="005B5532" w:rsidP="005B5532">
            <w:pPr>
              <w:pStyle w:val="TAC"/>
              <w:rPr>
                <w:lang w:val="fi-FI" w:eastAsia="fi-FI"/>
              </w:rPr>
            </w:pPr>
            <w:r w:rsidRPr="00FE760F">
              <w:rPr>
                <w:lang w:val="en-US" w:eastAsia="fi-FI"/>
              </w:rPr>
              <w:t>0</w:t>
            </w:r>
          </w:p>
        </w:tc>
      </w:tr>
      <w:tr w:rsidR="005B5532" w:rsidRPr="00FE760F" w14:paraId="0643B83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B5532" w:rsidRPr="00FE760F" w:rsidRDefault="005B5532" w:rsidP="005B5532">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EFD49C4"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4603BE58"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18A9FD27"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4C618A13" w14:textId="77777777" w:rsidR="005B5532" w:rsidRPr="00FE760F" w:rsidRDefault="005B5532" w:rsidP="005B5532">
            <w:pPr>
              <w:pStyle w:val="TAL"/>
              <w:rPr>
                <w:lang w:val="fi-FI" w:eastAsia="fi-FI"/>
              </w:rPr>
            </w:pPr>
            <w:r w:rsidRPr="00FE760F">
              <w:rPr>
                <w:lang w:val="fi-FI" w:eastAsia="fi-FI"/>
              </w:rPr>
              <w:t>CA_n260G</w:t>
            </w:r>
          </w:p>
        </w:tc>
        <w:tc>
          <w:tcPr>
            <w:tcW w:w="298" w:type="pct"/>
            <w:gridSpan w:val="2"/>
            <w:tcBorders>
              <w:top w:val="nil"/>
              <w:left w:val="nil"/>
              <w:bottom w:val="single" w:sz="4" w:space="0" w:color="auto"/>
              <w:right w:val="single" w:sz="4" w:space="0" w:color="auto"/>
            </w:tcBorders>
            <w:shd w:val="clear" w:color="auto" w:fill="auto"/>
            <w:vAlign w:val="center"/>
            <w:hideMark/>
          </w:tcPr>
          <w:p w14:paraId="54FACAA0"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43C402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67604D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8A387EF"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4A2DD0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F0D9F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E6125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25BB13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4630F6F0"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5F7E2AFB" w14:textId="77777777" w:rsidR="005B5532" w:rsidRPr="00FE760F" w:rsidRDefault="005B5532" w:rsidP="005B5532">
            <w:pPr>
              <w:pStyle w:val="TAC"/>
              <w:rPr>
                <w:lang w:val="fi-FI" w:eastAsia="fi-FI"/>
              </w:rPr>
            </w:pPr>
            <w:r w:rsidRPr="00FE760F">
              <w:rPr>
                <w:lang w:val="en-US" w:eastAsia="fi-FI"/>
              </w:rPr>
              <w:t>0</w:t>
            </w:r>
          </w:p>
        </w:tc>
      </w:tr>
      <w:tr w:rsidR="005B5532" w:rsidRPr="00FE760F" w14:paraId="3A44411A"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B5532" w:rsidRPr="00FE760F" w:rsidRDefault="005B5532" w:rsidP="005B5532">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1B716A4" w14:textId="77777777" w:rsidR="005B5532" w:rsidRPr="00FE760F" w:rsidRDefault="005B5532" w:rsidP="005B5532">
            <w:pPr>
              <w:pStyle w:val="TAL"/>
              <w:rPr>
                <w:lang w:val="fi-FI" w:eastAsia="fi-FI"/>
              </w:rPr>
            </w:pPr>
            <w:r w:rsidRPr="00FE760F">
              <w:rPr>
                <w:lang w:eastAsia="fi-FI"/>
              </w:rPr>
              <w:t>CA_n260H</w:t>
            </w:r>
          </w:p>
        </w:tc>
        <w:tc>
          <w:tcPr>
            <w:tcW w:w="298" w:type="pct"/>
            <w:gridSpan w:val="2"/>
            <w:tcBorders>
              <w:top w:val="nil"/>
              <w:left w:val="nil"/>
              <w:bottom w:val="single" w:sz="4" w:space="0" w:color="auto"/>
              <w:right w:val="single" w:sz="4" w:space="0" w:color="auto"/>
            </w:tcBorders>
            <w:shd w:val="clear" w:color="auto" w:fill="auto"/>
            <w:vAlign w:val="center"/>
            <w:hideMark/>
          </w:tcPr>
          <w:p w14:paraId="67EC4547" w14:textId="77777777" w:rsidR="005B5532" w:rsidRPr="00FE760F" w:rsidRDefault="005B5532" w:rsidP="005B5532">
            <w:pPr>
              <w:pStyle w:val="TAL"/>
              <w:rPr>
                <w:lang w:val="fi-FI" w:eastAsia="fi-FI"/>
              </w:rPr>
            </w:pPr>
            <w:r w:rsidRPr="00FE760F">
              <w:rPr>
                <w:lang w:eastAsia="fi-FI"/>
              </w:rPr>
              <w:t>CA_n260H</w:t>
            </w:r>
          </w:p>
        </w:tc>
        <w:tc>
          <w:tcPr>
            <w:tcW w:w="298" w:type="pct"/>
            <w:gridSpan w:val="2"/>
            <w:tcBorders>
              <w:top w:val="nil"/>
              <w:left w:val="nil"/>
              <w:bottom w:val="single" w:sz="4" w:space="0" w:color="auto"/>
              <w:right w:val="single" w:sz="4" w:space="0" w:color="auto"/>
            </w:tcBorders>
            <w:shd w:val="clear" w:color="auto" w:fill="auto"/>
            <w:vAlign w:val="center"/>
            <w:hideMark/>
          </w:tcPr>
          <w:p w14:paraId="6E2A9B5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3976F8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39EEDD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317B39D"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F526BB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7FA6774"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4C5F942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871246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78DF39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C774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FE4DFFC"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A71C94C" w14:textId="77777777" w:rsidR="005B5532" w:rsidRPr="00FE760F" w:rsidRDefault="005B5532" w:rsidP="005B5532">
            <w:pPr>
              <w:pStyle w:val="TAC"/>
              <w:rPr>
                <w:lang w:val="fi-FI" w:eastAsia="fi-FI"/>
              </w:rPr>
            </w:pPr>
            <w:r w:rsidRPr="00FE760F">
              <w:rPr>
                <w:lang w:val="en-US" w:eastAsia="fi-FI"/>
              </w:rPr>
              <w:t>0</w:t>
            </w:r>
          </w:p>
        </w:tc>
      </w:tr>
      <w:tr w:rsidR="005B5532" w:rsidRPr="00FE760F" w14:paraId="47A70DC6"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gridSpan w:val="2"/>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gridSpan w:val="2"/>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gridSpan w:val="2"/>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gridSpan w:val="2"/>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lastRenderedPageBreak/>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5B5532" w:rsidRPr="00FE760F" w14:paraId="1560A37E"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5B5532" w:rsidRPr="00FE760F" w:rsidRDefault="005B5532" w:rsidP="005B5532">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7A19E4EC"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4E70286C"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FCB8649"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DEB6A32"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B55EB89"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A39CBD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64E1EF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05FEF6"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712DD1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039096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72A2EA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84C70A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12BD028" w14:textId="77777777" w:rsidR="005B5532" w:rsidRPr="00FE760F" w:rsidRDefault="005B5532" w:rsidP="005B5532">
            <w:pPr>
              <w:pStyle w:val="TAC"/>
              <w:rPr>
                <w:lang w:val="fi-FI" w:eastAsia="fi-FI"/>
              </w:rPr>
            </w:pPr>
            <w:r w:rsidRPr="00FE760F">
              <w:rPr>
                <w:lang w:val="en-US" w:eastAsia="fi-FI"/>
              </w:rPr>
              <w:t>750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8DD85BD" w14:textId="77777777" w:rsidR="005B5532" w:rsidRPr="00FE760F" w:rsidRDefault="005B5532" w:rsidP="005B5532">
            <w:pPr>
              <w:pStyle w:val="TAC"/>
              <w:rPr>
                <w:lang w:val="fi-FI" w:eastAsia="fi-FI"/>
              </w:rPr>
            </w:pPr>
            <w:r w:rsidRPr="00FE760F">
              <w:rPr>
                <w:lang w:val="en-US" w:eastAsia="fi-FI"/>
              </w:rPr>
              <w:t>0</w:t>
            </w:r>
          </w:p>
        </w:tc>
      </w:tr>
      <w:tr w:rsidR="005B5532" w:rsidRPr="00FE760F" w14:paraId="194285A8"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5B5532" w:rsidRPr="00FE760F" w:rsidRDefault="005B5532" w:rsidP="005B5532">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1BBE85E8"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7723CC47"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3360A612"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1DCFD822" w14:textId="77777777" w:rsidR="005B5532" w:rsidRPr="00FE760F" w:rsidRDefault="005B5532" w:rsidP="005B5532">
            <w:pPr>
              <w:pStyle w:val="TAL"/>
              <w:rPr>
                <w:lang w:val="fi-FI" w:eastAsia="fi-FI"/>
              </w:rPr>
            </w:pPr>
            <w:r w:rsidRPr="00FE760F">
              <w:rPr>
                <w:lang w:val="en-US" w:eastAsia="ko-KR"/>
              </w:rPr>
              <w:t>n261A</w:t>
            </w:r>
          </w:p>
        </w:tc>
        <w:tc>
          <w:tcPr>
            <w:tcW w:w="298" w:type="pct"/>
            <w:gridSpan w:val="2"/>
            <w:tcBorders>
              <w:top w:val="nil"/>
              <w:left w:val="nil"/>
              <w:bottom w:val="single" w:sz="4" w:space="0" w:color="auto"/>
              <w:right w:val="single" w:sz="4" w:space="0" w:color="auto"/>
            </w:tcBorders>
            <w:shd w:val="clear" w:color="auto" w:fill="auto"/>
            <w:vAlign w:val="center"/>
            <w:hideMark/>
          </w:tcPr>
          <w:p w14:paraId="49A350CA"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95F3751"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4D9E169"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5A961D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E1A85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C512C8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2755B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D0F6F2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4A43F01" w14:textId="77777777" w:rsidR="005B5532" w:rsidRPr="00FE760F" w:rsidRDefault="005B5532" w:rsidP="005B5532">
            <w:pPr>
              <w:pStyle w:val="TAC"/>
              <w:rPr>
                <w:lang w:val="fi-FI" w:eastAsia="fi-FI"/>
              </w:rPr>
            </w:pPr>
            <w:r w:rsidRPr="00FE760F">
              <w:rPr>
                <w:lang w:val="en-US"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C11FDCD" w14:textId="77777777" w:rsidR="005B5532" w:rsidRPr="00FE760F" w:rsidRDefault="005B5532" w:rsidP="005B5532">
            <w:pPr>
              <w:pStyle w:val="TAC"/>
              <w:rPr>
                <w:lang w:val="fi-FI" w:eastAsia="fi-FI"/>
              </w:rPr>
            </w:pPr>
            <w:r w:rsidRPr="00FE760F">
              <w:rPr>
                <w:lang w:val="en-US" w:eastAsia="fi-FI"/>
              </w:rPr>
              <w:t>0</w:t>
            </w:r>
          </w:p>
        </w:tc>
      </w:tr>
      <w:tr w:rsidR="005B5532" w:rsidRPr="00FE760F" w14:paraId="422014C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gridSpan w:val="2"/>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gridSpan w:val="2"/>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B5532" w:rsidRPr="00FE760F" w14:paraId="41EC23A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B5532" w:rsidRPr="00FE760F" w:rsidRDefault="005B5532" w:rsidP="005B5532">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1FECCFD"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070AFCD3"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4B91E83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7877834"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31B2906"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401A59F"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3B8173"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BE21DEC"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CA2DE6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F2C7A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E1F11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1E9D0C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73746FD"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3EAB0503" w14:textId="77777777" w:rsidR="005B5532" w:rsidRPr="00FE760F" w:rsidRDefault="005B5532" w:rsidP="005B5532">
            <w:pPr>
              <w:pStyle w:val="TAC"/>
              <w:rPr>
                <w:lang w:val="fi-FI" w:eastAsia="fi-FI"/>
              </w:rPr>
            </w:pPr>
            <w:r w:rsidRPr="00FE760F">
              <w:rPr>
                <w:lang w:val="en-US" w:eastAsia="fi-FI"/>
              </w:rPr>
              <w:t>0</w:t>
            </w:r>
          </w:p>
        </w:tc>
      </w:tr>
      <w:tr w:rsidR="005B5532" w:rsidRPr="00FE760F" w14:paraId="05434C4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B5532" w:rsidRPr="00FE760F" w:rsidRDefault="005B5532" w:rsidP="005B5532">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A3F0A3C"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0F7891D7"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1F7FAA1E"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FADFF89"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5131254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56FEE08"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20B8F9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08F34F1"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70EEF324"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A24C1C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F2BD4B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F8BC13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FAE7D57"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40B6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6FBD3107"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B5532" w:rsidRPr="00FE760F" w:rsidRDefault="005B5532" w:rsidP="005B5532">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AF44A3A"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8D059E0"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6C14D92A"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6DC0495" w14:textId="77777777" w:rsidR="005B5532" w:rsidRPr="00FE760F" w:rsidRDefault="005B5532" w:rsidP="005B5532">
            <w:pPr>
              <w:pStyle w:val="TAL"/>
              <w:rPr>
                <w:lang w:val="fi-FI" w:eastAsia="fi-FI"/>
              </w:rPr>
            </w:pPr>
            <w:r w:rsidRPr="00FE760F">
              <w:rPr>
                <w:lang w:eastAsia="fi-FI"/>
              </w:rPr>
              <w:t>CA_n261G</w:t>
            </w:r>
          </w:p>
        </w:tc>
        <w:tc>
          <w:tcPr>
            <w:tcW w:w="298" w:type="pct"/>
            <w:gridSpan w:val="2"/>
            <w:tcBorders>
              <w:top w:val="nil"/>
              <w:left w:val="nil"/>
              <w:bottom w:val="single" w:sz="4" w:space="0" w:color="auto"/>
              <w:right w:val="single" w:sz="4" w:space="0" w:color="auto"/>
            </w:tcBorders>
            <w:shd w:val="clear" w:color="auto" w:fill="auto"/>
            <w:vAlign w:val="center"/>
            <w:hideMark/>
          </w:tcPr>
          <w:p w14:paraId="71A8D0B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45C2823"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E7CCC51"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4B6EDCE"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8CDE262"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3A4245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B125933"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9F4B33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143D74A9" w14:textId="77777777" w:rsidR="005B5532" w:rsidRPr="00FE760F" w:rsidRDefault="005B5532" w:rsidP="005B5532">
            <w:pPr>
              <w:pStyle w:val="TAC"/>
              <w:rPr>
                <w:lang w:val="fi-FI" w:eastAsia="fi-FI"/>
              </w:rPr>
            </w:pPr>
            <w:r w:rsidRPr="00FE760F">
              <w:rPr>
                <w:rFonts w:eastAsia="Yu Mincho"/>
                <w:lang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4B14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FFC3982"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B5532" w:rsidRPr="00FE760F" w:rsidRDefault="005B5532" w:rsidP="005B5532">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466C0C1" w14:textId="77777777" w:rsidR="005B5532" w:rsidRPr="00FE760F" w:rsidRDefault="005B5532" w:rsidP="005B5532">
            <w:pPr>
              <w:pStyle w:val="TAL"/>
              <w:rPr>
                <w:lang w:val="fi-FI" w:eastAsia="fi-FI"/>
              </w:rPr>
            </w:pPr>
            <w:r w:rsidRPr="00FE760F">
              <w:rPr>
                <w:lang w:eastAsia="fi-FI"/>
              </w:rPr>
              <w:t>CA_n261H</w:t>
            </w:r>
          </w:p>
        </w:tc>
        <w:tc>
          <w:tcPr>
            <w:tcW w:w="298" w:type="pct"/>
            <w:gridSpan w:val="2"/>
            <w:tcBorders>
              <w:top w:val="nil"/>
              <w:left w:val="nil"/>
              <w:bottom w:val="single" w:sz="4" w:space="0" w:color="auto"/>
              <w:right w:val="single" w:sz="4" w:space="0" w:color="auto"/>
            </w:tcBorders>
            <w:shd w:val="clear" w:color="auto" w:fill="auto"/>
            <w:vAlign w:val="center"/>
            <w:hideMark/>
          </w:tcPr>
          <w:p w14:paraId="14FD7F5D" w14:textId="77777777" w:rsidR="005B5532" w:rsidRPr="00FE760F" w:rsidRDefault="005B5532" w:rsidP="005B5532">
            <w:pPr>
              <w:pStyle w:val="TAL"/>
              <w:rPr>
                <w:lang w:val="fi-FI" w:eastAsia="fi-FI"/>
              </w:rPr>
            </w:pPr>
            <w:r w:rsidRPr="00FE760F">
              <w:rPr>
                <w:lang w:eastAsia="fi-FI"/>
              </w:rPr>
              <w:t>CA_n261H</w:t>
            </w:r>
          </w:p>
        </w:tc>
        <w:tc>
          <w:tcPr>
            <w:tcW w:w="298" w:type="pct"/>
            <w:gridSpan w:val="2"/>
            <w:tcBorders>
              <w:top w:val="nil"/>
              <w:left w:val="nil"/>
              <w:bottom w:val="single" w:sz="4" w:space="0" w:color="auto"/>
              <w:right w:val="single" w:sz="4" w:space="0" w:color="auto"/>
            </w:tcBorders>
            <w:shd w:val="clear" w:color="auto" w:fill="auto"/>
            <w:vAlign w:val="center"/>
            <w:hideMark/>
          </w:tcPr>
          <w:p w14:paraId="5C0BBEB1"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499F771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5A7E787"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569CE6F"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7212822"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E0D4F7B"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0FAF0531"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E5F52F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9FF3F6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02F17B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5A594C55"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2ED22C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C41E321"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B5532" w:rsidRPr="00FE760F" w:rsidRDefault="005B5532" w:rsidP="005B5532">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BF03C8E" w14:textId="77777777" w:rsidR="005B5532" w:rsidRPr="00FE760F" w:rsidRDefault="005B5532" w:rsidP="005B5532">
            <w:pPr>
              <w:pStyle w:val="TAL"/>
              <w:rPr>
                <w:lang w:val="fi-FI" w:eastAsia="fi-FI"/>
              </w:rPr>
            </w:pPr>
            <w:r w:rsidRPr="00FE760F">
              <w:rPr>
                <w:lang w:eastAsia="fi-FI"/>
              </w:rPr>
              <w:t>CA_n261I</w:t>
            </w:r>
          </w:p>
        </w:tc>
        <w:tc>
          <w:tcPr>
            <w:tcW w:w="298" w:type="pct"/>
            <w:gridSpan w:val="2"/>
            <w:tcBorders>
              <w:top w:val="nil"/>
              <w:left w:val="nil"/>
              <w:bottom w:val="single" w:sz="4" w:space="0" w:color="auto"/>
              <w:right w:val="single" w:sz="4" w:space="0" w:color="auto"/>
            </w:tcBorders>
            <w:shd w:val="clear" w:color="auto" w:fill="auto"/>
            <w:vAlign w:val="center"/>
            <w:hideMark/>
          </w:tcPr>
          <w:p w14:paraId="3A4FD24D" w14:textId="77777777" w:rsidR="005B5532" w:rsidRPr="00FE760F" w:rsidRDefault="005B5532" w:rsidP="005B5532">
            <w:pPr>
              <w:pStyle w:val="TAL"/>
              <w:rPr>
                <w:lang w:val="fi-FI" w:eastAsia="fi-FI"/>
              </w:rPr>
            </w:pPr>
            <w:r w:rsidRPr="00FE760F">
              <w:rPr>
                <w:lang w:eastAsia="fi-FI"/>
              </w:rPr>
              <w:t>CA_n261I</w:t>
            </w:r>
          </w:p>
        </w:tc>
        <w:tc>
          <w:tcPr>
            <w:tcW w:w="298" w:type="pct"/>
            <w:gridSpan w:val="2"/>
            <w:tcBorders>
              <w:top w:val="nil"/>
              <w:left w:val="nil"/>
              <w:bottom w:val="single" w:sz="4" w:space="0" w:color="auto"/>
              <w:right w:val="single" w:sz="4" w:space="0" w:color="auto"/>
            </w:tcBorders>
            <w:shd w:val="clear" w:color="auto" w:fill="auto"/>
            <w:vAlign w:val="center"/>
            <w:hideMark/>
          </w:tcPr>
          <w:p w14:paraId="2343AF1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6A0B408"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279D55"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0CB7443"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837F28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55FE3C2"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AB16497"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28A5C9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10FC7A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256A481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CBFC61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641ECA40" w14:textId="77777777" w:rsidR="005B5532" w:rsidRPr="00FE760F" w:rsidRDefault="005B5532" w:rsidP="005B5532">
            <w:pPr>
              <w:pStyle w:val="TAC"/>
              <w:rPr>
                <w:lang w:val="fi-FI" w:eastAsia="fi-FI"/>
              </w:rPr>
            </w:pPr>
            <w:r w:rsidRPr="00FE760F">
              <w:rPr>
                <w:lang w:val="en-US" w:eastAsia="fi-FI"/>
              </w:rPr>
              <w:t>0</w:t>
            </w:r>
          </w:p>
        </w:tc>
      </w:tr>
      <w:tr w:rsidR="005B5532" w:rsidRPr="00FE760F" w14:paraId="3FCDDEC9"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B5532" w:rsidRPr="00FE760F" w:rsidRDefault="005B5532" w:rsidP="005B5532">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52205E7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ED3EE7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36F334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C0EF68C"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51524D7" w14:textId="77777777" w:rsidR="005B5532" w:rsidRPr="00FE760F" w:rsidRDefault="005B5532" w:rsidP="005B5532">
            <w:pPr>
              <w:pStyle w:val="TAL"/>
              <w:rPr>
                <w:lang w:val="fi-FI" w:eastAsia="fi-FI"/>
              </w:rPr>
            </w:pPr>
            <w:r w:rsidRPr="00FE760F">
              <w:rPr>
                <w:lang w:val="en-US"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373306A0"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B91FCA5"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A961B9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1BAD149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D168F2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57E9C51"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53F9E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CA1AD1E" w14:textId="77777777" w:rsidR="005B5532" w:rsidRPr="00FE760F" w:rsidRDefault="005B5532" w:rsidP="005B5532">
            <w:pPr>
              <w:pStyle w:val="TAC"/>
              <w:rPr>
                <w:lang w:val="fi-FI" w:eastAsia="fi-FI"/>
              </w:rPr>
            </w:pPr>
            <w:r w:rsidRPr="00FE760F">
              <w:rPr>
                <w:lang w:val="en-US" w:eastAsia="fi-FI"/>
              </w:rPr>
              <w:t>400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17B3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44AA031C"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B5532" w:rsidRPr="00FE760F" w:rsidRDefault="005B5532" w:rsidP="005B5532">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2D06A5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108C46E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7087CCDA"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4CAB0F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EF4EC66"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51DBCA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0DB23F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1FF97A5"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569516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4FCC0AC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1C5D605"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DB06F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03431D62" w14:textId="77777777" w:rsidR="005B5532" w:rsidRPr="00FE760F" w:rsidRDefault="005B5532" w:rsidP="005B5532">
            <w:pPr>
              <w:pStyle w:val="TAC"/>
              <w:rPr>
                <w:lang w:val="fi-FI" w:eastAsia="fi-FI"/>
              </w:rPr>
            </w:pPr>
            <w:r w:rsidRPr="00FE760F">
              <w:rPr>
                <w:rFonts w:eastAsia="Yu Mincho"/>
                <w:lang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0CAF1C6" w14:textId="77777777" w:rsidR="005B5532" w:rsidRPr="00FE760F" w:rsidRDefault="005B5532" w:rsidP="005B5532">
            <w:pPr>
              <w:pStyle w:val="TAC"/>
              <w:rPr>
                <w:lang w:val="fi-FI" w:eastAsia="fi-FI"/>
              </w:rPr>
            </w:pPr>
            <w:r w:rsidRPr="00FE760F">
              <w:rPr>
                <w:lang w:val="en-US" w:eastAsia="fi-FI"/>
              </w:rPr>
              <w:t>0</w:t>
            </w:r>
          </w:p>
        </w:tc>
      </w:tr>
      <w:tr w:rsidR="005B5532" w:rsidRPr="00FE760F" w14:paraId="7A31D33F"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B5532" w:rsidRPr="00FE760F" w:rsidRDefault="005B5532" w:rsidP="005B5532">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4DAC0381"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B0F3EA8"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72E3A83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2B9497B"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944C52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E4B6DD7"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4EC18554"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7124D881"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2D92C9C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014C8E7"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86C260E"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7FC9C4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309BB6C" w14:textId="77777777" w:rsidR="005B5532" w:rsidRPr="00FE760F" w:rsidRDefault="005B5532" w:rsidP="005B5532">
            <w:pPr>
              <w:pStyle w:val="TAC"/>
              <w:rPr>
                <w:lang w:val="fi-FI" w:eastAsia="fi-FI"/>
              </w:rPr>
            </w:pPr>
            <w:r w:rsidRPr="00FE760F">
              <w:rPr>
                <w:rFonts w:eastAsia="Yu Mincho"/>
                <w:lang w:eastAsia="fi-FI"/>
              </w:rPr>
              <w:t>700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4767F514" w14:textId="77777777" w:rsidR="005B5532" w:rsidRPr="00FE760F" w:rsidRDefault="005B5532" w:rsidP="005B5532">
            <w:pPr>
              <w:pStyle w:val="TAC"/>
              <w:rPr>
                <w:lang w:val="fi-FI" w:eastAsia="fi-FI"/>
              </w:rPr>
            </w:pPr>
            <w:r w:rsidRPr="00FE760F">
              <w:rPr>
                <w:lang w:val="en-US" w:eastAsia="fi-FI"/>
              </w:rPr>
              <w:t>0</w:t>
            </w:r>
          </w:p>
        </w:tc>
      </w:tr>
      <w:tr w:rsidR="005B5532" w:rsidRPr="00FE760F" w14:paraId="276C09D0"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B5532" w:rsidRPr="00FE760F" w:rsidRDefault="005B5532" w:rsidP="005B5532">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EE2B6A2"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A851987"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F311E1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A5D4914"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7C9587C"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2546D2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5BED5946"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3B86AAEC"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857E711"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3E5DD4D"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4679164"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44168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338B7174" w14:textId="77777777" w:rsidR="005B5532" w:rsidRPr="00FE760F" w:rsidRDefault="005B5532" w:rsidP="005B5532">
            <w:pPr>
              <w:pStyle w:val="TAC"/>
              <w:rPr>
                <w:lang w:val="fi-FI" w:eastAsia="fi-FI"/>
              </w:rPr>
            </w:pPr>
            <w:r w:rsidRPr="00FE760F">
              <w:rPr>
                <w:lang w:eastAsia="fi-FI"/>
              </w:rPr>
              <w:t>650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078C2B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BA12956"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B5532" w:rsidRPr="00FE760F" w:rsidRDefault="005B5532" w:rsidP="005B5532">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2C8D6962"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810A00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0D90F8E"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2368596"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60AFC4E0"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220A91B"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4A044195"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2054C3A1"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6EE1AA70"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D983EA5"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4A838E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49AC9A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2A2800A8" w14:textId="77777777" w:rsidR="005B5532" w:rsidRPr="00FE760F" w:rsidRDefault="005B5532" w:rsidP="005B5532">
            <w:pPr>
              <w:pStyle w:val="TAC"/>
              <w:rPr>
                <w:lang w:val="fi-FI" w:eastAsia="fi-FI"/>
              </w:rPr>
            </w:pPr>
            <w:r w:rsidRPr="00FE760F">
              <w:rPr>
                <w:lang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5BADF51C" w14:textId="77777777" w:rsidR="005B5532" w:rsidRPr="00FE760F" w:rsidRDefault="005B5532" w:rsidP="005B5532">
            <w:pPr>
              <w:pStyle w:val="TAC"/>
              <w:rPr>
                <w:lang w:val="fi-FI" w:eastAsia="fi-FI"/>
              </w:rPr>
            </w:pPr>
            <w:r w:rsidRPr="00FE760F">
              <w:rPr>
                <w:lang w:val="en-US" w:eastAsia="fi-FI"/>
              </w:rPr>
              <w:t>0</w:t>
            </w:r>
          </w:p>
        </w:tc>
      </w:tr>
      <w:tr w:rsidR="005B5532" w:rsidRPr="00FE760F" w14:paraId="729CC08B"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B5532" w:rsidRPr="00FE760F" w:rsidRDefault="005B5532" w:rsidP="005B5532">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0EA4414F"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E6A24A0"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590BFF6A"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3C5277ED"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42CF8096" w14:textId="77777777" w:rsidR="005B5532" w:rsidRPr="00FE760F" w:rsidRDefault="005B5532" w:rsidP="005B5532">
            <w:pPr>
              <w:pStyle w:val="TAL"/>
              <w:rPr>
                <w:lang w:val="fi-FI" w:eastAsia="fi-FI"/>
              </w:rPr>
            </w:pPr>
            <w:r w:rsidRPr="00FE760F">
              <w:rPr>
                <w:lang w:eastAsia="fi-FI"/>
              </w:rPr>
              <w:t>CA_n261O</w:t>
            </w:r>
          </w:p>
        </w:tc>
        <w:tc>
          <w:tcPr>
            <w:tcW w:w="298" w:type="pct"/>
            <w:gridSpan w:val="2"/>
            <w:tcBorders>
              <w:top w:val="nil"/>
              <w:left w:val="nil"/>
              <w:bottom w:val="single" w:sz="4" w:space="0" w:color="auto"/>
              <w:right w:val="single" w:sz="4" w:space="0" w:color="auto"/>
            </w:tcBorders>
            <w:shd w:val="clear" w:color="auto" w:fill="auto"/>
            <w:vAlign w:val="center"/>
            <w:hideMark/>
          </w:tcPr>
          <w:p w14:paraId="2D84CAE4"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5A6862D8" w14:textId="77777777" w:rsidR="005B5532" w:rsidRPr="00FE760F" w:rsidRDefault="005B5532" w:rsidP="005B5532">
            <w:pPr>
              <w:pStyle w:val="TAL"/>
              <w:rPr>
                <w:lang w:val="fi-FI" w:eastAsia="fi-FI"/>
              </w:rPr>
            </w:pPr>
            <w:r w:rsidRPr="00FE760F">
              <w:rPr>
                <w:lang w:eastAsia="fi-FI"/>
              </w:rPr>
              <w:t>CA_n261O</w:t>
            </w:r>
          </w:p>
        </w:tc>
        <w:tc>
          <w:tcPr>
            <w:tcW w:w="248" w:type="pct"/>
            <w:gridSpan w:val="2"/>
            <w:tcBorders>
              <w:top w:val="nil"/>
              <w:left w:val="nil"/>
              <w:bottom w:val="single" w:sz="4" w:space="0" w:color="auto"/>
              <w:right w:val="single" w:sz="4" w:space="0" w:color="auto"/>
            </w:tcBorders>
            <w:shd w:val="clear" w:color="auto" w:fill="auto"/>
            <w:vAlign w:val="center"/>
            <w:hideMark/>
          </w:tcPr>
          <w:p w14:paraId="71A4E663"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E274FB6"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1B9C53A"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ED014DD" w14:textId="77777777" w:rsidR="005B5532" w:rsidRPr="00FE760F" w:rsidRDefault="005B5532" w:rsidP="005B5532">
            <w:pPr>
              <w:pStyle w:val="TAL"/>
              <w:rPr>
                <w:lang w:val="fi-FI" w:eastAsia="fi-FI"/>
              </w:rPr>
            </w:pPr>
            <w:r w:rsidRPr="00FE760F">
              <w:rPr>
                <w:lang w:val="fi-FI"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FBD5778"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B5532" w:rsidRPr="00FE760F" w:rsidRDefault="005B5532" w:rsidP="005B5532">
            <w:pPr>
              <w:pStyle w:val="TAL"/>
              <w:rPr>
                <w:lang w:val="fi-FI" w:eastAsia="fi-FI"/>
              </w:rPr>
            </w:pPr>
            <w:r w:rsidRPr="00FE760F">
              <w:rPr>
                <w:lang w:val="fi-FI"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D115C2A" w14:textId="77777777" w:rsidR="005B5532" w:rsidRPr="00FE760F" w:rsidRDefault="005B5532" w:rsidP="005B5532">
            <w:pPr>
              <w:pStyle w:val="TAC"/>
              <w:rPr>
                <w:lang w:val="fi-FI" w:eastAsia="fi-FI"/>
              </w:rPr>
            </w:pPr>
            <w:r w:rsidRPr="00FE760F">
              <w:rPr>
                <w:lang w:eastAsia="fi-FI"/>
              </w:rPr>
              <w:t>550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E09A21C" w14:textId="77777777" w:rsidR="005B5532" w:rsidRPr="00FE760F" w:rsidRDefault="005B5532" w:rsidP="005B5532">
            <w:pPr>
              <w:pStyle w:val="TAC"/>
              <w:rPr>
                <w:lang w:val="fi-FI" w:eastAsia="fi-FI"/>
              </w:rPr>
            </w:pPr>
            <w:r w:rsidRPr="00FE760F">
              <w:rPr>
                <w:lang w:val="en-US" w:eastAsia="fi-FI"/>
              </w:rPr>
              <w:t>0</w:t>
            </w:r>
          </w:p>
        </w:tc>
      </w:tr>
      <w:tr w:rsidR="005B5532" w:rsidRPr="00FE760F" w14:paraId="2D1EDB84"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B5532" w:rsidRPr="00FE760F" w:rsidRDefault="005B5532" w:rsidP="005B5532">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B5532" w:rsidRPr="00FE760F" w:rsidRDefault="005B5532" w:rsidP="005B5532">
            <w:pPr>
              <w:pStyle w:val="TAL"/>
              <w:rPr>
                <w:lang w:val="fi-FI" w:eastAsia="fi-FI"/>
              </w:rPr>
            </w:pPr>
            <w:r w:rsidRPr="00FE760F">
              <w:rPr>
                <w:lang w:eastAsia="zh-CN"/>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6E622C04" w14:textId="77777777" w:rsidR="005B5532" w:rsidRPr="00FE760F" w:rsidRDefault="005B5532" w:rsidP="005B5532">
            <w:pPr>
              <w:pStyle w:val="TAL"/>
              <w:rPr>
                <w:lang w:val="fi-FI" w:eastAsia="fi-FI"/>
              </w:rPr>
            </w:pPr>
            <w:r w:rsidRPr="00FE760F">
              <w:rPr>
                <w:lang w:eastAsia="fi-FI"/>
              </w:rPr>
              <w:t>CA_n261P</w:t>
            </w:r>
          </w:p>
        </w:tc>
        <w:tc>
          <w:tcPr>
            <w:tcW w:w="298" w:type="pct"/>
            <w:gridSpan w:val="2"/>
            <w:tcBorders>
              <w:top w:val="nil"/>
              <w:left w:val="nil"/>
              <w:bottom w:val="single" w:sz="4" w:space="0" w:color="auto"/>
              <w:right w:val="single" w:sz="4" w:space="0" w:color="auto"/>
            </w:tcBorders>
            <w:shd w:val="clear" w:color="auto" w:fill="auto"/>
            <w:vAlign w:val="center"/>
            <w:hideMark/>
          </w:tcPr>
          <w:p w14:paraId="473F9282" w14:textId="77777777" w:rsidR="005B5532" w:rsidRPr="00FE760F" w:rsidRDefault="005B5532" w:rsidP="005B5532">
            <w:pPr>
              <w:pStyle w:val="TAL"/>
              <w:rPr>
                <w:lang w:val="fi-FI" w:eastAsia="fi-FI"/>
              </w:rPr>
            </w:pPr>
            <w:r w:rsidRPr="00FE760F">
              <w:rPr>
                <w:lang w:eastAsia="fi-FI"/>
              </w:rPr>
              <w:t>CA_n261P</w:t>
            </w:r>
          </w:p>
        </w:tc>
        <w:tc>
          <w:tcPr>
            <w:tcW w:w="298" w:type="pct"/>
            <w:gridSpan w:val="2"/>
            <w:tcBorders>
              <w:top w:val="nil"/>
              <w:left w:val="nil"/>
              <w:bottom w:val="single" w:sz="4" w:space="0" w:color="auto"/>
              <w:right w:val="single" w:sz="4" w:space="0" w:color="auto"/>
            </w:tcBorders>
            <w:shd w:val="clear" w:color="auto" w:fill="auto"/>
            <w:vAlign w:val="center"/>
            <w:hideMark/>
          </w:tcPr>
          <w:p w14:paraId="6CE46535"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10B963F"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048FA943"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165D0F90"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B2ABED7" w14:textId="77777777" w:rsidR="005B5532" w:rsidRPr="00FE760F" w:rsidRDefault="005B5532" w:rsidP="005B5532">
            <w:pPr>
              <w:pStyle w:val="TAL"/>
              <w:rPr>
                <w:lang w:val="fi-FI" w:eastAsia="fi-FI"/>
              </w:rPr>
            </w:pPr>
            <w:r w:rsidRPr="00FE760F">
              <w:rPr>
                <w:lang w:val="en-US"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01E7E213" w14:textId="77777777" w:rsidR="005B5532" w:rsidRPr="00FE760F" w:rsidRDefault="005B5532" w:rsidP="005B5532">
            <w:pPr>
              <w:pStyle w:val="TAL"/>
              <w:rPr>
                <w:lang w:val="fi-FI" w:eastAsia="fi-FI"/>
              </w:rPr>
            </w:pPr>
            <w:r w:rsidRPr="00FE760F">
              <w:rPr>
                <w:lang w:val="en-US"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37D8AD92"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038B988B"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1D67CF42"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3286EAB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7E396CD3" w14:textId="77777777" w:rsidR="005B5532" w:rsidRPr="00FE760F" w:rsidRDefault="005B5532" w:rsidP="005B5532">
            <w:pPr>
              <w:pStyle w:val="TAC"/>
              <w:rPr>
                <w:lang w:val="fi-FI" w:eastAsia="fi-FI"/>
              </w:rPr>
            </w:pPr>
            <w:r w:rsidRPr="00FE760F">
              <w:rPr>
                <w:lang w:val="en-US" w:eastAsia="fi-FI"/>
              </w:rPr>
              <w:t>600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7C10D741" w14:textId="77777777" w:rsidR="005B5532" w:rsidRPr="00FE760F" w:rsidRDefault="005B5532" w:rsidP="005B5532">
            <w:pPr>
              <w:pStyle w:val="TAC"/>
              <w:rPr>
                <w:lang w:val="fi-FI" w:eastAsia="fi-FI"/>
              </w:rPr>
            </w:pPr>
            <w:r w:rsidRPr="00FE760F">
              <w:rPr>
                <w:lang w:val="en-US" w:eastAsia="fi-FI"/>
              </w:rPr>
              <w:t>0</w:t>
            </w:r>
          </w:p>
        </w:tc>
      </w:tr>
      <w:tr w:rsidR="005B5532" w:rsidRPr="00FE760F" w14:paraId="12655603" w14:textId="77777777" w:rsidTr="005B5532">
        <w:tblPrEx>
          <w:jc w:val="left"/>
          <w:tblCellMar>
            <w:left w:w="70" w:type="dxa"/>
            <w:right w:w="70" w:type="dxa"/>
          </w:tblCellMar>
        </w:tblPrEx>
        <w:trPr>
          <w:gridAfter w:val="1"/>
          <w:wAfter w:w="84" w:type="pct"/>
          <w:trHeight w:val="290"/>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B5532" w:rsidRPr="00FE760F" w:rsidRDefault="005B5532" w:rsidP="005B5532">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B5532" w:rsidRPr="00FE760F" w:rsidRDefault="005B5532" w:rsidP="005B5532">
            <w:pPr>
              <w:pStyle w:val="TAL"/>
              <w:rPr>
                <w:lang w:val="fi-FI" w:eastAsia="fi-FI"/>
              </w:rPr>
            </w:pPr>
            <w:r w:rsidRPr="00FE760F">
              <w:rPr>
                <w:lang w:eastAsia="fi-FI"/>
              </w:rPr>
              <w:t>-</w:t>
            </w:r>
          </w:p>
        </w:tc>
        <w:tc>
          <w:tcPr>
            <w:tcW w:w="314" w:type="pct"/>
            <w:gridSpan w:val="3"/>
            <w:tcBorders>
              <w:top w:val="nil"/>
              <w:left w:val="nil"/>
              <w:bottom w:val="single" w:sz="4" w:space="0" w:color="auto"/>
              <w:right w:val="single" w:sz="4" w:space="0" w:color="auto"/>
            </w:tcBorders>
            <w:shd w:val="clear" w:color="auto" w:fill="auto"/>
            <w:vAlign w:val="center"/>
            <w:hideMark/>
          </w:tcPr>
          <w:p w14:paraId="366F70E0" w14:textId="77777777" w:rsidR="005B5532" w:rsidRPr="00FE760F" w:rsidRDefault="005B5532" w:rsidP="005B5532">
            <w:pPr>
              <w:pStyle w:val="TAL"/>
              <w:rPr>
                <w:lang w:val="fi-FI" w:eastAsia="fi-FI"/>
              </w:rPr>
            </w:pPr>
            <w:r w:rsidRPr="00FE760F">
              <w:rPr>
                <w:lang w:eastAsia="fi-FI"/>
              </w:rPr>
              <w:t>CA_n261Q</w:t>
            </w:r>
          </w:p>
        </w:tc>
        <w:tc>
          <w:tcPr>
            <w:tcW w:w="298" w:type="pct"/>
            <w:gridSpan w:val="2"/>
            <w:tcBorders>
              <w:top w:val="nil"/>
              <w:left w:val="nil"/>
              <w:bottom w:val="single" w:sz="4" w:space="0" w:color="auto"/>
              <w:right w:val="single" w:sz="4" w:space="0" w:color="auto"/>
            </w:tcBorders>
            <w:shd w:val="clear" w:color="auto" w:fill="auto"/>
            <w:vAlign w:val="center"/>
            <w:hideMark/>
          </w:tcPr>
          <w:p w14:paraId="6C4A01D0" w14:textId="77777777" w:rsidR="005B5532" w:rsidRPr="00FE760F" w:rsidRDefault="005B5532" w:rsidP="005B5532">
            <w:pPr>
              <w:pStyle w:val="TAL"/>
              <w:rPr>
                <w:lang w:val="fi-FI" w:eastAsia="fi-FI"/>
              </w:rPr>
            </w:pPr>
            <w:r w:rsidRPr="00FE760F">
              <w:rPr>
                <w:lang w:eastAsia="fi-FI"/>
              </w:rPr>
              <w:t>CA_n261Q</w:t>
            </w:r>
          </w:p>
        </w:tc>
        <w:tc>
          <w:tcPr>
            <w:tcW w:w="298" w:type="pct"/>
            <w:gridSpan w:val="2"/>
            <w:tcBorders>
              <w:top w:val="nil"/>
              <w:left w:val="nil"/>
              <w:bottom w:val="single" w:sz="4" w:space="0" w:color="auto"/>
              <w:right w:val="single" w:sz="4" w:space="0" w:color="auto"/>
            </w:tcBorders>
            <w:shd w:val="clear" w:color="auto" w:fill="auto"/>
            <w:vAlign w:val="center"/>
            <w:hideMark/>
          </w:tcPr>
          <w:p w14:paraId="6E346A7E"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6BE64D32"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7D2C66E1" w14:textId="77777777" w:rsidR="005B5532" w:rsidRPr="00FE760F" w:rsidRDefault="005B5532" w:rsidP="005B5532">
            <w:pPr>
              <w:pStyle w:val="TAL"/>
              <w:rPr>
                <w:lang w:val="fi-FI" w:eastAsia="fi-FI"/>
              </w:rPr>
            </w:pPr>
            <w:r w:rsidRPr="00FE760F">
              <w:rPr>
                <w:lang w:val="fi-FI" w:eastAsia="fi-FI"/>
              </w:rPr>
              <w:t> </w:t>
            </w:r>
          </w:p>
        </w:tc>
        <w:tc>
          <w:tcPr>
            <w:tcW w:w="298" w:type="pct"/>
            <w:gridSpan w:val="2"/>
            <w:tcBorders>
              <w:top w:val="nil"/>
              <w:left w:val="nil"/>
              <w:bottom w:val="single" w:sz="4" w:space="0" w:color="auto"/>
              <w:right w:val="single" w:sz="4" w:space="0" w:color="auto"/>
            </w:tcBorders>
            <w:shd w:val="clear" w:color="auto" w:fill="auto"/>
            <w:vAlign w:val="center"/>
            <w:hideMark/>
          </w:tcPr>
          <w:p w14:paraId="2B73BF59"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12808BAE" w14:textId="77777777" w:rsidR="005B5532" w:rsidRPr="00FE760F" w:rsidRDefault="005B5532" w:rsidP="005B5532">
            <w:pPr>
              <w:pStyle w:val="TAL"/>
              <w:rPr>
                <w:lang w:val="fi-FI" w:eastAsia="fi-FI"/>
              </w:rPr>
            </w:pPr>
            <w:r w:rsidRPr="00FE760F">
              <w:rPr>
                <w:lang w:val="fi-FI" w:eastAsia="fi-FI"/>
              </w:rPr>
              <w:t> </w:t>
            </w:r>
          </w:p>
        </w:tc>
        <w:tc>
          <w:tcPr>
            <w:tcW w:w="248" w:type="pct"/>
            <w:gridSpan w:val="2"/>
            <w:tcBorders>
              <w:top w:val="nil"/>
              <w:left w:val="nil"/>
              <w:bottom w:val="single" w:sz="4" w:space="0" w:color="auto"/>
              <w:right w:val="single" w:sz="4" w:space="0" w:color="auto"/>
            </w:tcBorders>
            <w:shd w:val="clear" w:color="auto" w:fill="auto"/>
            <w:vAlign w:val="center"/>
            <w:hideMark/>
          </w:tcPr>
          <w:p w14:paraId="687B5D96" w14:textId="77777777" w:rsidR="005B5532" w:rsidRPr="00FE760F" w:rsidRDefault="005B5532" w:rsidP="005B5532">
            <w:pPr>
              <w:pStyle w:val="TAL"/>
              <w:rPr>
                <w:lang w:val="fi-FI" w:eastAsia="fi-FI"/>
              </w:rPr>
            </w:pPr>
            <w:r w:rsidRPr="00FE760F">
              <w:rPr>
                <w:lang w:val="fi-FI" w:eastAsia="fi-FI"/>
              </w:rPr>
              <w:t> </w:t>
            </w:r>
          </w:p>
        </w:tc>
        <w:tc>
          <w:tcPr>
            <w:tcW w:w="249" w:type="pct"/>
            <w:gridSpan w:val="2"/>
            <w:tcBorders>
              <w:top w:val="nil"/>
              <w:left w:val="nil"/>
              <w:bottom w:val="single" w:sz="4" w:space="0" w:color="auto"/>
              <w:right w:val="single" w:sz="4" w:space="0" w:color="auto"/>
            </w:tcBorders>
            <w:shd w:val="clear" w:color="auto" w:fill="auto"/>
            <w:vAlign w:val="center"/>
            <w:hideMark/>
          </w:tcPr>
          <w:p w14:paraId="5FC2395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7B2F08B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566E6218" w14:textId="77777777" w:rsidR="005B5532" w:rsidRPr="00FE760F" w:rsidRDefault="005B5532" w:rsidP="005B5532">
            <w:pPr>
              <w:pStyle w:val="TAL"/>
              <w:rPr>
                <w:lang w:val="fi-FI" w:eastAsia="fi-FI"/>
              </w:rPr>
            </w:pPr>
            <w:r w:rsidRPr="00FE760F">
              <w:rPr>
                <w:lang w:val="en-US" w:eastAsia="fi-FI"/>
              </w:rPr>
              <w:t> </w:t>
            </w:r>
          </w:p>
        </w:tc>
        <w:tc>
          <w:tcPr>
            <w:tcW w:w="175" w:type="pct"/>
            <w:gridSpan w:val="2"/>
            <w:tcBorders>
              <w:top w:val="nil"/>
              <w:left w:val="nil"/>
              <w:bottom w:val="single" w:sz="4" w:space="0" w:color="auto"/>
              <w:right w:val="single" w:sz="4" w:space="0" w:color="auto"/>
            </w:tcBorders>
            <w:shd w:val="clear" w:color="auto" w:fill="auto"/>
            <w:vAlign w:val="center"/>
            <w:hideMark/>
          </w:tcPr>
          <w:p w14:paraId="63B618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B5532" w:rsidRPr="00FE760F" w:rsidRDefault="005B5532" w:rsidP="005B5532">
            <w:pPr>
              <w:pStyle w:val="TAL"/>
              <w:rPr>
                <w:lang w:val="fi-FI" w:eastAsia="fi-FI"/>
              </w:rPr>
            </w:pPr>
            <w:r w:rsidRPr="00FE760F">
              <w:rPr>
                <w:lang w:val="en-US" w:eastAsia="fi-FI"/>
              </w:rPr>
              <w:t> </w:t>
            </w:r>
          </w:p>
        </w:tc>
        <w:tc>
          <w:tcPr>
            <w:tcW w:w="351" w:type="pct"/>
            <w:gridSpan w:val="2"/>
            <w:tcBorders>
              <w:top w:val="nil"/>
              <w:left w:val="nil"/>
              <w:bottom w:val="single" w:sz="4" w:space="0" w:color="auto"/>
              <w:right w:val="single" w:sz="4" w:space="0" w:color="auto"/>
            </w:tcBorders>
            <w:shd w:val="clear" w:color="auto" w:fill="auto"/>
            <w:noWrap/>
            <w:vAlign w:val="center"/>
            <w:hideMark/>
          </w:tcPr>
          <w:p w14:paraId="63A38318" w14:textId="77777777" w:rsidR="005B5532" w:rsidRPr="00FE760F" w:rsidRDefault="005B5532" w:rsidP="005B5532">
            <w:pPr>
              <w:pStyle w:val="TAC"/>
              <w:rPr>
                <w:lang w:val="fi-FI" w:eastAsia="fi-FI"/>
              </w:rPr>
            </w:pPr>
            <w:r w:rsidRPr="00FE760F">
              <w:rPr>
                <w:lang w:val="en-US" w:eastAsia="fi-FI"/>
              </w:rPr>
              <w:t>800</w:t>
            </w:r>
          </w:p>
        </w:tc>
        <w:tc>
          <w:tcPr>
            <w:tcW w:w="200" w:type="pct"/>
            <w:gridSpan w:val="2"/>
            <w:tcBorders>
              <w:top w:val="nil"/>
              <w:left w:val="nil"/>
              <w:bottom w:val="single" w:sz="4" w:space="0" w:color="auto"/>
              <w:right w:val="single" w:sz="4" w:space="0" w:color="auto"/>
            </w:tcBorders>
            <w:shd w:val="clear" w:color="auto" w:fill="auto"/>
            <w:noWrap/>
            <w:vAlign w:val="center"/>
            <w:hideMark/>
          </w:tcPr>
          <w:p w14:paraId="12E91207" w14:textId="77777777" w:rsidR="005B5532" w:rsidRPr="00FE760F" w:rsidRDefault="005B5532" w:rsidP="005B5532">
            <w:pPr>
              <w:pStyle w:val="TAC"/>
              <w:rPr>
                <w:lang w:val="fi-FI" w:eastAsia="fi-FI"/>
              </w:rPr>
            </w:pPr>
            <w:r w:rsidRPr="00FE760F">
              <w:rPr>
                <w:lang w:val="en-US" w:eastAsia="fi-FI"/>
              </w:rPr>
              <w:t>0</w:t>
            </w:r>
          </w:p>
        </w:tc>
      </w:tr>
      <w:tr w:rsidR="005B5532" w:rsidRPr="00FE760F" w14:paraId="5762DE83" w14:textId="77777777" w:rsidTr="00F46140">
        <w:tblPrEx>
          <w:jc w:val="left"/>
          <w:tblCellMar>
            <w:left w:w="70" w:type="dxa"/>
            <w:right w:w="70" w:type="dxa"/>
          </w:tblCellMar>
        </w:tblPrEx>
        <w:trPr>
          <w:gridAfter w:val="1"/>
          <w:wAfter w:w="84" w:type="pct"/>
          <w:trHeight w:val="1520"/>
        </w:trPr>
        <w:tc>
          <w:tcPr>
            <w:tcW w:w="4916" w:type="pct"/>
            <w:gridSpan w:val="34"/>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5B5532">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5B5532">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5B5532">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5B5532">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5B5532">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216C6B73" w14:textId="77777777" w:rsidR="005B5532" w:rsidRPr="00FE760F" w:rsidRDefault="005B5532" w:rsidP="00F46140">
            <w:pPr>
              <w:spacing w:after="0"/>
              <w:rPr>
                <w:rFonts w:ascii="Arial" w:hAnsi="Arial" w:cs="Arial"/>
                <w:color w:val="000000"/>
                <w:sz w:val="18"/>
                <w:szCs w:val="18"/>
                <w:lang w:val="en-US" w:eastAsia="fi-FI"/>
              </w:rPr>
            </w:pPr>
            <w:r w:rsidRPr="00FE760F">
              <w:rPr>
                <w:lang w:eastAsia="fi-FI"/>
              </w:rPr>
              <w:t>NOTE 6:</w:t>
            </w:r>
            <w:r w:rsidRPr="00FE760F">
              <w:tab/>
            </w:r>
            <w:r w:rsidRPr="00FE760F">
              <w:rPr>
                <w:lang w:eastAsia="fi-FI"/>
              </w:rPr>
              <w:t>Unless otherwise stated, BCS0 is referred in each constituent CA configuration</w:t>
            </w:r>
          </w:p>
        </w:tc>
      </w:tr>
      <w:tr w:rsidR="005B5532" w:rsidRPr="00FE760F" w14:paraId="05DD3D30" w14:textId="77777777" w:rsidTr="00F46140">
        <w:trPr>
          <w:gridAfter w:val="1"/>
          <w:wAfter w:w="84" w:type="pct"/>
          <w:trHeight w:val="20"/>
          <w:tblHeader/>
          <w:jc w:val="center"/>
        </w:trPr>
        <w:tc>
          <w:tcPr>
            <w:tcW w:w="4916" w:type="pct"/>
            <w:gridSpan w:val="34"/>
            <w:tcBorders>
              <w:top w:val="single" w:sz="4" w:space="0" w:color="auto"/>
              <w:left w:val="single" w:sz="4" w:space="0" w:color="auto"/>
              <w:bottom w:val="single" w:sz="4" w:space="0" w:color="auto"/>
              <w:right w:val="single" w:sz="4" w:space="0" w:color="auto"/>
            </w:tcBorders>
            <w:vAlign w:val="center"/>
          </w:tcPr>
          <w:p w14:paraId="06FF293A" w14:textId="77777777" w:rsidR="005B5532" w:rsidRPr="00FE760F" w:rsidRDefault="005B5532" w:rsidP="007274DE">
            <w:pPr>
              <w:pStyle w:val="TAH"/>
              <w:keepNext w:val="0"/>
              <w:rPr>
                <w:rFonts w:cs="Arial"/>
                <w:lang w:val="en-US"/>
              </w:rPr>
            </w:pPr>
          </w:p>
        </w:tc>
      </w:tr>
      <w:tr w:rsidR="005B5532" w:rsidRPr="00FE760F" w14:paraId="6FAEF593" w14:textId="77777777" w:rsidTr="005B5532">
        <w:trPr>
          <w:gridAfter w:val="1"/>
          <w:wAfter w:w="84" w:type="pct"/>
          <w:trHeight w:val="20"/>
          <w:tblHeader/>
          <w:jc w:val="center"/>
        </w:trPr>
        <w:tc>
          <w:tcPr>
            <w:tcW w:w="461" w:type="pct"/>
            <w:vMerge w:val="restart"/>
            <w:tcBorders>
              <w:top w:val="single" w:sz="4" w:space="0" w:color="auto"/>
              <w:left w:val="single" w:sz="4" w:space="0" w:color="auto"/>
              <w:right w:val="nil"/>
            </w:tcBorders>
            <w:vAlign w:val="center"/>
          </w:tcPr>
          <w:p w14:paraId="138106DF" w14:textId="77777777" w:rsidR="005B5532" w:rsidRPr="00FE760F" w:rsidRDefault="005B5532" w:rsidP="007274DE">
            <w:pPr>
              <w:pStyle w:val="TAH"/>
              <w:keepNext w:val="0"/>
              <w:rPr>
                <w:rFonts w:cs="Arial"/>
                <w:lang w:val="en-US"/>
              </w:rPr>
            </w:pPr>
          </w:p>
        </w:tc>
        <w:tc>
          <w:tcPr>
            <w:tcW w:w="480" w:type="pct"/>
            <w:gridSpan w:val="3"/>
            <w:vMerge w:val="restart"/>
            <w:tcBorders>
              <w:top w:val="single" w:sz="4" w:space="0" w:color="auto"/>
              <w:left w:val="single" w:sz="4" w:space="0" w:color="auto"/>
              <w:right w:val="single" w:sz="4" w:space="0" w:color="auto"/>
            </w:tcBorders>
            <w:vAlign w:val="center"/>
          </w:tcPr>
          <w:p w14:paraId="57F167D6" w14:textId="77777777" w:rsidR="005B5532" w:rsidRPr="00FE760F" w:rsidRDefault="005B5532" w:rsidP="007274DE">
            <w:pPr>
              <w:pStyle w:val="TAH"/>
              <w:keepNext w:val="0"/>
              <w:rPr>
                <w:rFonts w:cs="Arial"/>
                <w:lang w:val="en-US"/>
              </w:rPr>
            </w:pPr>
          </w:p>
        </w:tc>
        <w:tc>
          <w:tcPr>
            <w:tcW w:w="196" w:type="pct"/>
            <w:vMerge w:val="restart"/>
            <w:tcBorders>
              <w:top w:val="single" w:sz="4" w:space="0" w:color="auto"/>
              <w:left w:val="single" w:sz="4" w:space="0" w:color="auto"/>
              <w:right w:val="single" w:sz="4" w:space="0" w:color="auto"/>
            </w:tcBorders>
            <w:vAlign w:val="center"/>
          </w:tcPr>
          <w:p w14:paraId="632959E0" w14:textId="77777777" w:rsidR="005B5532" w:rsidRPr="00FE760F" w:rsidRDefault="005B5532" w:rsidP="007274DE">
            <w:pPr>
              <w:pStyle w:val="TAH"/>
              <w:keepNext w:val="0"/>
              <w:rPr>
                <w:rFonts w:cs="Arial"/>
                <w:lang w:val="en-US"/>
              </w:rPr>
            </w:pPr>
          </w:p>
        </w:tc>
        <w:tc>
          <w:tcPr>
            <w:tcW w:w="3280" w:type="pct"/>
            <w:gridSpan w:val="26"/>
            <w:tcBorders>
              <w:top w:val="single" w:sz="4" w:space="0" w:color="auto"/>
              <w:left w:val="single" w:sz="4" w:space="0" w:color="auto"/>
              <w:bottom w:val="single" w:sz="4" w:space="0" w:color="auto"/>
              <w:right w:val="single" w:sz="4" w:space="0" w:color="auto"/>
            </w:tcBorders>
            <w:vAlign w:val="center"/>
          </w:tcPr>
          <w:p w14:paraId="4469DE1C" w14:textId="77777777" w:rsidR="005B5532" w:rsidRPr="00FE760F" w:rsidRDefault="005B5532" w:rsidP="007274DE">
            <w:pPr>
              <w:pStyle w:val="TAH"/>
              <w:keepNext w:val="0"/>
              <w:rPr>
                <w:rFonts w:cs="Arial"/>
                <w:lang w:val="en-US"/>
              </w:rPr>
            </w:pPr>
          </w:p>
        </w:tc>
        <w:tc>
          <w:tcPr>
            <w:tcW w:w="389" w:type="pct"/>
            <w:gridSpan w:val="2"/>
            <w:vMerge w:val="restart"/>
            <w:tcBorders>
              <w:top w:val="single" w:sz="4" w:space="0" w:color="auto"/>
              <w:left w:val="single" w:sz="4" w:space="0" w:color="auto"/>
              <w:right w:val="nil"/>
            </w:tcBorders>
            <w:vAlign w:val="center"/>
          </w:tcPr>
          <w:p w14:paraId="2C7ABC0E" w14:textId="77777777" w:rsidR="005B5532" w:rsidRPr="00FE760F" w:rsidRDefault="005B5532" w:rsidP="007274DE">
            <w:pPr>
              <w:pStyle w:val="TAH"/>
              <w:keepNext w:val="0"/>
              <w:rPr>
                <w:rFonts w:cs="Arial"/>
                <w:lang w:val="en-US"/>
              </w:rPr>
            </w:pPr>
          </w:p>
        </w:tc>
        <w:tc>
          <w:tcPr>
            <w:tcW w:w="110" w:type="pct"/>
            <w:vMerge w:val="restart"/>
            <w:tcBorders>
              <w:top w:val="single" w:sz="4" w:space="0" w:color="auto"/>
              <w:left w:val="single" w:sz="4" w:space="0" w:color="auto"/>
              <w:right w:val="single" w:sz="4" w:space="0" w:color="auto"/>
            </w:tcBorders>
            <w:vAlign w:val="center"/>
          </w:tcPr>
          <w:p w14:paraId="7B8D1D6E" w14:textId="77777777" w:rsidR="005B5532" w:rsidRPr="00FE760F" w:rsidRDefault="005B5532" w:rsidP="007274DE">
            <w:pPr>
              <w:pStyle w:val="TAH"/>
              <w:keepNext w:val="0"/>
              <w:rPr>
                <w:rFonts w:cs="Arial"/>
                <w:szCs w:val="18"/>
                <w:lang w:val="en-US"/>
              </w:rPr>
            </w:pPr>
          </w:p>
        </w:tc>
      </w:tr>
      <w:tr w:rsidR="005B5532" w:rsidRPr="00FE760F" w14:paraId="5636292F" w14:textId="77777777" w:rsidTr="005B5532">
        <w:trPr>
          <w:gridAfter w:val="1"/>
          <w:wAfter w:w="84" w:type="pct"/>
          <w:trHeight w:val="20"/>
          <w:tblHeader/>
          <w:jc w:val="center"/>
        </w:trPr>
        <w:tc>
          <w:tcPr>
            <w:tcW w:w="461" w:type="pct"/>
            <w:vMerge/>
            <w:tcBorders>
              <w:left w:val="single" w:sz="4" w:space="0" w:color="auto"/>
              <w:bottom w:val="single" w:sz="4" w:space="0" w:color="000000"/>
              <w:right w:val="nil"/>
            </w:tcBorders>
            <w:vAlign w:val="center"/>
          </w:tcPr>
          <w:p w14:paraId="261008E8" w14:textId="77777777" w:rsidR="005B5532" w:rsidRPr="00FE760F" w:rsidRDefault="005B5532" w:rsidP="007274DE">
            <w:pPr>
              <w:pStyle w:val="TAH"/>
              <w:keepNext w:val="0"/>
              <w:rPr>
                <w:rFonts w:cs="Arial"/>
                <w:lang w:val="en-US"/>
              </w:rPr>
            </w:pPr>
          </w:p>
        </w:tc>
        <w:tc>
          <w:tcPr>
            <w:tcW w:w="480" w:type="pct"/>
            <w:gridSpan w:val="3"/>
            <w:vMerge/>
            <w:tcBorders>
              <w:left w:val="single" w:sz="4" w:space="0" w:color="auto"/>
              <w:bottom w:val="single" w:sz="4" w:space="0" w:color="auto"/>
              <w:right w:val="single" w:sz="4" w:space="0" w:color="auto"/>
            </w:tcBorders>
            <w:vAlign w:val="center"/>
          </w:tcPr>
          <w:p w14:paraId="5032738A" w14:textId="77777777" w:rsidR="005B5532" w:rsidRPr="00FE760F" w:rsidRDefault="005B5532" w:rsidP="007274DE">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3A874502" w14:textId="77777777" w:rsidR="005B5532" w:rsidRPr="00FE760F" w:rsidRDefault="005B5532" w:rsidP="007274DE">
            <w:pPr>
              <w:pStyle w:val="TAH"/>
              <w:keepNext w:val="0"/>
              <w:rPr>
                <w:rFonts w:cs="Arial"/>
                <w:lang w:val="en-US"/>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F2954" w14:textId="77777777" w:rsidR="005B5532" w:rsidRPr="00FE760F" w:rsidRDefault="005B5532" w:rsidP="007274DE">
            <w:pPr>
              <w:pStyle w:val="TAH"/>
              <w:keepNext w:val="0"/>
              <w:rPr>
                <w:rFonts w:cs="Arial"/>
                <w:lang w:val="en-US"/>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D915FEC" w14:textId="77777777" w:rsidR="005B5532" w:rsidRPr="00FE760F" w:rsidRDefault="005B5532" w:rsidP="007274DE">
            <w:pPr>
              <w:pStyle w:val="TAH"/>
              <w:keepNext w:val="0"/>
              <w:rPr>
                <w:rFonts w:cs="Arial"/>
                <w:lang w:val="en-US"/>
              </w:rPr>
            </w:pPr>
          </w:p>
        </w:tc>
        <w:tc>
          <w:tcPr>
            <w:tcW w:w="181" w:type="pct"/>
            <w:tcBorders>
              <w:top w:val="single" w:sz="4" w:space="0" w:color="auto"/>
              <w:left w:val="nil"/>
              <w:bottom w:val="single" w:sz="4" w:space="0" w:color="auto"/>
              <w:right w:val="single" w:sz="4" w:space="0" w:color="auto"/>
            </w:tcBorders>
            <w:vAlign w:val="center"/>
          </w:tcPr>
          <w:p w14:paraId="3D19A37F" w14:textId="77777777" w:rsidR="005B5532" w:rsidRPr="00FE760F" w:rsidRDefault="005B5532" w:rsidP="007274DE">
            <w:pPr>
              <w:pStyle w:val="TAH"/>
              <w:keepNext w:val="0"/>
              <w:rPr>
                <w:rFonts w:cs="Arial"/>
                <w:lang w:val="en-US"/>
              </w:rPr>
            </w:pPr>
          </w:p>
        </w:tc>
        <w:tc>
          <w:tcPr>
            <w:tcW w:w="289" w:type="pct"/>
            <w:tcBorders>
              <w:top w:val="single" w:sz="4" w:space="0" w:color="auto"/>
              <w:left w:val="single" w:sz="4" w:space="0" w:color="auto"/>
              <w:bottom w:val="single" w:sz="4" w:space="0" w:color="auto"/>
              <w:right w:val="single" w:sz="4" w:space="0" w:color="auto"/>
            </w:tcBorders>
            <w:vAlign w:val="center"/>
          </w:tcPr>
          <w:p w14:paraId="1BA212E9" w14:textId="77777777" w:rsidR="005B5532" w:rsidRPr="00FE760F" w:rsidRDefault="005B5532" w:rsidP="007274DE">
            <w:pPr>
              <w:pStyle w:val="TAH"/>
              <w:keepNext w:val="0"/>
              <w:rPr>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BC2AF8" w14:textId="77777777" w:rsidR="005B5532" w:rsidRPr="00FE760F" w:rsidRDefault="005B5532" w:rsidP="007274DE">
            <w:pPr>
              <w:pStyle w:val="TAH"/>
              <w:keepNext w:val="0"/>
              <w:rPr>
                <w:bCs/>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C93A05"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C3A80F"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B1323E9"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558108" w14:textId="77777777" w:rsidR="005B5532" w:rsidRPr="00FE760F" w:rsidRDefault="005B5532" w:rsidP="007274DE">
            <w:pPr>
              <w:pStyle w:val="TAH"/>
              <w:keepNext w:val="0"/>
              <w:rPr>
                <w:rFonts w:cs="Arial"/>
                <w:bCs/>
                <w:szCs w:val="18"/>
                <w:lang w:val="en-US"/>
              </w:rPr>
            </w:pPr>
          </w:p>
        </w:tc>
        <w:tc>
          <w:tcPr>
            <w:tcW w:w="180" w:type="pct"/>
            <w:tcBorders>
              <w:top w:val="single" w:sz="4" w:space="0" w:color="auto"/>
              <w:left w:val="single" w:sz="4" w:space="0" w:color="auto"/>
              <w:bottom w:val="single" w:sz="4" w:space="0" w:color="auto"/>
              <w:right w:val="single" w:sz="4" w:space="0" w:color="auto"/>
            </w:tcBorders>
            <w:vAlign w:val="center"/>
          </w:tcPr>
          <w:p w14:paraId="5343CC26" w14:textId="77777777" w:rsidR="005B5532" w:rsidRPr="00FE760F" w:rsidRDefault="005B5532" w:rsidP="007274DE">
            <w:pPr>
              <w:pStyle w:val="TAH"/>
              <w:keepNext w:val="0"/>
              <w:rPr>
                <w:rFonts w:cs="Arial"/>
                <w:bCs/>
                <w:szCs w:val="18"/>
                <w:lang w:val="en-US"/>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AFBA924" w14:textId="77777777" w:rsidR="005B5532" w:rsidRPr="00FE760F" w:rsidRDefault="005B5532" w:rsidP="007274DE">
            <w:pPr>
              <w:pStyle w:val="TAH"/>
              <w:keepNext w:val="0"/>
              <w:rPr>
                <w:rFonts w:cs="Arial"/>
                <w:bCs/>
                <w:szCs w:val="18"/>
                <w:lang w:val="en-US"/>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94B407" w14:textId="77777777" w:rsidR="005B5532" w:rsidRPr="00FE760F" w:rsidRDefault="005B5532" w:rsidP="007274DE">
            <w:pPr>
              <w:pStyle w:val="TAH"/>
              <w:keepNext w:val="0"/>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CB4464" w14:textId="77777777" w:rsidR="005B5532" w:rsidRPr="00FE760F" w:rsidRDefault="005B5532" w:rsidP="007274DE">
            <w:pPr>
              <w:pStyle w:val="TAH"/>
              <w:keepNext w:val="0"/>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30B6D9F" w14:textId="77777777" w:rsidR="005B5532" w:rsidRPr="00FE760F" w:rsidRDefault="005B5532" w:rsidP="007274DE">
            <w:pPr>
              <w:pStyle w:val="TAH"/>
              <w:keepNext w:val="0"/>
              <w:rPr>
                <w:rFonts w:cs="Arial"/>
                <w:bCs/>
                <w:szCs w:val="18"/>
                <w:lang w:val="en-US"/>
              </w:rPr>
            </w:pPr>
          </w:p>
        </w:tc>
        <w:tc>
          <w:tcPr>
            <w:tcW w:w="389" w:type="pct"/>
            <w:gridSpan w:val="2"/>
            <w:vMerge/>
            <w:tcBorders>
              <w:left w:val="single" w:sz="4" w:space="0" w:color="auto"/>
              <w:bottom w:val="single" w:sz="4" w:space="0" w:color="000000"/>
              <w:right w:val="nil"/>
            </w:tcBorders>
            <w:vAlign w:val="center"/>
          </w:tcPr>
          <w:p w14:paraId="58793691" w14:textId="77777777" w:rsidR="005B5532" w:rsidRPr="00FE760F" w:rsidRDefault="005B5532" w:rsidP="007274DE">
            <w:pPr>
              <w:spacing w:after="0"/>
              <w:rPr>
                <w:rFonts w:ascii="Arial" w:hAnsi="Arial" w:cs="Arial"/>
                <w:b/>
                <w:bCs/>
                <w:sz w:val="18"/>
                <w:szCs w:val="18"/>
                <w:lang w:val="en-US"/>
              </w:rPr>
            </w:pPr>
          </w:p>
        </w:tc>
        <w:tc>
          <w:tcPr>
            <w:tcW w:w="110" w:type="pct"/>
            <w:vMerge/>
            <w:tcBorders>
              <w:left w:val="single" w:sz="4" w:space="0" w:color="auto"/>
              <w:bottom w:val="single" w:sz="4" w:space="0" w:color="000000"/>
              <w:right w:val="single" w:sz="4" w:space="0" w:color="auto"/>
            </w:tcBorders>
            <w:vAlign w:val="center"/>
          </w:tcPr>
          <w:p w14:paraId="3D2F2F4B" w14:textId="77777777" w:rsidR="005B5532" w:rsidRPr="00FE760F" w:rsidRDefault="005B5532" w:rsidP="007274DE">
            <w:pPr>
              <w:spacing w:after="0"/>
              <w:rPr>
                <w:rFonts w:ascii="Arial" w:hAnsi="Arial" w:cs="Arial"/>
                <w:b/>
                <w:bCs/>
                <w:sz w:val="18"/>
                <w:szCs w:val="18"/>
                <w:lang w:val="en-US"/>
              </w:rPr>
            </w:pPr>
          </w:p>
        </w:tc>
      </w:tr>
      <w:tr w:rsidR="005B5532" w:rsidRPr="00FE760F" w14:paraId="5A68B266" w14:textId="77777777" w:rsidTr="005B5532">
        <w:trPr>
          <w:gridAfter w:val="1"/>
          <w:wAfter w:w="84" w:type="pct"/>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76D6E137" w14:textId="77777777" w:rsidR="005B5532" w:rsidRPr="00FE760F" w:rsidRDefault="005B5532" w:rsidP="007274DE">
            <w:pPr>
              <w:pStyle w:val="TAC"/>
              <w:keepNext w:val="0"/>
              <w:rPr>
                <w:rFonts w:cs="Arial"/>
                <w:lang w:eastAsia="ja-JP"/>
              </w:rPr>
            </w:pPr>
          </w:p>
        </w:tc>
        <w:tc>
          <w:tcPr>
            <w:tcW w:w="480" w:type="pct"/>
            <w:gridSpan w:val="3"/>
            <w:vMerge w:val="restart"/>
            <w:tcBorders>
              <w:top w:val="single" w:sz="4" w:space="0" w:color="auto"/>
              <w:left w:val="nil"/>
              <w:right w:val="single" w:sz="4" w:space="0" w:color="auto"/>
            </w:tcBorders>
            <w:vAlign w:val="center"/>
          </w:tcPr>
          <w:p w14:paraId="2C8ADF7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AB7BA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44C1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ED85A6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D1052BE"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643278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4F49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C71BD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84F0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1340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9F2D5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39A780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7FCA6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7B08F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13565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1E583B6"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5CFA80B5"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1288450" w14:textId="77777777" w:rsidR="005B5532" w:rsidRPr="00FE760F" w:rsidRDefault="005B5532" w:rsidP="007274DE">
            <w:pPr>
              <w:pStyle w:val="TAC"/>
              <w:keepNext w:val="0"/>
              <w:rPr>
                <w:rFonts w:cs="Arial"/>
                <w:szCs w:val="18"/>
                <w:lang w:val="en-US" w:eastAsia="ko-KR"/>
              </w:rPr>
            </w:pPr>
          </w:p>
        </w:tc>
      </w:tr>
      <w:tr w:rsidR="005B5532" w:rsidRPr="00FE760F" w14:paraId="43ED243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D90DBE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950250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2A837F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778C5F"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750CE3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04B6B3"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9E1E83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A9745B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859C0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62EDB4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EA058C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87B1738"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536B774"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2F28BD8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8FAA19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216836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44BD2825"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27B9DFB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0C86C3D" w14:textId="77777777" w:rsidR="005B5532" w:rsidRPr="00FE760F" w:rsidRDefault="005B5532" w:rsidP="007274DE">
            <w:pPr>
              <w:pStyle w:val="TAC"/>
              <w:keepNext w:val="0"/>
              <w:rPr>
                <w:rFonts w:cs="Arial"/>
                <w:szCs w:val="18"/>
                <w:lang w:val="en-US" w:eastAsia="ko-KR"/>
              </w:rPr>
            </w:pPr>
          </w:p>
        </w:tc>
      </w:tr>
      <w:tr w:rsidR="005B5532" w:rsidRPr="00FE760F" w14:paraId="4F5C67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B92694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ADEB8B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D6032C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879810"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2E16D0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D1FE5B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BBC0D8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5F8D1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4B3B8A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DBF41E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D4FD1A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A299C06"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3953752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1C27DB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D5D847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7AF786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1AC24CD"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640C844B"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4F3C1773" w14:textId="77777777" w:rsidR="005B5532" w:rsidRPr="00FE760F" w:rsidRDefault="005B5532" w:rsidP="007274DE">
            <w:pPr>
              <w:pStyle w:val="TAC"/>
              <w:keepNext w:val="0"/>
              <w:rPr>
                <w:rFonts w:cs="Arial"/>
                <w:szCs w:val="18"/>
                <w:lang w:val="en-US" w:eastAsia="ko-KR"/>
              </w:rPr>
            </w:pPr>
          </w:p>
        </w:tc>
      </w:tr>
      <w:tr w:rsidR="005B5532" w:rsidRPr="00FE760F" w14:paraId="7A1A3D10"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6F4BF1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654547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C3A058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37FF0"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07FD6E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3635486"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4AE69E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22198D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DF216D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B6458E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3B290E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46E77D8"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1CF83F3C"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7A9EA94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CFEEE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0C775F"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384C497C"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61ABE8F2"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B147005" w14:textId="77777777" w:rsidR="005B5532" w:rsidRPr="00FE760F" w:rsidRDefault="005B5532" w:rsidP="007274DE">
            <w:pPr>
              <w:pStyle w:val="TAC"/>
              <w:keepNext w:val="0"/>
              <w:rPr>
                <w:rFonts w:cs="Arial"/>
                <w:szCs w:val="18"/>
                <w:lang w:val="en-US" w:eastAsia="ko-KR"/>
              </w:rPr>
            </w:pPr>
          </w:p>
        </w:tc>
      </w:tr>
      <w:tr w:rsidR="005B5532" w:rsidRPr="00FE760F" w14:paraId="4C00256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BA5996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7AFBEC4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DA5098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C86CC"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17BFD6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B52239"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0BEEBB6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09817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5DC256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9932BD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E04DD8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BB2328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2E49DD6F"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2C0A4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367E6D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40F5CF6"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C6E0C34"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4D701A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1766560E" w14:textId="77777777" w:rsidR="005B5532" w:rsidRPr="00FE760F" w:rsidRDefault="005B5532" w:rsidP="007274DE">
            <w:pPr>
              <w:pStyle w:val="TAC"/>
              <w:keepNext w:val="0"/>
              <w:rPr>
                <w:rFonts w:cs="Arial"/>
                <w:szCs w:val="18"/>
                <w:lang w:val="en-US" w:eastAsia="ko-KR"/>
              </w:rPr>
            </w:pPr>
          </w:p>
        </w:tc>
      </w:tr>
      <w:tr w:rsidR="005B5532" w:rsidRPr="00FE760F" w14:paraId="486D942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CA719B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1913CC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BD6190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A0C84"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3E0ECCA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8CD7B41"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DFE57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182438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D664C5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8C8B5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2C9674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38C3297"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47D80E1"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DC6102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2668EE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384C23B"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671C1F82"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3CF1A26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CF04401" w14:textId="77777777" w:rsidR="005B5532" w:rsidRPr="00FE760F" w:rsidRDefault="005B5532" w:rsidP="007274DE">
            <w:pPr>
              <w:pStyle w:val="TAC"/>
              <w:keepNext w:val="0"/>
              <w:rPr>
                <w:rFonts w:cs="Arial"/>
                <w:szCs w:val="18"/>
                <w:lang w:val="en-US" w:eastAsia="ko-KR"/>
              </w:rPr>
            </w:pPr>
          </w:p>
        </w:tc>
      </w:tr>
      <w:tr w:rsidR="005B5532" w:rsidRPr="00FE760F" w14:paraId="26C44F5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ED8B7E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B14647F"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86049D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D4738"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1FA21D3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9469F38"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1556E69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1D8C7A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470569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4B6C18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22B871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E9C9B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55ECDF01"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7B34128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7B8F90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E37405D"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18AD050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40A7B8B0"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7D65002A" w14:textId="77777777" w:rsidR="005B5532" w:rsidRPr="00FE760F" w:rsidRDefault="005B5532" w:rsidP="007274DE">
            <w:pPr>
              <w:pStyle w:val="TAC"/>
              <w:keepNext w:val="0"/>
              <w:rPr>
                <w:rFonts w:cs="Arial"/>
                <w:szCs w:val="18"/>
                <w:lang w:val="en-US" w:eastAsia="ko-KR"/>
              </w:rPr>
            </w:pPr>
          </w:p>
        </w:tc>
      </w:tr>
      <w:tr w:rsidR="005B5532" w:rsidRPr="00FE760F" w14:paraId="37D7C30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42538E3"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3044CB5"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6FF995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A736C"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641AE7C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73991B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7697A83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1E241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65C8BC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76A6AC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8FB50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C1FB73D"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07C56AC4"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B9D9F3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8F2F6A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BED1214"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0DB3F97"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62351C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64053BE6" w14:textId="77777777" w:rsidR="005B5532" w:rsidRPr="00FE760F" w:rsidRDefault="005B5532" w:rsidP="007274DE">
            <w:pPr>
              <w:pStyle w:val="TAC"/>
              <w:keepNext w:val="0"/>
              <w:rPr>
                <w:rFonts w:cs="Arial"/>
                <w:szCs w:val="18"/>
                <w:lang w:val="en-US" w:eastAsia="ko-KR"/>
              </w:rPr>
            </w:pPr>
          </w:p>
        </w:tc>
      </w:tr>
      <w:tr w:rsidR="005B5532" w:rsidRPr="00FE760F" w14:paraId="2F819B81"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B614FD6"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0F40A7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E60DC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FE7612"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104643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086278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5A6C50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9E066D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0D732A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BE3E7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F6FAF0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A9B7E23"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0A42B43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C08A85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2E6C2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6F781D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303BCF25"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1869C55"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24280CD9" w14:textId="77777777" w:rsidR="005B5532" w:rsidRPr="00FE760F" w:rsidRDefault="005B5532" w:rsidP="007274DE">
            <w:pPr>
              <w:pStyle w:val="TAC"/>
              <w:keepNext w:val="0"/>
              <w:rPr>
                <w:rFonts w:cs="Arial"/>
                <w:szCs w:val="18"/>
                <w:lang w:val="en-US" w:eastAsia="ko-KR"/>
              </w:rPr>
            </w:pPr>
          </w:p>
        </w:tc>
      </w:tr>
      <w:tr w:rsidR="005B5532" w:rsidRPr="00FE760F" w14:paraId="044B54E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376B76"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B22438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C866AD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BD06B4" w14:textId="77777777" w:rsidR="005B5532" w:rsidRPr="00FE760F" w:rsidRDefault="005B5532" w:rsidP="007274DE">
            <w:pPr>
              <w:pStyle w:val="TAC"/>
              <w:keepNext w:val="0"/>
              <w:rPr>
                <w:rFonts w:cs="Arial"/>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7DB7105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FBABFB"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C01A11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58EA2C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C07DD4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4C0A19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D05067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4D6A5F3"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69A9527C"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1FCE5EF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1D6C7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D5EE9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14:paraId="242DD70B"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D9F747A"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94417A1" w14:textId="77777777" w:rsidR="005B5532" w:rsidRPr="00FE760F" w:rsidRDefault="005B5532" w:rsidP="007274DE">
            <w:pPr>
              <w:pStyle w:val="TAC"/>
              <w:keepNext w:val="0"/>
              <w:rPr>
                <w:rFonts w:cs="Arial"/>
                <w:szCs w:val="18"/>
                <w:lang w:val="en-US" w:eastAsia="ko-KR"/>
              </w:rPr>
            </w:pPr>
          </w:p>
        </w:tc>
      </w:tr>
      <w:tr w:rsidR="005B5532" w:rsidRPr="00FE760F" w14:paraId="5A9B07DD" w14:textId="77777777"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590409F6"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0AFF147D"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76C1A50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E4B80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4A761268"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EACFC78"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3D5E558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703A58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1F33B6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B3B0A8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30FBFA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E381EA4"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9FC6386"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628305E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85B93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01E83F0"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6DB860A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5561F2E3"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29AFDC16" w14:textId="77777777" w:rsidR="005B5532" w:rsidRPr="00FE760F" w:rsidRDefault="005B5532" w:rsidP="007274DE">
            <w:pPr>
              <w:pStyle w:val="TAC"/>
              <w:keepNext w:val="0"/>
              <w:rPr>
                <w:rFonts w:cs="Arial"/>
                <w:szCs w:val="18"/>
                <w:lang w:val="en-US" w:eastAsia="ko-KR"/>
              </w:rPr>
            </w:pPr>
          </w:p>
        </w:tc>
      </w:tr>
      <w:tr w:rsidR="005B5532" w:rsidRPr="00FE760F" w14:paraId="574D1F9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8899B4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15CAA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0C51C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AAC8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6A920A4"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1560182"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B8488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66504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2246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F58C6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1766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D4EF2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DE6E59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E01829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FC3E1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E7B53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2051F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7F5D0D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C59ACF6" w14:textId="77777777" w:rsidR="005B5532" w:rsidRPr="00FE760F" w:rsidRDefault="005B5532" w:rsidP="007274DE">
            <w:pPr>
              <w:pStyle w:val="TAC"/>
              <w:keepNext w:val="0"/>
              <w:rPr>
                <w:rFonts w:cs="Arial"/>
                <w:szCs w:val="18"/>
                <w:lang w:val="en-US" w:eastAsia="ko-KR"/>
              </w:rPr>
            </w:pPr>
          </w:p>
        </w:tc>
      </w:tr>
      <w:tr w:rsidR="005B5532" w:rsidRPr="00FE760F" w14:paraId="33A672A5"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44C12BCF"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41BA8322"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2B458E8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9054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0BCCCF96"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4B446FF4"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1B87C1E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2681B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A4B88F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ED382F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3541FE3"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D581F5B"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8B7C25E"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3CA887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874ACEE"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F1AE1A8"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654FB089"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3D34750D"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207B422D" w14:textId="77777777" w:rsidR="005B5532" w:rsidRPr="00FE760F" w:rsidRDefault="005B5532" w:rsidP="007274DE">
            <w:pPr>
              <w:pStyle w:val="TAC"/>
              <w:keepNext w:val="0"/>
              <w:rPr>
                <w:rFonts w:cs="Arial"/>
                <w:szCs w:val="18"/>
                <w:lang w:val="en-US" w:eastAsia="ko-KR"/>
              </w:rPr>
            </w:pPr>
          </w:p>
        </w:tc>
      </w:tr>
      <w:tr w:rsidR="005B5532" w:rsidRPr="00FE760F" w14:paraId="5D3F03E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388E38F"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58EA09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BB3B1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A0C98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E6083D4"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7AE4DE8"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4EF9A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0F4BB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D8F1F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C770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74489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642C37"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D0101D6"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AB04FF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F9E1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3F3DC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631E65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35F6D4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7EF0216B" w14:textId="77777777" w:rsidR="005B5532" w:rsidRPr="00FE760F" w:rsidRDefault="005B5532" w:rsidP="007274DE">
            <w:pPr>
              <w:pStyle w:val="TAC"/>
              <w:keepNext w:val="0"/>
              <w:rPr>
                <w:rFonts w:cs="Arial"/>
                <w:szCs w:val="18"/>
                <w:lang w:val="en-US" w:eastAsia="ko-KR"/>
              </w:rPr>
            </w:pPr>
          </w:p>
        </w:tc>
      </w:tr>
      <w:tr w:rsidR="005B5532" w:rsidRPr="00FE760F" w14:paraId="738F6B37"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55857C79"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7D0519B3"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7B7EFD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7A23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46C382E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5823B53"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002AC3B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3A2C77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6CA78A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08423E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863330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0A9290C"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64989037"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4BE18C8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6D9359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5E9C92E"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24D7D60F"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073BCA1B"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BC51A52" w14:textId="77777777" w:rsidR="005B5532" w:rsidRPr="00FE760F" w:rsidRDefault="005B5532" w:rsidP="007274DE">
            <w:pPr>
              <w:pStyle w:val="TAC"/>
              <w:keepNext w:val="0"/>
              <w:rPr>
                <w:rFonts w:cs="Arial"/>
                <w:szCs w:val="18"/>
                <w:lang w:val="en-US" w:eastAsia="ko-KR"/>
              </w:rPr>
            </w:pPr>
          </w:p>
        </w:tc>
      </w:tr>
      <w:tr w:rsidR="005B5532" w:rsidRPr="00FE760F" w14:paraId="3E6E3E7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0111C5B"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B79C72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9DA9CF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C513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81CA02"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072F9D8D"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8BBD0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2CA5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C6E7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0B36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0F0D0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7459A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6A042C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D2E570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CCC0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054B0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1C342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60938CD"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AD4BD48" w14:textId="77777777" w:rsidR="005B5532" w:rsidRPr="00FE760F" w:rsidRDefault="005B5532" w:rsidP="007274DE">
            <w:pPr>
              <w:pStyle w:val="TAC"/>
              <w:keepNext w:val="0"/>
              <w:rPr>
                <w:rFonts w:cs="Arial"/>
                <w:szCs w:val="18"/>
                <w:lang w:val="en-US" w:eastAsia="ko-KR"/>
              </w:rPr>
            </w:pPr>
          </w:p>
        </w:tc>
      </w:tr>
      <w:tr w:rsidR="005B5532" w:rsidRPr="00FE760F" w14:paraId="1995FCD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65EFD66"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52C054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4D42D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D88E4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0D7CD3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1E91F2F"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75E243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1A1340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55610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7859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021B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2AC5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3F96E1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301C1A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6ECD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DC082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2317F7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FF47E2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1998527" w14:textId="77777777" w:rsidR="005B5532" w:rsidRPr="00FE760F" w:rsidRDefault="005B5532" w:rsidP="007274DE">
            <w:pPr>
              <w:pStyle w:val="TAC"/>
              <w:keepNext w:val="0"/>
              <w:rPr>
                <w:rFonts w:cs="Arial"/>
                <w:szCs w:val="18"/>
                <w:lang w:val="en-US" w:eastAsia="ko-KR"/>
              </w:rPr>
            </w:pPr>
          </w:p>
        </w:tc>
      </w:tr>
      <w:tr w:rsidR="005B5532" w:rsidRPr="00FE760F" w14:paraId="705A5E9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A12800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C5786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CA92A0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BD951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40CC78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94F66C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26A6E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DCBD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557D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C2EA2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9DBCA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5A138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8ABEDD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6D156F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01D1D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DC010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B20D7F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609F7D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7750C01" w14:textId="77777777" w:rsidR="005B5532" w:rsidRPr="00FE760F" w:rsidRDefault="005B5532" w:rsidP="007274DE">
            <w:pPr>
              <w:pStyle w:val="TAC"/>
              <w:keepNext w:val="0"/>
              <w:rPr>
                <w:rFonts w:cs="Arial"/>
                <w:szCs w:val="18"/>
                <w:lang w:val="en-US" w:eastAsia="ko-KR"/>
              </w:rPr>
            </w:pPr>
          </w:p>
        </w:tc>
      </w:tr>
      <w:tr w:rsidR="005B5532" w:rsidRPr="00FE760F" w14:paraId="5A629875"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5EC046C"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A7292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8656ED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5A40B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F727EA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670DCE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2D656E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D12B2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71FA7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3A6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5461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2A00B4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0DE478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A6B46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7521F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A59FD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4F2703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3C70D9F"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6627657" w14:textId="77777777" w:rsidR="005B5532" w:rsidRPr="00FE760F" w:rsidRDefault="005B5532" w:rsidP="007274DE">
            <w:pPr>
              <w:pStyle w:val="TAC"/>
              <w:keepNext w:val="0"/>
              <w:rPr>
                <w:rFonts w:cs="Arial"/>
                <w:szCs w:val="18"/>
                <w:lang w:val="en-US" w:eastAsia="ko-KR"/>
              </w:rPr>
            </w:pPr>
          </w:p>
        </w:tc>
      </w:tr>
      <w:tr w:rsidR="005B5532" w:rsidRPr="00FE760F" w14:paraId="246EB71A"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37FAAD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3C9573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22B3E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5CEBE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BD3CDB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787F7E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63DBC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8199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F29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BCAA3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DB9E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540BD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6582A1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F5300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45A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51830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51B530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44CAD4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C9F4033" w14:textId="77777777" w:rsidR="005B5532" w:rsidRPr="00FE760F" w:rsidRDefault="005B5532" w:rsidP="007274DE">
            <w:pPr>
              <w:pStyle w:val="TAC"/>
              <w:keepNext w:val="0"/>
              <w:rPr>
                <w:rFonts w:cs="Arial"/>
                <w:szCs w:val="18"/>
                <w:lang w:val="en-US" w:eastAsia="ko-KR"/>
              </w:rPr>
            </w:pPr>
          </w:p>
        </w:tc>
      </w:tr>
      <w:tr w:rsidR="005B5532" w:rsidRPr="00FE760F" w14:paraId="12543BBF"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6731A5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8C74B4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09FFFC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23F0A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ED3E01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149307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FD4479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CABB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7A9E7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1DDFC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1F612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DF49B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1CF4C8"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1E7990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E6DC3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9A092E"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35F318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FCFA91"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55254851" w14:textId="77777777" w:rsidR="005B5532" w:rsidRPr="00FE760F" w:rsidRDefault="005B5532" w:rsidP="007274DE">
            <w:pPr>
              <w:pStyle w:val="TAC"/>
              <w:keepNext w:val="0"/>
              <w:rPr>
                <w:rFonts w:cs="Arial"/>
                <w:szCs w:val="18"/>
                <w:lang w:val="en-US" w:eastAsia="ko-KR"/>
              </w:rPr>
            </w:pPr>
          </w:p>
        </w:tc>
      </w:tr>
      <w:tr w:rsidR="005B5532" w:rsidRPr="00FE760F" w14:paraId="7B3C3751"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84CC9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5A91A7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36912C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79E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0AECCE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CF71A3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EB5DCE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E8DF8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D485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126D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7024D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5E9BA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E86891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A47453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3789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9C2B6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E39671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345C9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2D18731" w14:textId="77777777" w:rsidR="005B5532" w:rsidRPr="00FE760F" w:rsidRDefault="005B5532" w:rsidP="007274DE">
            <w:pPr>
              <w:pStyle w:val="TAC"/>
              <w:keepNext w:val="0"/>
              <w:rPr>
                <w:rFonts w:cs="Arial"/>
                <w:szCs w:val="18"/>
                <w:lang w:val="en-US" w:eastAsia="ko-KR"/>
              </w:rPr>
            </w:pPr>
          </w:p>
        </w:tc>
      </w:tr>
      <w:tr w:rsidR="005B5532" w:rsidRPr="00FE760F" w14:paraId="021B499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0231A6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DB9DF7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EBF2C4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127B6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B160A6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79A947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03DB0B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B0DAA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237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CDD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19131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DFE2B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ACE248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15CD0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0C016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1C0B6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2EE5E3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A1233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9D100E0" w14:textId="77777777" w:rsidR="005B5532" w:rsidRPr="00FE760F" w:rsidRDefault="005B5532" w:rsidP="007274DE">
            <w:pPr>
              <w:pStyle w:val="TAC"/>
              <w:keepNext w:val="0"/>
              <w:rPr>
                <w:rFonts w:cs="Arial"/>
                <w:szCs w:val="18"/>
                <w:lang w:val="en-US" w:eastAsia="ko-KR"/>
              </w:rPr>
            </w:pPr>
          </w:p>
        </w:tc>
      </w:tr>
      <w:tr w:rsidR="005B5532" w:rsidRPr="00FE760F" w14:paraId="48FA75B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BE248B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30C9D2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5F5B7B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5931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B38A86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7A1698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65A78D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7D9F8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114D7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2D617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4A2C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8D0CA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02AD11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5A312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03E1B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F7B77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9457B90"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9A2136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9CF83A8" w14:textId="77777777" w:rsidR="005B5532" w:rsidRPr="00FE760F" w:rsidRDefault="005B5532" w:rsidP="007274DE">
            <w:pPr>
              <w:pStyle w:val="TAC"/>
              <w:keepNext w:val="0"/>
              <w:rPr>
                <w:rFonts w:cs="Arial"/>
                <w:szCs w:val="18"/>
                <w:lang w:val="en-US" w:eastAsia="ko-KR"/>
              </w:rPr>
            </w:pPr>
          </w:p>
        </w:tc>
      </w:tr>
      <w:tr w:rsidR="005B5532" w:rsidRPr="00FE760F" w14:paraId="5C9787B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B828B00"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A1B6E9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6D9C4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0FCF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FC5CA9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1FA503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AE4E2E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E2120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DAB3B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2E5D0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B2FF8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01A3C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9F5CD6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5D6EC9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406C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95E55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48B1E4F"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1673ED"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6069F98D" w14:textId="77777777" w:rsidR="005B5532" w:rsidRPr="00FE760F" w:rsidRDefault="005B5532" w:rsidP="007274DE">
            <w:pPr>
              <w:pStyle w:val="TAC"/>
              <w:keepNext w:val="0"/>
              <w:rPr>
                <w:rFonts w:cs="Arial"/>
                <w:szCs w:val="18"/>
                <w:lang w:val="en-US" w:eastAsia="ko-KR"/>
              </w:rPr>
            </w:pPr>
          </w:p>
        </w:tc>
      </w:tr>
      <w:tr w:rsidR="005B5532" w:rsidRPr="00FE760F" w14:paraId="4CB8E660"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C3F3E9E"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1520EE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411EBF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9714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4F50A4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7972A9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D4AC26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11669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99F2C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3042F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93FFF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CF560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237C2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75F6E9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23259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65362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3DAF6B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36DF8F"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2E2B4312" w14:textId="77777777" w:rsidR="005B5532" w:rsidRPr="00FE760F" w:rsidRDefault="005B5532" w:rsidP="007274DE">
            <w:pPr>
              <w:pStyle w:val="TAC"/>
              <w:keepNext w:val="0"/>
              <w:rPr>
                <w:rFonts w:cs="Arial"/>
                <w:szCs w:val="18"/>
                <w:lang w:val="en-US" w:eastAsia="ko-KR"/>
              </w:rPr>
            </w:pPr>
          </w:p>
        </w:tc>
      </w:tr>
      <w:tr w:rsidR="005B5532" w:rsidRPr="00FE760F" w14:paraId="3F8A46D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C6ACCBC"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83D3CA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04CFCA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67E8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6B08FF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E8F631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DD99FA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EC74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7BEA6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FB35C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B4B6DD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C264D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7A376B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50EA9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8DE96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F76B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7EBB59E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759915"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E7EBFA0" w14:textId="77777777" w:rsidR="005B5532" w:rsidRPr="00FE760F" w:rsidRDefault="005B5532" w:rsidP="007274DE">
            <w:pPr>
              <w:pStyle w:val="TAC"/>
              <w:keepNext w:val="0"/>
              <w:rPr>
                <w:rFonts w:cs="Arial"/>
                <w:szCs w:val="18"/>
                <w:lang w:val="en-US" w:eastAsia="ko-KR"/>
              </w:rPr>
            </w:pPr>
          </w:p>
        </w:tc>
      </w:tr>
      <w:tr w:rsidR="005B5532" w:rsidRPr="00FE760F" w14:paraId="220A6D0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6CCD7F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86C0A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B98B16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AE99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83FA3D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C7D371C"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B81C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250AE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20281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8AE007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654014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C3231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C27138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22630E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2E49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4009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A567AF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B829B9"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1E258FCD" w14:textId="77777777" w:rsidR="005B5532" w:rsidRPr="00FE760F" w:rsidRDefault="005B5532" w:rsidP="007274DE">
            <w:pPr>
              <w:pStyle w:val="TAC"/>
              <w:keepNext w:val="0"/>
              <w:rPr>
                <w:rFonts w:cs="Arial"/>
                <w:szCs w:val="18"/>
                <w:lang w:val="en-US" w:eastAsia="ko-KR"/>
              </w:rPr>
            </w:pPr>
          </w:p>
        </w:tc>
      </w:tr>
      <w:tr w:rsidR="005B5532" w:rsidRPr="00FE760F" w14:paraId="1288F598"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505C9A4"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A15441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CE2D47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DC17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5F3726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777DB0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C19F1E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61453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AA22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0242A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C41D1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9DEBE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670CFB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0DE94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EFE7F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A1EF0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25CB22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B08FD"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730499B0" w14:textId="77777777" w:rsidR="005B5532" w:rsidRPr="00FE760F" w:rsidRDefault="005B5532" w:rsidP="007274DE">
            <w:pPr>
              <w:pStyle w:val="TAC"/>
              <w:keepNext w:val="0"/>
              <w:rPr>
                <w:rFonts w:cs="Arial"/>
                <w:szCs w:val="18"/>
                <w:lang w:val="en-US" w:eastAsia="ko-KR"/>
              </w:rPr>
            </w:pPr>
          </w:p>
        </w:tc>
      </w:tr>
      <w:tr w:rsidR="005B5532" w:rsidRPr="00FE760F" w14:paraId="030CF871"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B42770D"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FDDF55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11A706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57498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5ABC04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FCBC5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2D206D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5D00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DFA6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03D4D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083F0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67A97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DE237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00333C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6C8F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B96E6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1CC11E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D760C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DA94D73" w14:textId="77777777" w:rsidR="005B5532" w:rsidRPr="00FE760F" w:rsidRDefault="005B5532" w:rsidP="007274DE">
            <w:pPr>
              <w:pStyle w:val="TAC"/>
              <w:keepNext w:val="0"/>
              <w:rPr>
                <w:rFonts w:cs="Arial"/>
                <w:szCs w:val="18"/>
                <w:lang w:val="en-US" w:eastAsia="ko-KR"/>
              </w:rPr>
            </w:pPr>
          </w:p>
        </w:tc>
      </w:tr>
      <w:tr w:rsidR="005B5532" w:rsidRPr="00FE760F" w14:paraId="3390EF7A"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23A3BB5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B573D4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CD74F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1842C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CC6256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895D6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747776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BCCDE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44A8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1BB93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9D58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4DD24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389C72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7A96A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68643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DA053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B06403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9DAF4F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FF3B5C4" w14:textId="77777777" w:rsidR="005B5532" w:rsidRPr="00FE760F" w:rsidRDefault="005B5532" w:rsidP="007274DE">
            <w:pPr>
              <w:pStyle w:val="TAC"/>
              <w:keepNext w:val="0"/>
              <w:rPr>
                <w:rFonts w:cs="Arial"/>
                <w:szCs w:val="18"/>
                <w:lang w:val="en-US" w:eastAsia="ko-KR"/>
              </w:rPr>
            </w:pPr>
          </w:p>
        </w:tc>
      </w:tr>
      <w:tr w:rsidR="005B5532" w:rsidRPr="00FE760F" w14:paraId="0200B262"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A3FFBE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3AFABE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563893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43FA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5AAB6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16D8D8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2DBD72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D9BB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08550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B2447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DFA0E3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FFD3D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D6E5E48"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E23CA1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0BED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96D2F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728B5C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D2A8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F8D7CFC" w14:textId="77777777" w:rsidR="005B5532" w:rsidRPr="00FE760F" w:rsidRDefault="005B5532" w:rsidP="007274DE">
            <w:pPr>
              <w:pStyle w:val="TAC"/>
              <w:keepNext w:val="0"/>
              <w:rPr>
                <w:rFonts w:cs="Arial"/>
                <w:szCs w:val="18"/>
                <w:lang w:val="en-US" w:eastAsia="ko-KR"/>
              </w:rPr>
            </w:pPr>
          </w:p>
        </w:tc>
      </w:tr>
      <w:tr w:rsidR="005B5532" w:rsidRPr="00FE760F" w14:paraId="3E00AA1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FC7FD1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646457C"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0E491D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BCDA1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707D2DE"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23143B2"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6FEF49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F9C7C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71FA5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9E3F7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F579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5117F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C11EC5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6A3F47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E611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72EFCE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0A87A3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A646898"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690D4AEF" w14:textId="77777777" w:rsidR="005B5532" w:rsidRPr="00FE760F" w:rsidRDefault="005B5532" w:rsidP="007274DE">
            <w:pPr>
              <w:pStyle w:val="TAC"/>
              <w:keepNext w:val="0"/>
              <w:rPr>
                <w:rFonts w:cs="Arial"/>
                <w:szCs w:val="18"/>
                <w:lang w:val="en-US" w:eastAsia="ko-KR"/>
              </w:rPr>
            </w:pPr>
          </w:p>
        </w:tc>
      </w:tr>
      <w:tr w:rsidR="005B5532" w:rsidRPr="00FE760F" w14:paraId="4093D74F"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A8AD49B"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B0B0F6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259EA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A2B9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5B69C9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9A12B6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70A3E1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FD03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7645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41D8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17EB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B5E99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DCEB7E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E72947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CB5F7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D6E11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D8708D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6B5BA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21A7E1F2" w14:textId="77777777" w:rsidR="005B5532" w:rsidRPr="00FE760F" w:rsidRDefault="005B5532" w:rsidP="007274DE">
            <w:pPr>
              <w:pStyle w:val="TAC"/>
              <w:keepNext w:val="0"/>
              <w:rPr>
                <w:rFonts w:cs="Arial"/>
                <w:szCs w:val="18"/>
                <w:lang w:val="en-US" w:eastAsia="ko-KR"/>
              </w:rPr>
            </w:pPr>
          </w:p>
        </w:tc>
      </w:tr>
      <w:tr w:rsidR="005B5532" w:rsidRPr="00FE760F" w14:paraId="451EC4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2B7B5B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CC3C47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D53E00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C6F14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C23A84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EFBAA8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7C8A9F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2D75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2F3F56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1ACFB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9F115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6843F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30438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3E5D0D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89845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A725A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75CFB1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518CC50"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4362ECAF" w14:textId="77777777" w:rsidR="005B5532" w:rsidRPr="00FE760F" w:rsidRDefault="005B5532" w:rsidP="007274DE">
            <w:pPr>
              <w:pStyle w:val="TAC"/>
              <w:keepNext w:val="0"/>
              <w:rPr>
                <w:rFonts w:cs="Arial"/>
                <w:szCs w:val="18"/>
                <w:lang w:val="en-US" w:eastAsia="ko-KR"/>
              </w:rPr>
            </w:pPr>
          </w:p>
        </w:tc>
      </w:tr>
      <w:tr w:rsidR="005B5532" w:rsidRPr="00FE760F" w14:paraId="0CE15AAD"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85E7A5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87714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611BAA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32C7A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42123F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66E52B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168EE7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91CC0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4C551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6886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F908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D0328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62ECA3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C109F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B5BE8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5C3A4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C35B1AE"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2EE36E8"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57BD1BD3" w14:textId="77777777" w:rsidR="005B5532" w:rsidRPr="00FE760F" w:rsidRDefault="005B5532" w:rsidP="007274DE">
            <w:pPr>
              <w:pStyle w:val="TAC"/>
              <w:keepNext w:val="0"/>
              <w:rPr>
                <w:rFonts w:cs="Arial"/>
                <w:szCs w:val="18"/>
                <w:lang w:val="en-US" w:eastAsia="ko-KR"/>
              </w:rPr>
            </w:pPr>
          </w:p>
        </w:tc>
      </w:tr>
      <w:tr w:rsidR="005B5532" w:rsidRPr="00FE760F" w14:paraId="28CD012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C605D5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7E998D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79844F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9ABD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65294B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91F8B1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27D9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5BED6E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4786E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0F391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70DF3C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4E23F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9C75CB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03C3D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0D8F3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D3BD3D3"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B3A0AE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CC07A0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6F158CF2" w14:textId="77777777" w:rsidR="005B5532" w:rsidRPr="00FE760F" w:rsidRDefault="005B5532" w:rsidP="007274DE">
            <w:pPr>
              <w:pStyle w:val="TAC"/>
              <w:keepNext w:val="0"/>
              <w:rPr>
                <w:rFonts w:cs="Arial"/>
                <w:szCs w:val="18"/>
                <w:lang w:val="en-US" w:eastAsia="ko-KR"/>
              </w:rPr>
            </w:pPr>
          </w:p>
        </w:tc>
      </w:tr>
      <w:tr w:rsidR="005B5532" w:rsidRPr="00FE760F" w14:paraId="4A94534F"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BB2C621"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467D55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6FBC3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4C64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987570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8227B1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DD8E93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779DE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F06B6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5402E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0097F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280C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7A20B0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E8F18F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BD7F6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CCF9F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49F570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DA3B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721FD752" w14:textId="77777777" w:rsidR="005B5532" w:rsidRPr="00FE760F" w:rsidRDefault="005B5532" w:rsidP="007274DE">
            <w:pPr>
              <w:pStyle w:val="TAC"/>
              <w:keepNext w:val="0"/>
              <w:rPr>
                <w:rFonts w:cs="Arial"/>
                <w:szCs w:val="18"/>
                <w:lang w:val="en-US" w:eastAsia="ko-KR"/>
              </w:rPr>
            </w:pPr>
          </w:p>
        </w:tc>
      </w:tr>
      <w:tr w:rsidR="005B5532" w:rsidRPr="00FE760F" w14:paraId="152F3F0C"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74CD48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9829FF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401E9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2B93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E7259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79A638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8E82E8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4E6C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B0DA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B3900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BA9C83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71E39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B35890D"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D7861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4046C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E7DDB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032844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08C7B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74E1CAD5" w14:textId="77777777" w:rsidR="005B5532" w:rsidRPr="00FE760F" w:rsidRDefault="005B5532" w:rsidP="007274DE">
            <w:pPr>
              <w:pStyle w:val="TAC"/>
              <w:keepNext w:val="0"/>
              <w:rPr>
                <w:rFonts w:cs="Arial"/>
                <w:szCs w:val="18"/>
                <w:lang w:val="en-US" w:eastAsia="ko-KR"/>
              </w:rPr>
            </w:pPr>
          </w:p>
        </w:tc>
      </w:tr>
      <w:tr w:rsidR="005B5532" w:rsidRPr="00FE760F" w14:paraId="28D994E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09277F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E1118F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0F6CA1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B2B2F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88577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99050BD"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0763AB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B6CF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3AA02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1EA4F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ABED2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B4CA74"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8C7983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C2721D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4490C5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6C49E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25B7E3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B056A94"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29D699DE" w14:textId="77777777" w:rsidR="005B5532" w:rsidRPr="00FE760F" w:rsidRDefault="005B5532" w:rsidP="007274DE">
            <w:pPr>
              <w:pStyle w:val="TAC"/>
              <w:keepNext w:val="0"/>
              <w:rPr>
                <w:rFonts w:cs="Arial"/>
                <w:szCs w:val="18"/>
                <w:lang w:val="en-US" w:eastAsia="ko-KR"/>
              </w:rPr>
            </w:pPr>
          </w:p>
        </w:tc>
      </w:tr>
      <w:tr w:rsidR="005B5532" w:rsidRPr="00FE760F" w14:paraId="47C0400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E32C8D9"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D4FFFA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10E925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0FE43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7B249E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DC9E06F"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4B3E10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CCE0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CE4E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AFB59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DD6A1F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109CC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E5C726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B9D1B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21C3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5383DE"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DF6AFF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C897A7"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96EB91D" w14:textId="77777777" w:rsidR="005B5532" w:rsidRPr="00FE760F" w:rsidRDefault="005B5532" w:rsidP="007274DE">
            <w:pPr>
              <w:pStyle w:val="TAC"/>
              <w:keepNext w:val="0"/>
              <w:rPr>
                <w:rFonts w:cs="Arial"/>
                <w:szCs w:val="18"/>
                <w:lang w:val="en-US" w:eastAsia="ko-KR"/>
              </w:rPr>
            </w:pPr>
          </w:p>
        </w:tc>
      </w:tr>
      <w:tr w:rsidR="005B5532" w:rsidRPr="00FE760F" w14:paraId="007A7D27"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565837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12706EA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51C60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6A75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FEEF32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CF2CF4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067B7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BA24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11127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2CCE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40660F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C2E36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69AFA6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2851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F535D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1FAA3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8D2A8E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4A73982"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3E55E68D" w14:textId="77777777" w:rsidR="005B5532" w:rsidRPr="00FE760F" w:rsidRDefault="005B5532" w:rsidP="007274DE">
            <w:pPr>
              <w:pStyle w:val="TAC"/>
              <w:keepNext w:val="0"/>
              <w:rPr>
                <w:rFonts w:cs="Arial"/>
                <w:szCs w:val="18"/>
                <w:lang w:val="en-US" w:eastAsia="ko-KR"/>
              </w:rPr>
            </w:pPr>
          </w:p>
        </w:tc>
      </w:tr>
      <w:tr w:rsidR="005B5532" w:rsidRPr="00FE760F" w14:paraId="69EF081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61FF10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426F35D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70A43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88D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32CBDD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67C517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A4E83C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21FD3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FC59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9709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830CE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35EE0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9CE1BA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30750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A803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A9D69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099F80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CD25F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523582FD" w14:textId="77777777" w:rsidR="005B5532" w:rsidRPr="00FE760F" w:rsidRDefault="005B5532" w:rsidP="007274DE">
            <w:pPr>
              <w:pStyle w:val="TAC"/>
              <w:keepNext w:val="0"/>
              <w:rPr>
                <w:rFonts w:cs="Arial"/>
                <w:szCs w:val="18"/>
                <w:lang w:val="en-US" w:eastAsia="ko-KR"/>
              </w:rPr>
            </w:pPr>
          </w:p>
        </w:tc>
      </w:tr>
      <w:tr w:rsidR="005B5532" w:rsidRPr="00FE760F" w14:paraId="47A0B9D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2162E9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8059D8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A796C5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3DD18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19BB09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D2393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7EAD5B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4BCC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9B9B4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9FC87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1DAF5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0AADB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CB60AC3"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EC79B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B0F3D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868BC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71ADAFA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39843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C933D3A" w14:textId="77777777" w:rsidR="005B5532" w:rsidRPr="00FE760F" w:rsidRDefault="005B5532" w:rsidP="007274DE">
            <w:pPr>
              <w:pStyle w:val="TAC"/>
              <w:keepNext w:val="0"/>
              <w:rPr>
                <w:rFonts w:cs="Arial"/>
                <w:szCs w:val="18"/>
                <w:lang w:val="en-US" w:eastAsia="ko-KR"/>
              </w:rPr>
            </w:pPr>
          </w:p>
        </w:tc>
      </w:tr>
      <w:tr w:rsidR="005B5532" w:rsidRPr="00FE760F" w14:paraId="02EE2F8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C05D919"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0766812E"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27687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C651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A2E455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264D3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46CABD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0848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CA37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B24E6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757AB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F2718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3FA7C8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B88D0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AB810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818A70"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4A8BAA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80CD1C8"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ED8EC4E" w14:textId="77777777" w:rsidR="005B5532" w:rsidRPr="00FE760F" w:rsidRDefault="005B5532" w:rsidP="007274DE">
            <w:pPr>
              <w:pStyle w:val="TAC"/>
              <w:keepNext w:val="0"/>
              <w:rPr>
                <w:rFonts w:cs="Arial"/>
                <w:szCs w:val="18"/>
                <w:lang w:val="en-US" w:eastAsia="ko-KR"/>
              </w:rPr>
            </w:pPr>
          </w:p>
        </w:tc>
      </w:tr>
      <w:tr w:rsidR="005B5532" w:rsidRPr="00FE760F" w14:paraId="6672FE2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6A2E51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23AF43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AB83C3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BBF5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7179619"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EE6357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09D88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96A66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7B57A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DF44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5820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EEB2A3"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D47D52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7CA27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6847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8D557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113C7D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E72DC5"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45D3B928" w14:textId="77777777" w:rsidR="005B5532" w:rsidRPr="00FE760F" w:rsidRDefault="005B5532" w:rsidP="007274DE">
            <w:pPr>
              <w:pStyle w:val="TAC"/>
              <w:keepNext w:val="0"/>
              <w:rPr>
                <w:rFonts w:cs="Arial"/>
                <w:szCs w:val="18"/>
                <w:lang w:val="en-US" w:eastAsia="ko-KR"/>
              </w:rPr>
            </w:pPr>
          </w:p>
        </w:tc>
      </w:tr>
      <w:tr w:rsidR="005B5532" w:rsidRPr="00FE760F" w14:paraId="176E048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48D416F"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A1437A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4A81D4C"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8AA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02C0BF3"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34D3272B"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39277D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0B2A9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6E06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04CA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DBCA9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F8836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CD62A96"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F2C955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6AAE3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AAF60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50AD80A0"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2C4D4C"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D9E27E9" w14:textId="77777777" w:rsidR="005B5532" w:rsidRPr="00FE760F" w:rsidRDefault="005B5532" w:rsidP="007274DE">
            <w:pPr>
              <w:pStyle w:val="TAC"/>
              <w:keepNext w:val="0"/>
              <w:rPr>
                <w:rFonts w:cs="Arial"/>
                <w:szCs w:val="18"/>
                <w:lang w:val="en-US" w:eastAsia="ko-KR"/>
              </w:rPr>
            </w:pPr>
          </w:p>
        </w:tc>
      </w:tr>
      <w:tr w:rsidR="005B5532" w:rsidRPr="00FE760F" w14:paraId="18F3BD8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2B0F56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9C25C8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063D227"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81DD5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115FF4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3EFC588"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079C3E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5E4CE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EB9837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F5AA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494052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974CB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66D95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4AC45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FE2064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1688C2"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44896D9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3D2D83"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3107F2A0" w14:textId="77777777" w:rsidR="005B5532" w:rsidRPr="00FE760F" w:rsidRDefault="005B5532" w:rsidP="007274DE">
            <w:pPr>
              <w:pStyle w:val="TAC"/>
              <w:keepNext w:val="0"/>
              <w:rPr>
                <w:rFonts w:cs="Arial"/>
                <w:szCs w:val="18"/>
                <w:lang w:val="en-US" w:eastAsia="ko-KR"/>
              </w:rPr>
            </w:pPr>
          </w:p>
        </w:tc>
      </w:tr>
      <w:tr w:rsidR="005B5532" w:rsidRPr="00FE760F" w14:paraId="2C5D2030"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9BA3F2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916937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2240835"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5BBA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900A53D"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48CFC471"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5AFEE2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4F41F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A2F36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6194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87BC5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470783"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2F81C1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35A36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6E059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DEB63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6015C0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D348900"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6378CCFE" w14:textId="77777777" w:rsidR="005B5532" w:rsidRPr="00FE760F" w:rsidRDefault="005B5532" w:rsidP="007274DE">
            <w:pPr>
              <w:pStyle w:val="TAC"/>
              <w:keepNext w:val="0"/>
              <w:rPr>
                <w:rFonts w:cs="Arial"/>
                <w:szCs w:val="18"/>
                <w:lang w:val="en-US" w:eastAsia="ko-KR"/>
              </w:rPr>
            </w:pPr>
          </w:p>
        </w:tc>
      </w:tr>
      <w:tr w:rsidR="005B5532" w:rsidRPr="00FE760F" w14:paraId="249091F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BA8AB3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0BCB49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6908BB"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0BB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FB0DD4C"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2F2666D4"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F43B2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1176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F47E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031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A100D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AA288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AE0873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2AF7B0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10A5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6AACC8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117683B6"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AA7A294" w14:textId="77777777" w:rsidR="005B5532" w:rsidRPr="00FE760F" w:rsidRDefault="005B5532" w:rsidP="007274DE">
            <w:pPr>
              <w:pStyle w:val="TAC"/>
              <w:keepNext w:val="0"/>
              <w:rPr>
                <w:rFonts w:cs="Arial"/>
                <w:szCs w:val="18"/>
                <w:lang w:val="en-US" w:eastAsia="ko-KR"/>
              </w:rPr>
            </w:pPr>
          </w:p>
        </w:tc>
        <w:tc>
          <w:tcPr>
            <w:tcW w:w="110" w:type="pct"/>
            <w:tcBorders>
              <w:left w:val="nil"/>
              <w:bottom w:val="single" w:sz="4" w:space="0" w:color="auto"/>
              <w:right w:val="single" w:sz="4" w:space="0" w:color="auto"/>
            </w:tcBorders>
            <w:shd w:val="clear" w:color="auto" w:fill="auto"/>
            <w:noWrap/>
            <w:vAlign w:val="center"/>
          </w:tcPr>
          <w:p w14:paraId="5C14C9DA" w14:textId="77777777" w:rsidR="005B5532" w:rsidRPr="00FE760F" w:rsidRDefault="005B5532" w:rsidP="007274DE">
            <w:pPr>
              <w:pStyle w:val="TAC"/>
              <w:keepNext w:val="0"/>
              <w:rPr>
                <w:rFonts w:cs="Arial"/>
                <w:szCs w:val="18"/>
                <w:lang w:val="en-US" w:eastAsia="ko-KR"/>
              </w:rPr>
            </w:pPr>
          </w:p>
        </w:tc>
      </w:tr>
      <w:tr w:rsidR="005B5532" w:rsidRPr="00FE760F" w14:paraId="50C6052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593CFF3B"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4186B5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7DB2B46"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7CC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2000F6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075C6380"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E61E11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C0432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813278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DF5E2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2AB86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F246C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F91181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5599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EB9C4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BD713A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351AC39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ECD64EB" w14:textId="77777777" w:rsidR="005B5532" w:rsidRPr="00FE760F" w:rsidRDefault="005B5532" w:rsidP="007274DE">
            <w:pPr>
              <w:pStyle w:val="TAC"/>
              <w:keepNext w:val="0"/>
              <w:rPr>
                <w:lang w:eastAsia="zh-CN"/>
              </w:rPr>
            </w:pPr>
          </w:p>
        </w:tc>
        <w:tc>
          <w:tcPr>
            <w:tcW w:w="110" w:type="pct"/>
            <w:vMerge w:val="restart"/>
            <w:tcBorders>
              <w:left w:val="nil"/>
              <w:right w:val="single" w:sz="4" w:space="0" w:color="auto"/>
            </w:tcBorders>
            <w:shd w:val="clear" w:color="auto" w:fill="auto"/>
            <w:noWrap/>
            <w:vAlign w:val="center"/>
          </w:tcPr>
          <w:p w14:paraId="08A58402" w14:textId="77777777" w:rsidR="005B5532" w:rsidRPr="00FE760F" w:rsidRDefault="005B5532" w:rsidP="007274DE">
            <w:pPr>
              <w:pStyle w:val="TAC"/>
              <w:keepNext w:val="0"/>
              <w:rPr>
                <w:rFonts w:cs="Arial"/>
                <w:szCs w:val="18"/>
                <w:lang w:val="en-US" w:eastAsia="ko-KR"/>
              </w:rPr>
            </w:pPr>
          </w:p>
        </w:tc>
      </w:tr>
      <w:tr w:rsidR="005B5532" w:rsidRPr="00FE760F" w14:paraId="14E46F6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FE355"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78128F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10E6E71" w14:textId="77777777" w:rsidR="005B5532" w:rsidRPr="00FE760F" w:rsidRDefault="005B5532" w:rsidP="007274DE">
            <w:pPr>
              <w:pStyle w:val="TAC"/>
              <w:keepNext w:val="0"/>
              <w:rPr>
                <w:rFonts w:cs="Arial"/>
                <w:szCs w:val="18"/>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FBAB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D9A09BF"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39749803"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8F88A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EDC6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D87B5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FFE3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D5756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6656E"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36E2B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493B8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1372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23B3A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7B03F8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82BFF1" w14:textId="77777777" w:rsidR="005B5532" w:rsidRPr="00FE760F" w:rsidRDefault="005B5532" w:rsidP="007274DE">
            <w:pPr>
              <w:pStyle w:val="TAC"/>
              <w:keepNext w:val="0"/>
              <w:rPr>
                <w:lang w:eastAsia="zh-CN"/>
              </w:rPr>
            </w:pPr>
          </w:p>
        </w:tc>
        <w:tc>
          <w:tcPr>
            <w:tcW w:w="110" w:type="pct"/>
            <w:vMerge/>
            <w:tcBorders>
              <w:left w:val="nil"/>
              <w:bottom w:val="single" w:sz="4" w:space="0" w:color="auto"/>
              <w:right w:val="single" w:sz="4" w:space="0" w:color="auto"/>
            </w:tcBorders>
            <w:shd w:val="clear" w:color="auto" w:fill="auto"/>
            <w:noWrap/>
            <w:vAlign w:val="center"/>
          </w:tcPr>
          <w:p w14:paraId="460A5179" w14:textId="77777777" w:rsidR="005B5532" w:rsidRPr="00FE760F" w:rsidRDefault="005B5532" w:rsidP="007274DE">
            <w:pPr>
              <w:pStyle w:val="TAC"/>
              <w:keepNext w:val="0"/>
              <w:rPr>
                <w:rFonts w:cs="Arial"/>
                <w:szCs w:val="18"/>
                <w:lang w:val="en-US" w:eastAsia="ko-KR"/>
              </w:rPr>
            </w:pPr>
          </w:p>
        </w:tc>
      </w:tr>
      <w:tr w:rsidR="005B5532" w:rsidRPr="00FE760F" w14:paraId="7430406E"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A922067"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72F1D76C"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2E2396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1F9B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5B95C9A1"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C6511E9"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6C6CEB1D"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9849EB7"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FC98A9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1D711A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2CD407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2EADF5"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34D46799"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3971905"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6A7B6B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B1AA6BC"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587B62F8"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090BAC9"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1B5A59B5" w14:textId="77777777" w:rsidR="005B5532" w:rsidRPr="00FE760F" w:rsidRDefault="005B5532" w:rsidP="007274DE">
            <w:pPr>
              <w:pStyle w:val="TAC"/>
              <w:keepNext w:val="0"/>
              <w:rPr>
                <w:rFonts w:cs="Arial"/>
                <w:szCs w:val="18"/>
                <w:lang w:val="en-US" w:eastAsia="ko-KR"/>
              </w:rPr>
            </w:pPr>
          </w:p>
        </w:tc>
      </w:tr>
      <w:tr w:rsidR="005B5532" w:rsidRPr="00FE760F" w14:paraId="6BBA33A9"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24A754"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B344CF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792E3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DE9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9328C5E"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33FE95C"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5E847E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B1AA4A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2BAF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E66BE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C60D8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102C08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19FC6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97C67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493419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47672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4D8A0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FB50B3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7F7CA45B" w14:textId="77777777" w:rsidR="005B5532" w:rsidRPr="00FE760F" w:rsidRDefault="005B5532" w:rsidP="007274DE">
            <w:pPr>
              <w:pStyle w:val="TAC"/>
              <w:keepNext w:val="0"/>
              <w:rPr>
                <w:rFonts w:cs="Arial"/>
                <w:szCs w:val="18"/>
                <w:lang w:val="en-US" w:eastAsia="ko-KR"/>
              </w:rPr>
            </w:pPr>
          </w:p>
        </w:tc>
      </w:tr>
      <w:tr w:rsidR="005B5532" w:rsidRPr="00FE760F" w14:paraId="55895904" w14:textId="77777777"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15CDD4B"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42A26CAC"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6C2FE7E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1B9C8"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62A0EE2B"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52DDD085"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2295638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18B48B"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46D32BA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E3ED33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B393F71"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E43ABD1"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25233BA2"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53B36CFF"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256966D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79B8878"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04CF442E"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1E77515C"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6278F62F" w14:textId="77777777" w:rsidR="005B5532" w:rsidRPr="00FE760F" w:rsidRDefault="005B5532" w:rsidP="007274DE">
            <w:pPr>
              <w:pStyle w:val="TAC"/>
              <w:keepNext w:val="0"/>
              <w:rPr>
                <w:rFonts w:cs="Arial"/>
                <w:szCs w:val="18"/>
                <w:lang w:val="en-US" w:eastAsia="ko-KR"/>
              </w:rPr>
            </w:pPr>
          </w:p>
        </w:tc>
      </w:tr>
      <w:tr w:rsidR="005B5532" w:rsidRPr="00FE760F" w14:paraId="201C4EE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128D68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6BADE5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9F0C5F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843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D75D90A"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1D141EAA"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7E924E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3A17F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B591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98F6B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20B1C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50817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683CD8F"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971AF2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5A55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8CD93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770FC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A4AFCA"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5F8AD47" w14:textId="77777777" w:rsidR="005B5532" w:rsidRPr="00FE760F" w:rsidRDefault="005B5532" w:rsidP="007274DE">
            <w:pPr>
              <w:pStyle w:val="TAC"/>
              <w:keepNext w:val="0"/>
              <w:rPr>
                <w:rFonts w:cs="Arial"/>
                <w:szCs w:val="18"/>
                <w:lang w:val="en-US" w:eastAsia="ko-KR"/>
              </w:rPr>
            </w:pPr>
          </w:p>
        </w:tc>
      </w:tr>
      <w:tr w:rsidR="005B5532" w:rsidRPr="00FE760F" w14:paraId="00A26C8E" w14:textId="77777777"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790C43D7" w14:textId="77777777" w:rsidR="005B5532" w:rsidRPr="00FE760F" w:rsidRDefault="005B5532" w:rsidP="007274DE">
            <w:pPr>
              <w:pStyle w:val="TAC"/>
              <w:keepNext w:val="0"/>
              <w:rPr>
                <w:rFonts w:cs="Arial"/>
                <w:szCs w:val="18"/>
                <w:lang w:eastAsia="ko-KR"/>
              </w:rPr>
            </w:pPr>
          </w:p>
        </w:tc>
        <w:tc>
          <w:tcPr>
            <w:tcW w:w="480" w:type="pct"/>
            <w:gridSpan w:val="3"/>
            <w:vMerge w:val="restart"/>
            <w:tcBorders>
              <w:top w:val="single" w:sz="4" w:space="0" w:color="auto"/>
              <w:left w:val="nil"/>
              <w:right w:val="single" w:sz="4" w:space="0" w:color="auto"/>
            </w:tcBorders>
            <w:vAlign w:val="center"/>
          </w:tcPr>
          <w:p w14:paraId="66939154" w14:textId="77777777" w:rsidR="005B5532" w:rsidRPr="00FE760F" w:rsidRDefault="005B5532" w:rsidP="007274DE">
            <w:pPr>
              <w:pStyle w:val="TAC"/>
              <w:keepNext w:val="0"/>
              <w:rPr>
                <w:rFonts w:cs="Arial"/>
                <w:szCs w:val="18"/>
                <w:lang w:val="en-US" w:eastAsia="ko-KR"/>
              </w:rPr>
            </w:pPr>
          </w:p>
        </w:tc>
        <w:tc>
          <w:tcPr>
            <w:tcW w:w="196" w:type="pct"/>
            <w:tcBorders>
              <w:top w:val="single" w:sz="4" w:space="0" w:color="auto"/>
              <w:left w:val="single" w:sz="4" w:space="0" w:color="auto"/>
              <w:bottom w:val="single" w:sz="4" w:space="0" w:color="auto"/>
              <w:right w:val="single" w:sz="4" w:space="0" w:color="auto"/>
            </w:tcBorders>
            <w:vAlign w:val="center"/>
          </w:tcPr>
          <w:p w14:paraId="463B38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14FB0"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nil"/>
              <w:bottom w:val="single" w:sz="4" w:space="0" w:color="auto"/>
              <w:right w:val="single" w:sz="4" w:space="0" w:color="auto"/>
            </w:tcBorders>
            <w:shd w:val="clear" w:color="auto" w:fill="auto"/>
            <w:vAlign w:val="center"/>
          </w:tcPr>
          <w:p w14:paraId="26BB0967"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70646E8F" w14:textId="77777777" w:rsidR="005B5532" w:rsidRPr="00FE760F" w:rsidRDefault="005B5532" w:rsidP="007274DE">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14:paraId="57F2625A"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8B4010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7C97ECFC"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6B6B8D62"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181BE2F6"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00DEC2AD" w14:textId="77777777" w:rsidR="005B5532" w:rsidRPr="00FE760F" w:rsidRDefault="005B5532" w:rsidP="007274DE">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14:paraId="7CDF0903" w14:textId="77777777" w:rsidR="005B5532" w:rsidRPr="00FE760F" w:rsidRDefault="005B5532" w:rsidP="007274DE">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14:paraId="1369B1B4"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58D2FDE9" w14:textId="77777777" w:rsidR="005B5532" w:rsidRPr="00FE760F" w:rsidRDefault="005B5532" w:rsidP="007274DE">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14:paraId="3163C457" w14:textId="77777777" w:rsidR="005B5532" w:rsidRPr="00FE760F" w:rsidRDefault="005B5532" w:rsidP="007274DE">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14:paraId="5B6FF846" w14:textId="77777777" w:rsidR="005B5532" w:rsidRPr="00FE760F" w:rsidRDefault="005B5532" w:rsidP="007274DE">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14:paraId="719477E2" w14:textId="77777777" w:rsidR="005B5532" w:rsidRPr="00FE760F" w:rsidRDefault="005B5532" w:rsidP="007274DE">
            <w:pPr>
              <w:pStyle w:val="TAC"/>
              <w:keepNext w:val="0"/>
              <w:rPr>
                <w:rFonts w:cs="Arial"/>
                <w:szCs w:val="18"/>
                <w:lang w:val="en-US" w:eastAsia="ko-KR"/>
              </w:rPr>
            </w:pPr>
          </w:p>
        </w:tc>
        <w:tc>
          <w:tcPr>
            <w:tcW w:w="110" w:type="pct"/>
            <w:vMerge w:val="restart"/>
            <w:tcBorders>
              <w:top w:val="nil"/>
              <w:left w:val="nil"/>
              <w:right w:val="single" w:sz="4" w:space="0" w:color="auto"/>
            </w:tcBorders>
            <w:shd w:val="clear" w:color="auto" w:fill="auto"/>
            <w:noWrap/>
            <w:vAlign w:val="center"/>
          </w:tcPr>
          <w:p w14:paraId="67C80CDD" w14:textId="77777777" w:rsidR="005B5532" w:rsidRPr="00FE760F" w:rsidRDefault="005B5532" w:rsidP="007274DE">
            <w:pPr>
              <w:pStyle w:val="TAC"/>
              <w:keepNext w:val="0"/>
              <w:rPr>
                <w:rFonts w:cs="Arial"/>
                <w:szCs w:val="18"/>
                <w:lang w:val="en-US" w:eastAsia="ko-KR"/>
              </w:rPr>
            </w:pPr>
          </w:p>
        </w:tc>
      </w:tr>
      <w:tr w:rsidR="005B5532" w:rsidRPr="00FE760F" w14:paraId="2523B91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22B372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EEF125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4A00DF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43AB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E09870D" w14:textId="77777777" w:rsidR="005B5532" w:rsidRPr="00FE760F" w:rsidRDefault="005B5532" w:rsidP="007274DE">
            <w:pPr>
              <w:pStyle w:val="TAC"/>
              <w:keepNext w:val="0"/>
              <w:rPr>
                <w:rFonts w:cs="Arial"/>
                <w:szCs w:val="18"/>
                <w:lang w:val="en-US" w:eastAsia="ko-KR"/>
              </w:rPr>
            </w:pPr>
          </w:p>
        </w:tc>
        <w:tc>
          <w:tcPr>
            <w:tcW w:w="181" w:type="pct"/>
            <w:tcBorders>
              <w:top w:val="single" w:sz="4" w:space="0" w:color="auto"/>
              <w:left w:val="nil"/>
              <w:bottom w:val="single" w:sz="4" w:space="0" w:color="auto"/>
              <w:right w:val="single" w:sz="4" w:space="0" w:color="auto"/>
            </w:tcBorders>
            <w:vAlign w:val="center"/>
          </w:tcPr>
          <w:p w14:paraId="7E8EEB0A" w14:textId="77777777" w:rsidR="005B5532" w:rsidRPr="00FE760F" w:rsidRDefault="005B5532" w:rsidP="007274DE">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BDBDF6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17887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DAAFE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9AB1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9060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D557B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793EF4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14FA67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B3545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B67CC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DD672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CCA6DD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0CE415C4" w14:textId="77777777" w:rsidR="005B5532" w:rsidRPr="00FE760F" w:rsidRDefault="005B5532" w:rsidP="007274DE">
            <w:pPr>
              <w:pStyle w:val="TAC"/>
              <w:keepNext w:val="0"/>
              <w:rPr>
                <w:rFonts w:cs="Arial"/>
                <w:szCs w:val="18"/>
                <w:lang w:val="en-US" w:eastAsia="ko-KR"/>
              </w:rPr>
            </w:pPr>
          </w:p>
        </w:tc>
      </w:tr>
      <w:tr w:rsidR="005B5532" w:rsidRPr="00FE760F" w14:paraId="43D51662"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67FE292"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323DE9E"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2203C9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1945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263E65B"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D88FF5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BB93F2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B836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07E2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972FA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0BB45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1260E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21D061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E8072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A35C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DD8A3A"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CADB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71D6E4"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214DE19D" w14:textId="77777777" w:rsidR="005B5532" w:rsidRPr="00FE760F" w:rsidRDefault="005B5532" w:rsidP="007274DE">
            <w:pPr>
              <w:pStyle w:val="TAC"/>
              <w:keepNext w:val="0"/>
              <w:rPr>
                <w:rFonts w:cs="Arial"/>
                <w:szCs w:val="18"/>
                <w:lang w:val="en-US" w:eastAsia="ko-KR"/>
              </w:rPr>
            </w:pPr>
          </w:p>
        </w:tc>
      </w:tr>
      <w:tr w:rsidR="005B5532" w:rsidRPr="00FE760F" w14:paraId="452049B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0C878F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05D604B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E7E7CB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2B1A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1E6FAD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530C38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CA9E5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A2A1A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4FE2E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BFAA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E9C14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0A9981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53D750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1BEE42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44AE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EFCC5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7F1D5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595767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31EF51C2" w14:textId="77777777" w:rsidR="005B5532" w:rsidRPr="00FE760F" w:rsidRDefault="005B5532" w:rsidP="007274DE">
            <w:pPr>
              <w:pStyle w:val="TAC"/>
              <w:keepNext w:val="0"/>
              <w:rPr>
                <w:rFonts w:cs="Arial"/>
                <w:szCs w:val="18"/>
                <w:lang w:val="en-US" w:eastAsia="ko-KR"/>
              </w:rPr>
            </w:pPr>
          </w:p>
        </w:tc>
      </w:tr>
      <w:tr w:rsidR="005B5532" w:rsidRPr="00FE760F" w14:paraId="5E295A53"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2B96500"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D64713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158180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DEB1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4503CC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5376D7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A6F2E4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64FD8B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39229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AF1EE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4BFC7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20FDD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0B77CE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A3E475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437D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2A71E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615641"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36EE8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C6A897D" w14:textId="77777777" w:rsidR="005B5532" w:rsidRPr="00FE760F" w:rsidRDefault="005B5532" w:rsidP="007274DE">
            <w:pPr>
              <w:pStyle w:val="TAC"/>
              <w:keepNext w:val="0"/>
              <w:rPr>
                <w:rFonts w:cs="Arial"/>
                <w:szCs w:val="18"/>
                <w:lang w:val="en-US" w:eastAsia="ko-KR"/>
              </w:rPr>
            </w:pPr>
          </w:p>
        </w:tc>
      </w:tr>
      <w:tr w:rsidR="005B5532" w:rsidRPr="00FE760F" w14:paraId="53CA1C13"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AFAC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FF4130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18A4F3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D541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45E98F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1E390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E7FB05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9BF24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0AAB2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96C1F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9AFB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AFBCF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1F00FB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196BE3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0CE1D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4080A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9412E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A532E1"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49DC638" w14:textId="77777777" w:rsidR="005B5532" w:rsidRPr="00FE760F" w:rsidRDefault="005B5532" w:rsidP="007274DE">
            <w:pPr>
              <w:pStyle w:val="TAC"/>
              <w:keepNext w:val="0"/>
              <w:rPr>
                <w:rFonts w:cs="Arial"/>
                <w:szCs w:val="18"/>
                <w:lang w:val="en-US" w:eastAsia="ko-KR"/>
              </w:rPr>
            </w:pPr>
          </w:p>
        </w:tc>
      </w:tr>
      <w:tr w:rsidR="005B5532" w:rsidRPr="00FE760F" w14:paraId="2265687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BA3D48E"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71E0249"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4A74E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469B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1092FA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87527A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17E13C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CA377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BE156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B4846C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D0B7E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82D0BA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325494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87A194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F29118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938772"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BFFAD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076041"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55045609" w14:textId="77777777" w:rsidR="005B5532" w:rsidRPr="00FE760F" w:rsidRDefault="005B5532" w:rsidP="007274DE">
            <w:pPr>
              <w:pStyle w:val="TAC"/>
              <w:keepNext w:val="0"/>
              <w:rPr>
                <w:rFonts w:cs="Arial"/>
                <w:szCs w:val="18"/>
                <w:lang w:val="en-US" w:eastAsia="ko-KR"/>
              </w:rPr>
            </w:pPr>
          </w:p>
        </w:tc>
      </w:tr>
      <w:tr w:rsidR="005B5532" w:rsidRPr="00FE760F" w14:paraId="19C414C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7667FB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223E766F"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15249D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E72B1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B6E2DB0"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CDB823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C1F6A8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474C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4654A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32B47B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6A18C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45957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382A8E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69771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EEE5A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EE4D4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1698E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BF55533"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DD25999" w14:textId="77777777" w:rsidR="005B5532" w:rsidRPr="00FE760F" w:rsidRDefault="005B5532" w:rsidP="007274DE">
            <w:pPr>
              <w:pStyle w:val="TAC"/>
              <w:keepNext w:val="0"/>
              <w:rPr>
                <w:rFonts w:cs="Arial"/>
                <w:szCs w:val="18"/>
                <w:lang w:val="en-US" w:eastAsia="ko-KR"/>
              </w:rPr>
            </w:pPr>
          </w:p>
        </w:tc>
      </w:tr>
      <w:tr w:rsidR="005B5532" w:rsidRPr="00FE760F" w14:paraId="3A3380CE"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125DFA1A"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A5068D3"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9D2350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49273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172EC89"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0E8FF0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58CF01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E434F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D0DCE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AB8008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F84CA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3A24D56"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47D907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01C16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08D5F4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8BEC3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F2159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633BF6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A4312C2" w14:textId="77777777" w:rsidR="005B5532" w:rsidRPr="00FE760F" w:rsidRDefault="005B5532" w:rsidP="007274DE">
            <w:pPr>
              <w:pStyle w:val="TAC"/>
              <w:keepNext w:val="0"/>
              <w:rPr>
                <w:rFonts w:cs="Arial"/>
                <w:szCs w:val="18"/>
                <w:lang w:val="en-US" w:eastAsia="ko-KR"/>
              </w:rPr>
            </w:pPr>
          </w:p>
        </w:tc>
      </w:tr>
      <w:tr w:rsidR="005B5532" w:rsidRPr="00FE760F" w14:paraId="79E7890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4E140FD"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087282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C1CAF9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8457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DDE90E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E697BC7"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FBE724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33311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EEE04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3A61E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6CB587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0E0D9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02B7E4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F98DE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69A24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270E19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8A47D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6F3374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B9DA59E" w14:textId="77777777" w:rsidR="005B5532" w:rsidRPr="00FE760F" w:rsidRDefault="005B5532" w:rsidP="007274DE">
            <w:pPr>
              <w:pStyle w:val="TAC"/>
              <w:keepNext w:val="0"/>
              <w:rPr>
                <w:rFonts w:cs="Arial"/>
                <w:szCs w:val="18"/>
                <w:lang w:val="en-US" w:eastAsia="ko-KR"/>
              </w:rPr>
            </w:pPr>
          </w:p>
        </w:tc>
      </w:tr>
      <w:tr w:rsidR="005B5532" w:rsidRPr="00FE760F" w14:paraId="4565E71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28070D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476A56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B529F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49E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B7C3CE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3A278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A0BB1F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B86DF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5F468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D22039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F14B9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FEDCA7A"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07D965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FE6B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61197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31BF9A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34621D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8CED3A"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1D75A5CA" w14:textId="77777777" w:rsidR="005B5532" w:rsidRPr="00FE760F" w:rsidRDefault="005B5532" w:rsidP="007274DE">
            <w:pPr>
              <w:pStyle w:val="TAC"/>
              <w:keepNext w:val="0"/>
              <w:rPr>
                <w:rFonts w:cs="Arial"/>
                <w:szCs w:val="18"/>
                <w:lang w:val="en-US" w:eastAsia="ko-KR"/>
              </w:rPr>
            </w:pPr>
          </w:p>
        </w:tc>
      </w:tr>
      <w:tr w:rsidR="005B5532" w:rsidRPr="00FE760F" w14:paraId="5B08CD7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15F1360"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77748A7"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2B156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09EA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D335A2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615D904"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F33424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C8341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6B978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A02CE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FE8134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53877D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2594B6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6AF0E1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BBF6B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9F5E34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091D68E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4EF3C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17EC3062" w14:textId="77777777" w:rsidR="005B5532" w:rsidRPr="00FE760F" w:rsidRDefault="005B5532" w:rsidP="007274DE">
            <w:pPr>
              <w:pStyle w:val="TAC"/>
              <w:keepNext w:val="0"/>
              <w:rPr>
                <w:rFonts w:cs="Arial"/>
                <w:szCs w:val="18"/>
                <w:lang w:val="en-US" w:eastAsia="ko-KR"/>
              </w:rPr>
            </w:pPr>
          </w:p>
        </w:tc>
      </w:tr>
      <w:tr w:rsidR="005B5532" w:rsidRPr="00FE760F" w14:paraId="02E58B9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BBEE1A2"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4E305C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4617BE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DC551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1B9487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4C1DF9C3"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3503835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2D2376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A38CD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E5EA63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1C4A5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5D308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A1B1F4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7D8BD32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2FD8B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E9A50E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611DA493"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3F7744"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shd w:val="clear" w:color="auto" w:fill="auto"/>
            <w:noWrap/>
            <w:vAlign w:val="center"/>
          </w:tcPr>
          <w:p w14:paraId="22CF39B5" w14:textId="77777777" w:rsidR="005B5532" w:rsidRPr="00FE760F" w:rsidRDefault="005B5532" w:rsidP="007274DE">
            <w:pPr>
              <w:pStyle w:val="TAC"/>
              <w:keepNext w:val="0"/>
              <w:rPr>
                <w:rFonts w:cs="Arial"/>
                <w:szCs w:val="18"/>
                <w:lang w:val="en-US" w:eastAsia="ko-KR"/>
              </w:rPr>
            </w:pPr>
          </w:p>
        </w:tc>
      </w:tr>
      <w:tr w:rsidR="005B5532" w:rsidRPr="00FE760F" w14:paraId="71BFF034"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B296B4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F05AF4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8222CE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2097C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76B26DA"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4BE3B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0F23B1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7D0DA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26342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4F330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0A054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C9A2E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F7A607D"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4D4719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516274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ED0FC8"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14:paraId="2A83285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4AFBD1F"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shd w:val="clear" w:color="auto" w:fill="auto"/>
            <w:noWrap/>
            <w:vAlign w:val="center"/>
          </w:tcPr>
          <w:p w14:paraId="64F6F91E" w14:textId="77777777" w:rsidR="005B5532" w:rsidRPr="00FE760F" w:rsidRDefault="005B5532" w:rsidP="007274DE">
            <w:pPr>
              <w:pStyle w:val="TAC"/>
              <w:keepNext w:val="0"/>
              <w:rPr>
                <w:rFonts w:cs="Arial"/>
                <w:szCs w:val="18"/>
                <w:lang w:val="en-US" w:eastAsia="ko-KR"/>
              </w:rPr>
            </w:pPr>
          </w:p>
        </w:tc>
      </w:tr>
      <w:tr w:rsidR="005B5532" w:rsidRPr="00FE760F" w14:paraId="49C40240"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6B6EE1D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7DAE520"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94C56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5026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7197C3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7BFF5B1"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A4176B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744E8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F486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E43B7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C937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5538C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7709FFB"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6B6510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B4F422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A98605"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4873BF7"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3145DE2"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F6250D7" w14:textId="77777777" w:rsidR="005B5532" w:rsidRPr="00FE760F" w:rsidRDefault="005B5532" w:rsidP="007274DE">
            <w:pPr>
              <w:pStyle w:val="TAC"/>
              <w:keepNext w:val="0"/>
              <w:rPr>
                <w:rFonts w:cs="Arial"/>
                <w:szCs w:val="18"/>
                <w:lang w:val="en-US" w:eastAsia="ko-KR"/>
              </w:rPr>
            </w:pPr>
          </w:p>
        </w:tc>
      </w:tr>
      <w:tr w:rsidR="005B5532" w:rsidRPr="00FE760F" w14:paraId="76B5D72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F97294A"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6517E62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0E46FB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E45ED"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0ED606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D9817F2"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EDB988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771EF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9EB3B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045355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A1C3FB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C54C0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401E49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7AB0BA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7EA281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108C7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EA6F9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2C838D9"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56397E79" w14:textId="77777777" w:rsidR="005B5532" w:rsidRPr="00FE760F" w:rsidRDefault="005B5532" w:rsidP="007274DE">
            <w:pPr>
              <w:pStyle w:val="TAC"/>
              <w:keepNext w:val="0"/>
              <w:rPr>
                <w:rFonts w:cs="Arial"/>
                <w:szCs w:val="18"/>
                <w:lang w:val="en-US" w:eastAsia="ko-KR"/>
              </w:rPr>
            </w:pPr>
          </w:p>
        </w:tc>
      </w:tr>
      <w:tr w:rsidR="005B5532" w:rsidRPr="00FE760F" w14:paraId="080D5C4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390BD2ED"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5A7AD56"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16A8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1607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5ED91E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16028C35"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AC97F74"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F2B79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ECA6A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EC163A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19C0F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30D54E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17F9F67"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3812F8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ADBD36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49F13B"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B843F8"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144B5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A9B6F66" w14:textId="77777777" w:rsidR="005B5532" w:rsidRPr="00FE760F" w:rsidRDefault="005B5532" w:rsidP="007274DE">
            <w:pPr>
              <w:pStyle w:val="TAC"/>
              <w:keepNext w:val="0"/>
              <w:rPr>
                <w:rFonts w:cs="Arial"/>
                <w:szCs w:val="18"/>
                <w:lang w:val="en-US" w:eastAsia="ko-KR"/>
              </w:rPr>
            </w:pPr>
          </w:p>
        </w:tc>
      </w:tr>
      <w:tr w:rsidR="005B5532" w:rsidRPr="00FE760F" w14:paraId="525E38EA"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399901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3539B81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02574BB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0F97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426EE40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332DFDC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6DF8C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EE1F0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128E12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5262F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BAAA6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B7970C"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A2A85FE"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C634B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40FDC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55107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5763B"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75768B"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4251ACC7" w14:textId="77777777" w:rsidR="005B5532" w:rsidRPr="00FE760F" w:rsidRDefault="005B5532" w:rsidP="007274DE">
            <w:pPr>
              <w:pStyle w:val="TAC"/>
              <w:keepNext w:val="0"/>
              <w:rPr>
                <w:rFonts w:cs="Arial"/>
                <w:szCs w:val="18"/>
                <w:lang w:val="en-US" w:eastAsia="ko-KR"/>
              </w:rPr>
            </w:pPr>
          </w:p>
        </w:tc>
      </w:tr>
      <w:tr w:rsidR="005B5532" w:rsidRPr="00FE760F" w14:paraId="356223CA"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03BA550F"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E5DD11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02AC1B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55331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6969F8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B72B62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AC344F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039C48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33507C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477E82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22D5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61F7C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C6CA98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B1488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F38802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99C7B7"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8F8614"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179BDD"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CC324A9" w14:textId="77777777" w:rsidR="005B5532" w:rsidRPr="00FE760F" w:rsidRDefault="005B5532" w:rsidP="007274DE">
            <w:pPr>
              <w:pStyle w:val="TAC"/>
              <w:keepNext w:val="0"/>
              <w:rPr>
                <w:rFonts w:cs="Arial"/>
                <w:szCs w:val="18"/>
                <w:lang w:val="en-US" w:eastAsia="ko-KR"/>
              </w:rPr>
            </w:pPr>
          </w:p>
        </w:tc>
      </w:tr>
      <w:tr w:rsidR="005B5532" w:rsidRPr="00FE760F" w14:paraId="10EF3405"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103BF4C"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7CE81F4"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85C421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014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F05B352"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BD2A7A"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C13746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1660E8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347385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E4934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6C223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46A81A9"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24FD01C5"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939A01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BF245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9E1E7DD"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88BCFD"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AC6F62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2DDCF6A7" w14:textId="77777777" w:rsidR="005B5532" w:rsidRPr="00FE760F" w:rsidRDefault="005B5532" w:rsidP="007274DE">
            <w:pPr>
              <w:pStyle w:val="TAC"/>
              <w:keepNext w:val="0"/>
              <w:rPr>
                <w:rFonts w:cs="Arial"/>
                <w:szCs w:val="18"/>
                <w:lang w:val="en-US" w:eastAsia="ko-KR"/>
              </w:rPr>
            </w:pPr>
          </w:p>
        </w:tc>
      </w:tr>
      <w:tr w:rsidR="005B5532" w:rsidRPr="00FE760F" w14:paraId="18C4E7AD"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3AB6501"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214EB24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31927C0"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16DD2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232FB475"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82AAD5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847DAD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7A3187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EF379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34A74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902E9B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FCD334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3E341550"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F22699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639A34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C3A3B3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FE144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E5BDDB3"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3554FEEF" w14:textId="77777777" w:rsidR="005B5532" w:rsidRPr="00FE760F" w:rsidRDefault="005B5532" w:rsidP="007274DE">
            <w:pPr>
              <w:pStyle w:val="TAC"/>
              <w:keepNext w:val="0"/>
              <w:rPr>
                <w:rFonts w:cs="Arial"/>
                <w:szCs w:val="18"/>
                <w:lang w:val="en-US" w:eastAsia="ko-KR"/>
              </w:rPr>
            </w:pPr>
          </w:p>
        </w:tc>
      </w:tr>
      <w:tr w:rsidR="005B5532" w:rsidRPr="00FE760F" w14:paraId="1712F8B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4F88AF3"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DF76178"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6632696"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C3B35"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A083DB1"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933762E"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649BC77"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D027C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93C60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1FE8B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8303C0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7AC5B0"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9FEA3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08DF493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0896F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994C00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98744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B1EBE4"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5B3355D" w14:textId="77777777" w:rsidR="005B5532" w:rsidRPr="00FE760F" w:rsidRDefault="005B5532" w:rsidP="007274DE">
            <w:pPr>
              <w:pStyle w:val="TAC"/>
              <w:keepNext w:val="0"/>
              <w:rPr>
                <w:rFonts w:cs="Arial"/>
                <w:szCs w:val="18"/>
                <w:lang w:val="en-US" w:eastAsia="ko-KR"/>
              </w:rPr>
            </w:pPr>
          </w:p>
        </w:tc>
      </w:tr>
      <w:tr w:rsidR="005B5532" w:rsidRPr="00FE760F" w14:paraId="3401C9C1"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DDC6CB5"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1C4328A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77A904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D4A2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711D47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211ACF6"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7B24FC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E6A91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FF28A0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6A6669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8B9A6B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3D6C6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6073C464"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442138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5F4352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A6FBF9"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1D2FC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BF11EE"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0C1F9E1F" w14:textId="77777777" w:rsidR="005B5532" w:rsidRPr="00FE760F" w:rsidRDefault="005B5532" w:rsidP="007274DE">
            <w:pPr>
              <w:pStyle w:val="TAC"/>
              <w:keepNext w:val="0"/>
              <w:rPr>
                <w:rFonts w:cs="Arial"/>
                <w:szCs w:val="18"/>
                <w:lang w:val="en-US" w:eastAsia="ko-KR"/>
              </w:rPr>
            </w:pPr>
          </w:p>
        </w:tc>
      </w:tr>
      <w:tr w:rsidR="005B5532" w:rsidRPr="00FE760F" w14:paraId="77D52BD6"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3A5B752"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776A63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DD2AB1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ABD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7F3AC138"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0C138F69"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657171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20259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4E18D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71C0942"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99C0D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2B74B7F"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4CD7F8AA"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46B6E13"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6A90F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B491BB1"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B830CA"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B3486E7"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59283DBC" w14:textId="77777777" w:rsidR="005B5532" w:rsidRPr="00FE760F" w:rsidRDefault="005B5532" w:rsidP="007274DE">
            <w:pPr>
              <w:pStyle w:val="TAC"/>
              <w:keepNext w:val="0"/>
              <w:rPr>
                <w:rFonts w:cs="Arial"/>
                <w:szCs w:val="18"/>
                <w:lang w:val="en-US" w:eastAsia="ko-KR"/>
              </w:rPr>
            </w:pPr>
          </w:p>
        </w:tc>
      </w:tr>
      <w:tr w:rsidR="005B5532" w:rsidRPr="00FE760F" w14:paraId="7653F8CB"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47FFA914"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36063351"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6EB761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1EAED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5E256CED"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CD0BA9B"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4E93A57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13FF2A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4C55B1"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48058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AD0AB66"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24C5408"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15406092"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61C5743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F083E2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44D4F4"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AA617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690CDB"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651F2179" w14:textId="77777777" w:rsidR="005B5532" w:rsidRPr="00FE760F" w:rsidRDefault="005B5532" w:rsidP="007274DE">
            <w:pPr>
              <w:pStyle w:val="TAC"/>
              <w:keepNext w:val="0"/>
              <w:rPr>
                <w:rFonts w:cs="Arial"/>
                <w:szCs w:val="18"/>
                <w:lang w:val="en-US" w:eastAsia="ko-KR"/>
              </w:rPr>
            </w:pPr>
          </w:p>
        </w:tc>
      </w:tr>
      <w:tr w:rsidR="005B5532" w:rsidRPr="00FE760F" w14:paraId="5E260B3C"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7C7BC9"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58A58132"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05A3753"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95508"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010FBA46"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369C2E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1B671D9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E7B1F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CA3A88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D84FB5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1AA15B7"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50FC54D"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911012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C66F77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2F40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0C2C82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855582"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2E583C"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1DFBC0F4" w14:textId="77777777" w:rsidR="005B5532" w:rsidRPr="00FE760F" w:rsidRDefault="005B5532" w:rsidP="007274DE">
            <w:pPr>
              <w:pStyle w:val="TAC"/>
              <w:keepNext w:val="0"/>
              <w:rPr>
                <w:rFonts w:cs="Arial"/>
                <w:szCs w:val="18"/>
                <w:lang w:val="en-US" w:eastAsia="ko-KR"/>
              </w:rPr>
            </w:pPr>
          </w:p>
        </w:tc>
      </w:tr>
      <w:tr w:rsidR="005B5532" w:rsidRPr="00FE760F" w14:paraId="2F048636"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489D848"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673B3A0A"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62E837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75A93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39EAA0E4"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792B1DD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624F19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253F229"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97DE85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E47E6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767031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5EEF635"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5B68091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4131E69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268E968"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DCF027C"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9F48BC"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B6072C"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683E09A2" w14:textId="77777777" w:rsidR="005B5532" w:rsidRPr="00FE760F" w:rsidRDefault="005B5532" w:rsidP="007274DE">
            <w:pPr>
              <w:pStyle w:val="TAC"/>
              <w:keepNext w:val="0"/>
              <w:rPr>
                <w:rFonts w:cs="Arial"/>
                <w:szCs w:val="18"/>
                <w:lang w:val="en-US" w:eastAsia="ko-KR"/>
              </w:rPr>
            </w:pPr>
          </w:p>
        </w:tc>
      </w:tr>
      <w:tr w:rsidR="005B5532" w:rsidRPr="00FE760F" w14:paraId="33F90FB8"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B9D90D8"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46CA9665"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64F8780E"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2A959"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6BC78343"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60038990"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02C14CA2"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CA584D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4E7245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2694F4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D14444C"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D8CCCBB"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D9719D1"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28C658B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5C474790"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59157A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DC4A35"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51790FE"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042253E4" w14:textId="77777777" w:rsidR="005B5532" w:rsidRPr="00FE760F" w:rsidRDefault="005B5532" w:rsidP="007274DE">
            <w:pPr>
              <w:pStyle w:val="TAC"/>
              <w:keepNext w:val="0"/>
              <w:rPr>
                <w:rFonts w:cs="Arial"/>
                <w:szCs w:val="18"/>
                <w:lang w:val="en-US" w:eastAsia="ko-KR"/>
              </w:rPr>
            </w:pPr>
          </w:p>
        </w:tc>
      </w:tr>
      <w:tr w:rsidR="005B5532" w:rsidRPr="00FE760F" w14:paraId="2EEC2AF9" w14:textId="77777777"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14:paraId="74DCE107" w14:textId="77777777" w:rsidR="005B5532" w:rsidRPr="00FE760F" w:rsidRDefault="005B5532" w:rsidP="007274DE">
            <w:pPr>
              <w:pStyle w:val="TAC"/>
              <w:keepNext w:val="0"/>
              <w:rPr>
                <w:rFonts w:cs="Arial"/>
                <w:lang w:eastAsia="ja-JP"/>
              </w:rPr>
            </w:pPr>
          </w:p>
        </w:tc>
        <w:tc>
          <w:tcPr>
            <w:tcW w:w="480" w:type="pct"/>
            <w:gridSpan w:val="3"/>
            <w:vMerge w:val="restart"/>
            <w:tcBorders>
              <w:left w:val="nil"/>
              <w:right w:val="single" w:sz="4" w:space="0" w:color="auto"/>
            </w:tcBorders>
            <w:vAlign w:val="center"/>
          </w:tcPr>
          <w:p w14:paraId="58B1CBEB"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7E8D24F"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8F5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3557A37"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513E4268"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5C8672FC"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CF61A4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85A920B"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5A1AD0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678ABB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E600C61"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05C7C5F9"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5C02A80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6CF5658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1D4469A6"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95BFF9"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F295E9" w14:textId="77777777" w:rsidR="005B5532" w:rsidRPr="00FE760F" w:rsidRDefault="005B5532" w:rsidP="007274DE">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14:paraId="786DFF68" w14:textId="77777777" w:rsidR="005B5532" w:rsidRPr="00FE760F" w:rsidRDefault="005B5532" w:rsidP="007274DE">
            <w:pPr>
              <w:pStyle w:val="TAC"/>
              <w:keepNext w:val="0"/>
              <w:rPr>
                <w:rFonts w:cs="Arial"/>
                <w:szCs w:val="18"/>
                <w:lang w:val="en-US" w:eastAsia="ko-KR"/>
              </w:rPr>
            </w:pPr>
          </w:p>
        </w:tc>
      </w:tr>
      <w:tr w:rsidR="005B5532" w:rsidRPr="00FE760F" w14:paraId="6561CEAB" w14:textId="77777777"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5396567" w14:textId="77777777" w:rsidR="005B5532" w:rsidRPr="00FE760F" w:rsidRDefault="005B5532" w:rsidP="007274DE">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14:paraId="75F3FD2D" w14:textId="77777777" w:rsidR="005B5532" w:rsidRPr="00FE760F" w:rsidRDefault="005B5532" w:rsidP="007274DE">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2C44A29B"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EE681"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14:paraId="1C7DC6AC" w14:textId="77777777" w:rsidR="005B5532" w:rsidRPr="00FE760F" w:rsidRDefault="005B5532" w:rsidP="007274DE">
            <w:pPr>
              <w:pStyle w:val="TAC"/>
              <w:keepNext w:val="0"/>
              <w:rPr>
                <w:rFonts w:cs="Arial"/>
                <w:lang w:val="en-US" w:eastAsia="ko-KR"/>
              </w:rPr>
            </w:pPr>
          </w:p>
        </w:tc>
        <w:tc>
          <w:tcPr>
            <w:tcW w:w="181" w:type="pct"/>
            <w:tcBorders>
              <w:top w:val="single" w:sz="4" w:space="0" w:color="auto"/>
              <w:left w:val="nil"/>
              <w:bottom w:val="single" w:sz="4" w:space="0" w:color="auto"/>
              <w:right w:val="single" w:sz="4" w:space="0" w:color="auto"/>
            </w:tcBorders>
            <w:vAlign w:val="center"/>
          </w:tcPr>
          <w:p w14:paraId="203B65DD" w14:textId="77777777" w:rsidR="005B5532" w:rsidRPr="00FE760F" w:rsidRDefault="005B5532" w:rsidP="007274DE">
            <w:pPr>
              <w:pStyle w:val="TAC"/>
              <w:keepNext w:val="0"/>
              <w:rPr>
                <w:rFonts w:cs="Arial"/>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14:paraId="21BF9DAA" w14:textId="77777777" w:rsidR="005B5532" w:rsidRPr="00FE760F" w:rsidRDefault="005B5532" w:rsidP="007274DE">
            <w:pPr>
              <w:pStyle w:val="TAC"/>
              <w:keepNext w:val="0"/>
              <w:rPr>
                <w:rFonts w:cs="Arial"/>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F103615"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3BF7ADBA"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7D09A34"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08B88A5F"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2AA10AF2" w14:textId="77777777" w:rsidR="005B5532" w:rsidRPr="00FE760F" w:rsidRDefault="005B5532" w:rsidP="007274DE">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14:paraId="7F2DB4BC" w14:textId="77777777" w:rsidR="005B5532" w:rsidRPr="00FE760F" w:rsidRDefault="005B5532" w:rsidP="007274DE">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14:paraId="177B93CD"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7AE1CA8E" w14:textId="77777777" w:rsidR="005B5532" w:rsidRPr="00FE760F" w:rsidRDefault="005B5532" w:rsidP="007274DE">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14:paraId="4324946F" w14:textId="77777777" w:rsidR="005B5532" w:rsidRPr="00FE760F" w:rsidRDefault="005B5532" w:rsidP="007274DE">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5F410F" w14:textId="77777777" w:rsidR="005B5532" w:rsidRPr="00FE760F" w:rsidRDefault="005B5532" w:rsidP="007274DE">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A4FDB60" w14:textId="77777777" w:rsidR="005B5532" w:rsidRPr="00FE760F" w:rsidRDefault="005B5532" w:rsidP="007274DE">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14:paraId="649FE6B0" w14:textId="77777777" w:rsidR="005B5532" w:rsidRPr="00FE760F" w:rsidRDefault="005B5532" w:rsidP="007274DE">
            <w:pPr>
              <w:pStyle w:val="TAC"/>
              <w:keepNext w:val="0"/>
              <w:rPr>
                <w:rFonts w:cs="Arial"/>
                <w:szCs w:val="18"/>
                <w:lang w:val="en-US" w:eastAsia="ko-KR"/>
              </w:rPr>
            </w:pPr>
          </w:p>
        </w:tc>
      </w:tr>
      <w:tr w:rsidR="005B5532" w:rsidRPr="00FE760F" w14:paraId="31DF6110" w14:textId="77777777" w:rsidTr="00F46140">
        <w:trPr>
          <w:gridAfter w:val="1"/>
          <w:wAfter w:w="84" w:type="pct"/>
          <w:trHeight w:val="360"/>
          <w:jc w:val="center"/>
        </w:trPr>
        <w:tc>
          <w:tcPr>
            <w:tcW w:w="4916" w:type="pct"/>
            <w:gridSpan w:val="34"/>
            <w:tcBorders>
              <w:top w:val="single" w:sz="4" w:space="0" w:color="auto"/>
              <w:left w:val="single" w:sz="4" w:space="0" w:color="auto"/>
              <w:bottom w:val="single" w:sz="4" w:space="0" w:color="auto"/>
              <w:right w:val="single" w:sz="4" w:space="0" w:color="auto"/>
            </w:tcBorders>
            <w:vAlign w:val="center"/>
          </w:tcPr>
          <w:p w14:paraId="74426310" w14:textId="77777777" w:rsidR="005B5532" w:rsidRPr="00FE760F" w:rsidRDefault="005B5532" w:rsidP="007274DE">
            <w:pPr>
              <w:pStyle w:val="TAN"/>
              <w:keepNext w:val="0"/>
              <w:rPr>
                <w:lang w:val="en-US" w:eastAsia="ko-KR"/>
              </w:rPr>
            </w:pPr>
          </w:p>
        </w:tc>
      </w:tr>
    </w:tbl>
    <w:p w14:paraId="619B6D37" w14:textId="77777777" w:rsidR="00842EF7" w:rsidRPr="00FE760F" w:rsidRDefault="00842EF7" w:rsidP="00842EF7"/>
    <w:p w14:paraId="22B9BEFC" w14:textId="77777777" w:rsidR="00842EF7" w:rsidRPr="00FE760F" w:rsidRDefault="00842EF7" w:rsidP="00842EF7">
      <w:pPr>
        <w:pStyle w:val="TH"/>
      </w:pPr>
      <w:r w:rsidRPr="00FE760F">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878"/>
        <w:gridCol w:w="851"/>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7274DE">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F46140">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B5532" w:rsidRPr="00FE760F" w14:paraId="6FDEA82C"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B5532" w:rsidRPr="00FE760F" w:rsidRDefault="005B5532" w:rsidP="005B5532">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AC242E5"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98D3FA2"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B5532" w:rsidRPr="00FE760F" w:rsidRDefault="005B5532" w:rsidP="005B5532">
            <w:pPr>
              <w:pStyle w:val="TAC"/>
              <w:rPr>
                <w:lang w:val="fi-FI" w:eastAsia="fi-FI"/>
              </w:rPr>
            </w:pPr>
            <w:r w:rsidRPr="00FE760F">
              <w:rPr>
                <w:lang w:val="en-US" w:eastAsia="fi-FI"/>
              </w:rPr>
              <w:t>0</w:t>
            </w:r>
          </w:p>
        </w:tc>
      </w:tr>
      <w:tr w:rsidR="005B5532"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B5532" w:rsidRPr="00FE760F" w:rsidRDefault="005B5532" w:rsidP="005B5532">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B5532" w:rsidRPr="00FE760F" w:rsidRDefault="005B5532" w:rsidP="005B5532">
            <w:pPr>
              <w:pStyle w:val="TAC"/>
              <w:rPr>
                <w:lang w:val="fi-FI" w:eastAsia="fi-FI"/>
              </w:rPr>
            </w:pPr>
            <w:r w:rsidRPr="00FE760F">
              <w:rPr>
                <w:lang w:val="en-US" w:eastAsia="fi-FI"/>
              </w:rPr>
              <w:t>0</w:t>
            </w:r>
          </w:p>
        </w:tc>
      </w:tr>
      <w:tr w:rsidR="005B5532" w:rsidRPr="00FE760F" w14:paraId="50CF776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B5532" w:rsidRPr="00FE760F" w:rsidRDefault="005B5532" w:rsidP="005B5532">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C2FC65A"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B5532" w:rsidRPr="00FE760F" w:rsidRDefault="005B5532" w:rsidP="005B5532">
            <w:pPr>
              <w:pStyle w:val="TAC"/>
              <w:rPr>
                <w:lang w:val="fi-FI" w:eastAsia="fi-FI"/>
              </w:rPr>
            </w:pPr>
            <w:r w:rsidRPr="00FE760F">
              <w:rPr>
                <w:lang w:val="en-US" w:eastAsia="fi-FI"/>
              </w:rPr>
              <w:t>0</w:t>
            </w:r>
          </w:p>
        </w:tc>
      </w:tr>
      <w:tr w:rsidR="005B5532"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B5532" w:rsidRPr="00FE760F" w:rsidRDefault="005B5532" w:rsidP="005B5532">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B5532" w:rsidRPr="00FE760F" w:rsidRDefault="005B5532" w:rsidP="005B5532">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B5532"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B5532" w:rsidRPr="00FE760F" w:rsidRDefault="005B5532" w:rsidP="005B5532">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B5532" w:rsidRPr="00FE760F" w:rsidRDefault="005B5532" w:rsidP="005B5532">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B5532" w:rsidRPr="00FE760F" w:rsidRDefault="005B5532" w:rsidP="005B5532">
            <w:pPr>
              <w:pStyle w:val="TAC"/>
              <w:rPr>
                <w:lang w:val="fi-FI" w:eastAsia="fi-FI"/>
              </w:rPr>
            </w:pPr>
            <w:r w:rsidRPr="00FE760F">
              <w:rPr>
                <w:lang w:val="en-US" w:eastAsia="fi-FI"/>
              </w:rPr>
              <w:t>0</w:t>
            </w:r>
          </w:p>
        </w:tc>
      </w:tr>
      <w:tr w:rsidR="005B5532"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B5532" w:rsidRPr="00FE760F" w:rsidRDefault="005B5532" w:rsidP="005B5532">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B5532" w:rsidRPr="00FE760F" w:rsidRDefault="005B5532" w:rsidP="005B5532">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B5532" w:rsidRPr="00FE760F" w:rsidRDefault="005B5532" w:rsidP="005B5532">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B5532" w:rsidRPr="00FE760F" w:rsidRDefault="005B5532" w:rsidP="005B5532">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B5532" w:rsidRPr="00FE760F" w:rsidRDefault="005B5532" w:rsidP="005B5532">
            <w:pPr>
              <w:pStyle w:val="TAC"/>
              <w:rPr>
                <w:lang w:val="fi-FI" w:eastAsia="fi-FI"/>
              </w:rPr>
            </w:pPr>
            <w:r w:rsidRPr="00FE760F">
              <w:rPr>
                <w:lang w:val="en-US" w:eastAsia="fi-FI"/>
              </w:rPr>
              <w:t>0</w:t>
            </w:r>
          </w:p>
        </w:tc>
      </w:tr>
      <w:tr w:rsidR="005B5532" w:rsidRPr="00FE760F" w14:paraId="2AFC852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B5532" w:rsidRPr="00FE760F" w:rsidRDefault="005B5532" w:rsidP="005B5532">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8665D54"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B5532" w:rsidRPr="00FE760F" w:rsidRDefault="005B5532" w:rsidP="005B5532">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B5532" w:rsidRPr="00FE760F" w:rsidRDefault="005B5532" w:rsidP="005B5532">
            <w:pPr>
              <w:pStyle w:val="TAC"/>
              <w:rPr>
                <w:lang w:val="fi-FI" w:eastAsia="fi-FI"/>
              </w:rPr>
            </w:pPr>
            <w:r w:rsidRPr="00FE760F">
              <w:rPr>
                <w:lang w:val="en-US" w:eastAsia="fi-FI"/>
              </w:rPr>
              <w:t>0</w:t>
            </w:r>
          </w:p>
        </w:tc>
      </w:tr>
      <w:tr w:rsidR="005B5532" w:rsidRPr="00FE760F" w14:paraId="33D171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B5532" w:rsidRPr="00FE760F" w:rsidRDefault="005B5532" w:rsidP="005B5532">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vAlign w:val="center"/>
            <w:hideMark/>
          </w:tcPr>
          <w:p w14:paraId="0D26F6D1"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B5532" w:rsidRPr="00FE760F" w:rsidRDefault="005B5532" w:rsidP="005B5532">
            <w:pPr>
              <w:pStyle w:val="TAC"/>
              <w:rPr>
                <w:lang w:val="fi-FI" w:eastAsia="fi-FI"/>
              </w:rPr>
            </w:pPr>
            <w:r w:rsidRPr="00FE760F">
              <w:rPr>
                <w:lang w:val="en-US" w:eastAsia="fi-FI"/>
              </w:rPr>
              <w:t>0</w:t>
            </w:r>
          </w:p>
        </w:tc>
      </w:tr>
      <w:tr w:rsidR="005B5532" w:rsidRPr="00FE760F" w14:paraId="1E57033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B5532" w:rsidRPr="00FE760F" w:rsidRDefault="005B5532" w:rsidP="005B5532">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B5532" w:rsidRPr="00FE760F" w:rsidRDefault="005B5532" w:rsidP="005B5532">
            <w:pPr>
              <w:pStyle w:val="TAC"/>
              <w:rPr>
                <w:lang w:val="fi-FI" w:eastAsia="fi-FI"/>
              </w:rPr>
            </w:pPr>
            <w:r w:rsidRPr="00FE760F">
              <w:rPr>
                <w:lang w:val="en-US" w:eastAsia="fi-FI"/>
              </w:rPr>
              <w:t>0</w:t>
            </w:r>
          </w:p>
        </w:tc>
      </w:tr>
      <w:tr w:rsidR="005B5532" w:rsidRPr="00FE760F" w14:paraId="1D388C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B5532" w:rsidRPr="00FE760F" w:rsidRDefault="005B5532" w:rsidP="005B5532">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A2FE3E"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B5532" w:rsidRPr="00FE760F" w:rsidRDefault="005B5532" w:rsidP="005B5532">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B5532" w:rsidRPr="00FE760F" w:rsidRDefault="005B5532" w:rsidP="005B5532">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B5532" w:rsidRPr="00FE760F" w:rsidRDefault="005B5532" w:rsidP="005B5532">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B5532" w:rsidRPr="00FE760F" w:rsidRDefault="005B5532" w:rsidP="005B5532">
            <w:pPr>
              <w:pStyle w:val="TAC"/>
              <w:rPr>
                <w:lang w:val="fi-FI" w:eastAsia="fi-FI"/>
              </w:rPr>
            </w:pPr>
            <w:r w:rsidRPr="00FE760F">
              <w:rPr>
                <w:lang w:val="en-US" w:eastAsia="fi-FI"/>
              </w:rPr>
              <w:t>0</w:t>
            </w:r>
          </w:p>
        </w:tc>
      </w:tr>
      <w:tr w:rsidR="005B5532"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B5532" w:rsidRPr="00FE760F" w:rsidRDefault="005B5532" w:rsidP="005B5532">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B5532" w:rsidRPr="00FE760F" w:rsidRDefault="005B5532" w:rsidP="005B5532">
            <w:pPr>
              <w:pStyle w:val="TAC"/>
              <w:rPr>
                <w:lang w:val="fi-FI" w:eastAsia="fi-FI"/>
              </w:rPr>
            </w:pPr>
            <w:r w:rsidRPr="00FE760F">
              <w:rPr>
                <w:lang w:val="en-US" w:eastAsia="fi-FI"/>
              </w:rPr>
              <w:t>0</w:t>
            </w:r>
          </w:p>
        </w:tc>
      </w:tr>
      <w:tr w:rsidR="005B5532" w:rsidRPr="00FE760F" w14:paraId="62C9C24C"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B5532" w:rsidRPr="00FE760F" w:rsidRDefault="005B5532" w:rsidP="005B5532">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4A863A7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A7EC15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BCB66EC" w14:textId="77777777" w:rsidR="005B5532" w:rsidRPr="00FE760F" w:rsidRDefault="005B5532" w:rsidP="005B5532">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B5532" w:rsidRPr="00FE760F" w:rsidRDefault="005B5532" w:rsidP="005B5532">
            <w:pPr>
              <w:pStyle w:val="TAC"/>
              <w:rPr>
                <w:lang w:val="fi-FI" w:eastAsia="fi-FI"/>
              </w:rPr>
            </w:pPr>
            <w:r w:rsidRPr="00FE760F">
              <w:rPr>
                <w:lang w:val="en-US" w:eastAsia="fi-FI"/>
              </w:rPr>
              <w:t>0</w:t>
            </w:r>
          </w:p>
        </w:tc>
      </w:tr>
      <w:tr w:rsidR="005B5532" w:rsidRPr="00FE760F" w14:paraId="5C43024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AC7B0B1"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29D221C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FE760F" w:rsidRDefault="005B5532" w:rsidP="005B5532">
            <w:pPr>
              <w:pStyle w:val="TAC"/>
              <w:rPr>
                <w:lang w:val="fi-FI" w:eastAsia="fi-FI"/>
              </w:rPr>
            </w:pPr>
            <w:r w:rsidRPr="00FE760F">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619453E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FE760F" w:rsidRDefault="005B5532" w:rsidP="005B5532">
            <w:pPr>
              <w:pStyle w:val="TAC"/>
              <w:rPr>
                <w:lang w:val="fi-FI" w:eastAsia="fi-FI"/>
              </w:rPr>
            </w:pPr>
            <w:r w:rsidRPr="00FE760F">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77777777" w:rsidR="005B5532" w:rsidRPr="00FE760F" w:rsidRDefault="005B5532" w:rsidP="005B5532">
            <w:pPr>
              <w:pStyle w:val="TAC"/>
              <w:rPr>
                <w:lang w:val="fi-FI" w:eastAsia="fi-FI"/>
              </w:rPr>
            </w:pPr>
            <w:r w:rsidRPr="00FE760F">
              <w:rPr>
                <w:lang w:val="en-US" w:eastAsia="fi-FI"/>
              </w:rPr>
              <w:t>2700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77777777" w:rsidR="005B5532" w:rsidRPr="00FE760F" w:rsidRDefault="005B5532" w:rsidP="005B5532">
            <w:pPr>
              <w:pStyle w:val="TAC"/>
              <w:rPr>
                <w:lang w:val="fi-FI" w:eastAsia="fi-FI"/>
              </w:rPr>
            </w:pPr>
            <w:r w:rsidRPr="00FE760F">
              <w:rPr>
                <w:lang w:val="en-US" w:eastAsia="fi-FI"/>
              </w:rPr>
              <w:t>2650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77777777" w:rsidR="005B5532" w:rsidRPr="00FE760F" w:rsidRDefault="005B5532" w:rsidP="005B5532">
            <w:pPr>
              <w:pStyle w:val="TAC"/>
              <w:rPr>
                <w:lang w:val="fi-FI" w:eastAsia="fi-FI"/>
              </w:rPr>
            </w:pPr>
            <w:r w:rsidRPr="00FE760F">
              <w:rPr>
                <w:lang w:val="en-US" w:eastAsia="fi-FI"/>
              </w:rPr>
              <w:t>2600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77777777" w:rsidR="005B5532" w:rsidRPr="00FE760F" w:rsidRDefault="005B5532" w:rsidP="005B5532">
            <w:pPr>
              <w:pStyle w:val="TAC"/>
              <w:rPr>
                <w:lang w:val="fi-FI" w:eastAsia="fi-FI"/>
              </w:rPr>
            </w:pPr>
            <w:r w:rsidRPr="00FE760F">
              <w:rPr>
                <w:lang w:val="en-US" w:eastAsia="fi-FI"/>
              </w:rPr>
              <w:t>2600</w:t>
            </w:r>
            <w:r w:rsidRPr="00FE760F">
              <w:rPr>
                <w:vertAlign w:val="superscript"/>
                <w:lang w:val="en-US"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F46140">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878"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7B7C9D2"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FE760F" w:rsidRDefault="005B5532" w:rsidP="005B5532">
            <w:pPr>
              <w:pStyle w:val="TAC"/>
              <w:rPr>
                <w:lang w:val="fi-FI" w:eastAsia="fi-FI"/>
              </w:rPr>
            </w:pPr>
            <w:r w:rsidRPr="00FE760F">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FE760F" w:rsidRDefault="005B5532" w:rsidP="005B5532">
            <w:pPr>
              <w:pStyle w:val="TAC"/>
              <w:rPr>
                <w:lang w:val="fi-FI" w:eastAsia="fi-FI"/>
              </w:rPr>
            </w:pPr>
            <w:r w:rsidRPr="00FE760F">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FE760F" w:rsidRDefault="005B5532" w:rsidP="005B5532">
            <w:pPr>
              <w:pStyle w:val="TAC"/>
              <w:rPr>
                <w:lang w:val="fi-FI" w:eastAsia="fi-FI"/>
              </w:rPr>
            </w:pPr>
            <w:r w:rsidRPr="00FE760F">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FE760F" w:rsidRDefault="005B5532" w:rsidP="005B5532">
            <w:pPr>
              <w:pStyle w:val="TAC"/>
              <w:rPr>
                <w:lang w:val="fi-FI" w:eastAsia="fi-FI"/>
              </w:rPr>
            </w:pPr>
            <w:r w:rsidRPr="00FE760F">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FE760F" w:rsidRDefault="005B5532" w:rsidP="005B5532">
            <w:pPr>
              <w:pStyle w:val="TAC"/>
              <w:rPr>
                <w:lang w:val="fi-FI" w:eastAsia="fi-FI"/>
              </w:rPr>
            </w:pPr>
            <w:r w:rsidRPr="00FE760F">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FE760F" w:rsidRDefault="005B5532" w:rsidP="005B5532">
            <w:pPr>
              <w:pStyle w:val="TAC"/>
              <w:rPr>
                <w:lang w:val="fi-FI" w:eastAsia="fi-FI"/>
              </w:rPr>
            </w:pPr>
            <w:r w:rsidRPr="00FE760F">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FE760F" w:rsidRDefault="005B5532" w:rsidP="005B5532">
            <w:pPr>
              <w:pStyle w:val="TAC"/>
              <w:rPr>
                <w:lang w:val="fi-FI" w:eastAsia="fi-FI"/>
              </w:rPr>
            </w:pPr>
            <w:r w:rsidRPr="00FE760F">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FE760F" w:rsidRDefault="005B5532" w:rsidP="005B5532">
            <w:pPr>
              <w:pStyle w:val="TAC"/>
              <w:rPr>
                <w:lang w:val="fi-FI" w:eastAsia="fi-FI"/>
              </w:rPr>
            </w:pPr>
            <w:r w:rsidRPr="00FE760F">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FE760F" w:rsidRDefault="005B5532" w:rsidP="005B5532">
            <w:pPr>
              <w:pStyle w:val="TAC"/>
              <w:rPr>
                <w:lang w:val="fi-FI" w:eastAsia="fi-FI"/>
              </w:rPr>
            </w:pPr>
            <w:r w:rsidRPr="00FE760F">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FE760F" w:rsidRDefault="005B5532" w:rsidP="005B5532">
            <w:pPr>
              <w:pStyle w:val="TAC"/>
              <w:rPr>
                <w:lang w:val="fi-FI" w:eastAsia="fi-FI"/>
              </w:rPr>
            </w:pPr>
            <w:r w:rsidRPr="00FE760F">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FE760F" w:rsidRDefault="005B5532" w:rsidP="005B5532">
            <w:pPr>
              <w:pStyle w:val="TAC"/>
              <w:rPr>
                <w:lang w:val="fi-FI" w:eastAsia="fi-FI"/>
              </w:rPr>
            </w:pPr>
            <w:r w:rsidRPr="00FE760F">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FE760F" w:rsidRDefault="005B5532" w:rsidP="005B5532">
            <w:pPr>
              <w:pStyle w:val="TAC"/>
              <w:rPr>
                <w:lang w:val="fi-FI" w:eastAsia="fi-FI"/>
              </w:rPr>
            </w:pPr>
            <w:r w:rsidRPr="00FE760F">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FE760F" w:rsidRDefault="005B5532" w:rsidP="005B5532">
            <w:pPr>
              <w:pStyle w:val="TAC"/>
              <w:rPr>
                <w:color w:val="008080"/>
                <w:u w:val="single"/>
                <w:lang w:val="fi-FI" w:eastAsia="fi-FI"/>
              </w:rPr>
            </w:pPr>
            <w:r w:rsidRPr="00FE760F">
              <w:rPr>
                <w:color w:val="008080"/>
                <w:u w:val="single"/>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FE760F" w:rsidRDefault="005B5532" w:rsidP="005B5532">
            <w:pPr>
              <w:pStyle w:val="TAC"/>
              <w:rPr>
                <w:lang w:val="fi-FI" w:eastAsia="fi-FI"/>
              </w:rPr>
            </w:pPr>
            <w:r w:rsidRPr="00FE760F">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FE760F" w:rsidRDefault="005B5532" w:rsidP="005B5532">
            <w:pPr>
              <w:pStyle w:val="TAC"/>
              <w:rPr>
                <w:color w:val="008080"/>
                <w:u w:val="single"/>
                <w:lang w:val="fi-FI" w:eastAsia="fi-FI"/>
              </w:rPr>
            </w:pPr>
            <w:r w:rsidRPr="00FE760F">
              <w:rPr>
                <w:color w:val="008080"/>
                <w:u w:val="single"/>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FE760F" w:rsidRDefault="005B5532" w:rsidP="005B5532">
            <w:pPr>
              <w:pStyle w:val="TAC"/>
              <w:rPr>
                <w:lang w:val="fi-FI" w:eastAsia="fi-FI"/>
              </w:rPr>
            </w:pPr>
            <w:r w:rsidRPr="00FE760F">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FE760F" w:rsidRDefault="005B5532" w:rsidP="005B5532">
            <w:pPr>
              <w:pStyle w:val="TAC"/>
              <w:rPr>
                <w:lang w:val="fi-FI" w:eastAsia="fi-FI"/>
              </w:rPr>
            </w:pPr>
            <w:r w:rsidRPr="00FE760F">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77777777" w:rsidR="005B5532" w:rsidRPr="00FE760F" w:rsidRDefault="005B5532" w:rsidP="005B5532">
            <w:pPr>
              <w:pStyle w:val="TAC"/>
              <w:rPr>
                <w:lang w:val="fi-FI" w:eastAsia="fi-FI"/>
              </w:rPr>
            </w:pPr>
            <w:r w:rsidRPr="00FE760F">
              <w:rPr>
                <w:lang w:eastAsia="fi-FI"/>
              </w:rPr>
              <w:t>2450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FE760F" w:rsidRDefault="005B5532" w:rsidP="005B5532">
            <w:pPr>
              <w:pStyle w:val="TAC"/>
              <w:rPr>
                <w:lang w:val="fi-FI" w:eastAsia="fi-FI"/>
              </w:rPr>
            </w:pPr>
            <w:r w:rsidRPr="00FE760F">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FE760F" w:rsidRDefault="005B5532" w:rsidP="005B5532">
            <w:pPr>
              <w:pStyle w:val="TAC"/>
              <w:rPr>
                <w:lang w:val="fi-FI" w:eastAsia="fi-FI"/>
              </w:rPr>
            </w:pPr>
            <w:r w:rsidRPr="00FE760F">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FE760F" w:rsidRDefault="005B5532" w:rsidP="005B5532">
            <w:pPr>
              <w:pStyle w:val="TAC"/>
              <w:rPr>
                <w:lang w:val="fi-FI" w:eastAsia="fi-FI"/>
              </w:rPr>
            </w:pPr>
            <w:r w:rsidRPr="00FE760F">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FE760F" w:rsidRDefault="005B5532" w:rsidP="005B5532">
            <w:pPr>
              <w:pStyle w:val="TAC"/>
              <w:rPr>
                <w:lang w:val="fi-FI" w:eastAsia="fi-FI"/>
              </w:rPr>
            </w:pPr>
            <w:r w:rsidRPr="00FE760F">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FE760F" w:rsidRDefault="005B5532" w:rsidP="005B5532">
            <w:pPr>
              <w:pStyle w:val="TAC"/>
              <w:rPr>
                <w:lang w:val="fi-FI" w:eastAsia="fi-FI"/>
              </w:rPr>
            </w:pPr>
            <w:r w:rsidRPr="00FE760F">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FE760F" w:rsidRDefault="005B5532" w:rsidP="005B5532">
            <w:pPr>
              <w:pStyle w:val="TAC"/>
              <w:rPr>
                <w:lang w:val="fi-FI" w:eastAsia="fi-FI"/>
              </w:rPr>
            </w:pPr>
            <w:r w:rsidRPr="00FE760F">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FE760F" w:rsidRDefault="005B5532" w:rsidP="005B5532">
            <w:pPr>
              <w:pStyle w:val="TAC"/>
              <w:rPr>
                <w:lang w:val="fi-FI" w:eastAsia="fi-FI"/>
              </w:rPr>
            </w:pPr>
            <w:r w:rsidRPr="00FE760F">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7777777" w:rsidR="005B5532" w:rsidRPr="00FE760F" w:rsidRDefault="005B5532" w:rsidP="005B5532">
            <w:pPr>
              <w:pStyle w:val="TAC"/>
              <w:rPr>
                <w:lang w:val="fi-FI" w:eastAsia="fi-FI"/>
              </w:rPr>
            </w:pPr>
            <w:r w:rsidRPr="00FE760F">
              <w:rPr>
                <w:lang w:eastAsia="fi-FI"/>
              </w:rPr>
              <w:t>2600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FE760F" w:rsidRDefault="005B5532" w:rsidP="005B5532">
            <w:pPr>
              <w:pStyle w:val="TAC"/>
              <w:rPr>
                <w:lang w:val="fi-FI" w:eastAsia="fi-FI"/>
              </w:rPr>
            </w:pPr>
            <w:r w:rsidRPr="00FE760F">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FE760F" w:rsidRDefault="005B5532" w:rsidP="005B5532">
            <w:pPr>
              <w:pStyle w:val="TAC"/>
              <w:rPr>
                <w:color w:val="008080"/>
                <w:u w:val="single"/>
                <w:lang w:val="fi-FI" w:eastAsia="fi-FI"/>
              </w:rPr>
            </w:pPr>
            <w:r w:rsidRPr="00FE760F">
              <w:rPr>
                <w:color w:val="008080"/>
                <w:u w:val="single"/>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FE760F" w:rsidRDefault="005B5532" w:rsidP="005B5532">
            <w:pPr>
              <w:pStyle w:val="TAC"/>
              <w:rPr>
                <w:lang w:val="fi-FI" w:eastAsia="fi-FI"/>
              </w:rPr>
            </w:pPr>
            <w:r w:rsidRPr="00FE760F">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FE760F" w:rsidRDefault="005B5532" w:rsidP="005B5532">
            <w:pPr>
              <w:pStyle w:val="TAC"/>
              <w:rPr>
                <w:lang w:val="fi-FI" w:eastAsia="fi-FI"/>
              </w:rPr>
            </w:pPr>
            <w:r w:rsidRPr="00FE760F">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77777777" w:rsidR="005B5532" w:rsidRPr="00FE760F" w:rsidRDefault="005B5532" w:rsidP="005B5532">
            <w:pPr>
              <w:pStyle w:val="TAC"/>
              <w:rPr>
                <w:lang w:val="fi-FI" w:eastAsia="fi-FI"/>
              </w:rPr>
            </w:pPr>
            <w:r w:rsidRPr="00FE760F">
              <w:rPr>
                <w:lang w:eastAsia="fi-FI"/>
              </w:rPr>
              <w:t>2500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FE760F" w:rsidRDefault="005B5532" w:rsidP="005B5532">
            <w:pPr>
              <w:pStyle w:val="TAC"/>
              <w:rPr>
                <w:lang w:val="fi-FI" w:eastAsia="fi-FI"/>
              </w:rPr>
            </w:pPr>
            <w:r w:rsidRPr="00FE760F">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FE760F" w:rsidRDefault="005B5532" w:rsidP="005B5532">
            <w:pPr>
              <w:pStyle w:val="TAC"/>
              <w:rPr>
                <w:lang w:val="fi-FI" w:eastAsia="fi-FI"/>
              </w:rPr>
            </w:pPr>
            <w:r w:rsidRPr="00FE760F">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FE760F" w:rsidRDefault="005B5532" w:rsidP="005B5532">
            <w:pPr>
              <w:pStyle w:val="TAC"/>
              <w:rPr>
                <w:lang w:val="fi-FI" w:eastAsia="fi-FI"/>
              </w:rPr>
            </w:pPr>
            <w:r w:rsidRPr="00FE760F">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77777777" w:rsidR="005B5532" w:rsidRPr="00FE760F" w:rsidRDefault="005B5532" w:rsidP="005B5532">
            <w:pPr>
              <w:pStyle w:val="TAC"/>
              <w:rPr>
                <w:lang w:val="fi-FI" w:eastAsia="fi-FI"/>
              </w:rPr>
            </w:pPr>
            <w:r w:rsidRPr="00FE760F">
              <w:rPr>
                <w:lang w:eastAsia="fi-FI"/>
              </w:rPr>
              <w:t>2550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FE760F" w:rsidRDefault="005B5532" w:rsidP="005B5532">
            <w:pPr>
              <w:pStyle w:val="TAC"/>
              <w:rPr>
                <w:lang w:val="fi-FI" w:eastAsia="fi-FI"/>
              </w:rPr>
            </w:pPr>
            <w:r w:rsidRPr="00FE760F">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FE760F" w:rsidRDefault="005B5532" w:rsidP="005B5532">
            <w:pPr>
              <w:pStyle w:val="TAC"/>
              <w:rPr>
                <w:lang w:val="fi-FI" w:eastAsia="fi-FI"/>
              </w:rPr>
            </w:pPr>
            <w:r w:rsidRPr="00FE760F">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FE760F" w:rsidRDefault="005B5532" w:rsidP="005B5532">
            <w:pPr>
              <w:pStyle w:val="TAC"/>
              <w:rPr>
                <w:lang w:val="fi-FI" w:eastAsia="fi-FI"/>
              </w:rPr>
            </w:pPr>
            <w:r w:rsidRPr="00FE760F">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7777777" w:rsidR="005B5532" w:rsidRPr="00FE760F" w:rsidRDefault="005B5532" w:rsidP="005B5532">
            <w:pPr>
              <w:pStyle w:val="TAC"/>
              <w:rPr>
                <w:lang w:val="fi-FI" w:eastAsia="fi-FI"/>
              </w:rPr>
            </w:pPr>
            <w:r w:rsidRPr="00FE760F">
              <w:rPr>
                <w:lang w:eastAsia="fi-FI"/>
              </w:rPr>
              <w:t>2650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FE760F" w:rsidRDefault="005B5532" w:rsidP="005B5532">
            <w:pPr>
              <w:pStyle w:val="TAC"/>
              <w:rPr>
                <w:lang w:val="fi-FI" w:eastAsia="fi-FI"/>
              </w:rPr>
            </w:pPr>
            <w:r w:rsidRPr="00FE760F">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FE760F" w:rsidRDefault="005B5532" w:rsidP="005B5532">
            <w:pPr>
              <w:pStyle w:val="TAC"/>
              <w:rPr>
                <w:lang w:val="fi-FI" w:eastAsia="fi-FI"/>
              </w:rPr>
            </w:pPr>
            <w:r w:rsidRPr="00FE760F">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FE760F" w:rsidRDefault="005B5532" w:rsidP="005B5532">
            <w:pPr>
              <w:pStyle w:val="TAC"/>
              <w:rPr>
                <w:lang w:val="fi-FI" w:eastAsia="fi-FI"/>
              </w:rPr>
            </w:pPr>
            <w:r w:rsidRPr="00FE760F">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FE760F" w:rsidRDefault="005B5532" w:rsidP="005B5532">
            <w:pPr>
              <w:pStyle w:val="TAC"/>
              <w:rPr>
                <w:lang w:val="fi-FI" w:eastAsia="fi-FI"/>
              </w:rPr>
            </w:pPr>
            <w:r w:rsidRPr="00FE760F">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FE760F" w:rsidRDefault="005B5532" w:rsidP="005B5532">
            <w:pPr>
              <w:pStyle w:val="TAC"/>
              <w:rPr>
                <w:lang w:val="fi-FI" w:eastAsia="fi-FI"/>
              </w:rPr>
            </w:pPr>
            <w:r w:rsidRPr="00FE760F">
              <w:rPr>
                <w:lang w:eastAsia="fi-FI"/>
              </w:rPr>
              <w:t>2550</w:t>
            </w:r>
            <w:r w:rsidRPr="00FE760F">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FE760F" w:rsidRDefault="005B5532" w:rsidP="005B5532">
            <w:pPr>
              <w:pStyle w:val="TAC"/>
              <w:rPr>
                <w:lang w:val="fi-FI" w:eastAsia="fi-FI"/>
              </w:rPr>
            </w:pPr>
            <w:r w:rsidRPr="00FE760F">
              <w:rPr>
                <w:lang w:val="en-US" w:eastAsia="fi-FI"/>
              </w:rPr>
              <w:t>0</w:t>
            </w:r>
          </w:p>
        </w:tc>
      </w:tr>
      <w:tr w:rsidR="005B5532" w:rsidRPr="00FE760F" w14:paraId="220C4E0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31B4786"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5893B59F"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FE760F" w:rsidRDefault="005B5532" w:rsidP="005B5532">
            <w:pPr>
              <w:pStyle w:val="TAC"/>
              <w:rPr>
                <w:lang w:val="fi-FI" w:eastAsia="fi-FI"/>
              </w:rPr>
            </w:pPr>
            <w:r w:rsidRPr="00FE760F">
              <w:rPr>
                <w:lang w:val="en-US" w:eastAsia="fi-FI"/>
              </w:rPr>
              <w:t>0</w:t>
            </w:r>
          </w:p>
        </w:tc>
      </w:tr>
      <w:tr w:rsidR="005B5532" w:rsidRPr="00FE760F" w14:paraId="762A9245"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lastRenderedPageBreak/>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B5532"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B5532" w:rsidRPr="00FE760F" w:rsidRDefault="005B5532" w:rsidP="005B5532">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B5532" w:rsidRPr="00FE760F" w:rsidRDefault="005B5532" w:rsidP="005B5532">
            <w:pPr>
              <w:pStyle w:val="TAC"/>
              <w:rPr>
                <w:lang w:val="fi-FI" w:eastAsia="fi-FI"/>
              </w:rPr>
            </w:pPr>
            <w:r w:rsidRPr="00FE760F">
              <w:rPr>
                <w:lang w:val="en-US" w:eastAsia="fi-FI"/>
              </w:rPr>
              <w:t>0</w:t>
            </w:r>
          </w:p>
        </w:tc>
      </w:tr>
      <w:tr w:rsidR="005B5532"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B5532" w:rsidRPr="00FE760F" w:rsidRDefault="005B5532" w:rsidP="005B5532">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B5532" w:rsidRPr="00FE760F" w:rsidRDefault="005B5532" w:rsidP="005B5532">
            <w:pPr>
              <w:pStyle w:val="TAC"/>
              <w:rPr>
                <w:lang w:val="fi-FI" w:eastAsia="fi-FI"/>
              </w:rPr>
            </w:pPr>
            <w:r w:rsidRPr="00FE760F">
              <w:rPr>
                <w:lang w:val="en-US" w:eastAsia="fi-FI"/>
              </w:rPr>
              <w:t>0</w:t>
            </w:r>
          </w:p>
        </w:tc>
      </w:tr>
      <w:tr w:rsidR="005B5532" w:rsidRPr="00FE760F" w14:paraId="7C0006F5"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878"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851"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B5532">
            <w:pPr>
              <w:pStyle w:val="TAC"/>
              <w:rPr>
                <w:lang w:val="fi-FI" w:eastAsia="fi-FI"/>
              </w:rPr>
            </w:pPr>
            <w:r w:rsidRPr="00FE760F">
              <w:rPr>
                <w:lang w:val="sv-SE" w:eastAsia="fi-FI"/>
              </w:rPr>
              <w:lastRenderedPageBreak/>
              <w:t>CA_n260(G-H)</w:t>
            </w:r>
          </w:p>
        </w:tc>
        <w:tc>
          <w:tcPr>
            <w:tcW w:w="1390" w:type="dxa"/>
            <w:tcBorders>
              <w:top w:val="nil"/>
              <w:left w:val="nil"/>
              <w:bottom w:val="single" w:sz="4" w:space="0" w:color="auto"/>
              <w:right w:val="single" w:sz="4" w:space="0" w:color="auto"/>
            </w:tcBorders>
            <w:shd w:val="clear" w:color="auto" w:fill="auto"/>
            <w:vAlign w:val="center"/>
            <w:hideMark/>
          </w:tcPr>
          <w:p w14:paraId="0D1F352F" w14:textId="77777777" w:rsidR="005B5532" w:rsidRPr="00FE760F" w:rsidRDefault="005B5532" w:rsidP="005B5532">
            <w:pPr>
              <w:pStyle w:val="TAC"/>
              <w:rPr>
                <w:lang w:val="fi-FI" w:eastAsia="fi-FI"/>
              </w:rPr>
            </w:pPr>
            <w:r w:rsidRPr="00FE760F">
              <w:rPr>
                <w:lang w:val="sv-SE" w:eastAsia="fi-FI"/>
              </w:rPr>
              <w:t>CA_n260G</w:t>
            </w:r>
          </w:p>
        </w:tc>
        <w:tc>
          <w:tcPr>
            <w:tcW w:w="878"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851" w:type="dxa"/>
            <w:tcBorders>
              <w:top w:val="nil"/>
              <w:left w:val="nil"/>
              <w:bottom w:val="single" w:sz="4" w:space="0" w:color="auto"/>
              <w:right w:val="single" w:sz="4" w:space="0" w:color="auto"/>
            </w:tcBorders>
            <w:shd w:val="clear" w:color="auto" w:fill="auto"/>
            <w:vAlign w:val="center"/>
            <w:hideMark/>
          </w:tcPr>
          <w:p w14:paraId="42CD2E44" w14:textId="77777777" w:rsidR="005B5532" w:rsidRPr="00FE760F" w:rsidRDefault="005B5532" w:rsidP="005B5532">
            <w:pPr>
              <w:pStyle w:val="TAC"/>
              <w:rPr>
                <w:lang w:val="fi-FI" w:eastAsia="fi-FI"/>
              </w:rPr>
            </w:pPr>
            <w:r w:rsidRPr="00FE760F">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FE760F" w:rsidRDefault="005B5532" w:rsidP="005B5532">
            <w:pPr>
              <w:pStyle w:val="TAC"/>
              <w:rPr>
                <w:lang w:val="fi-FI" w:eastAsia="fi-FI"/>
              </w:rPr>
            </w:pPr>
            <w:r w:rsidRPr="00FE760F">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7274DE">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851"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851"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851"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851"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lastRenderedPageBreak/>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851"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B5532" w:rsidRPr="00FE760F" w14:paraId="5FDA875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B5532" w:rsidRPr="00FE760F" w:rsidRDefault="005B5532" w:rsidP="005B5532">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874113A"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B5532" w:rsidRPr="00FE760F" w:rsidRDefault="005B5532" w:rsidP="005B5532">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7CB2951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B5532" w:rsidRPr="00FE760F" w:rsidRDefault="005B5532" w:rsidP="005B5532">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E39FBEB"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418265C0"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8C8F26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B5532" w:rsidRPr="00FE760F" w:rsidRDefault="005B5532" w:rsidP="005B5532">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DB2CA4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F06C6E8"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B5532" w:rsidRPr="00FE760F" w:rsidRDefault="005B5532" w:rsidP="005B5532">
            <w:pPr>
              <w:pStyle w:val="TAC"/>
              <w:rPr>
                <w:lang w:val="fi-FI" w:eastAsia="fi-FI"/>
              </w:rPr>
            </w:pPr>
            <w:r w:rsidRPr="00FE760F">
              <w:rPr>
                <w:lang w:val="en-US" w:eastAsia="fi-FI"/>
              </w:rPr>
              <w:t>0</w:t>
            </w:r>
          </w:p>
        </w:tc>
      </w:tr>
      <w:tr w:rsidR="005B5532" w:rsidRPr="00FE760F" w14:paraId="1CFAAF1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B5532" w:rsidRPr="00FE760F" w:rsidRDefault="005B5532" w:rsidP="005B5532">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A86DE4C"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30AE1F4" w14:textId="77777777" w:rsidR="005B5532" w:rsidRPr="00FE760F" w:rsidRDefault="005B5532" w:rsidP="005B5532">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B5532" w:rsidRPr="00FE760F" w:rsidRDefault="005B5532" w:rsidP="005B5532">
            <w:pPr>
              <w:pStyle w:val="TAC"/>
              <w:rPr>
                <w:lang w:val="fi-FI" w:eastAsia="fi-FI"/>
              </w:rPr>
            </w:pPr>
            <w:r w:rsidRPr="00FE760F">
              <w:rPr>
                <w:lang w:val="en-US" w:eastAsia="fi-FI"/>
              </w:rPr>
              <w:t>0</w:t>
            </w:r>
          </w:p>
        </w:tc>
      </w:tr>
      <w:tr w:rsidR="005B5532" w:rsidRPr="00FE760F" w14:paraId="48EA6605"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B5532" w:rsidRPr="00FE760F" w:rsidRDefault="005B5532" w:rsidP="005B5532">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02A16AF"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49B51742"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B5532" w:rsidRPr="00FE760F" w:rsidRDefault="005B5532" w:rsidP="005B5532">
            <w:pPr>
              <w:pStyle w:val="TAC"/>
              <w:rPr>
                <w:lang w:val="fi-FI" w:eastAsia="fi-FI"/>
              </w:rPr>
            </w:pPr>
            <w:r w:rsidRPr="00FE760F">
              <w:rPr>
                <w:lang w:val="en-US" w:eastAsia="fi-FI"/>
              </w:rPr>
              <w:t>0</w:t>
            </w:r>
          </w:p>
        </w:tc>
      </w:tr>
      <w:tr w:rsidR="005B5532" w:rsidRPr="00FE760F" w14:paraId="1CE8BA8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5B5532" w:rsidRPr="00FE760F" w:rsidRDefault="005B5532" w:rsidP="005B5532">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5DC26B9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6A5984F"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9D0C121"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5B5532" w:rsidRPr="00FE760F" w:rsidRDefault="005B5532" w:rsidP="005B5532">
            <w:pPr>
              <w:pStyle w:val="TAC"/>
              <w:rPr>
                <w:lang w:val="fi-FI" w:eastAsia="fi-FI"/>
              </w:rPr>
            </w:pPr>
            <w:r w:rsidRPr="00FE760F">
              <w:rPr>
                <w:lang w:val="en-US" w:eastAsia="fi-FI"/>
              </w:rPr>
              <w:t>0</w:t>
            </w:r>
          </w:p>
        </w:tc>
      </w:tr>
      <w:tr w:rsidR="005B5532" w:rsidRPr="00FE760F" w14:paraId="53167B64"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5B5532" w:rsidRPr="00FE760F" w:rsidRDefault="005B5532" w:rsidP="005B5532">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211E7B0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9623327"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37512BD2"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5B5532" w:rsidRPr="00FE760F" w:rsidRDefault="005B5532" w:rsidP="005B5532">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5B5532" w:rsidRPr="00FE760F" w:rsidRDefault="005B5532" w:rsidP="005B5532">
            <w:pPr>
              <w:pStyle w:val="TAC"/>
              <w:rPr>
                <w:lang w:val="fi-FI" w:eastAsia="fi-FI"/>
              </w:rPr>
            </w:pPr>
            <w:r w:rsidRPr="00FE760F">
              <w:rPr>
                <w:lang w:val="en-US" w:eastAsia="fi-FI"/>
              </w:rPr>
              <w:t>0</w:t>
            </w:r>
          </w:p>
        </w:tc>
      </w:tr>
      <w:tr w:rsidR="005B5532" w:rsidRPr="00FE760F" w14:paraId="62E4536F"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B5532" w:rsidRPr="00FE760F" w:rsidRDefault="005B5532" w:rsidP="005B5532">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99D1282"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79DBDED6"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B5532" w:rsidRPr="00FE760F" w:rsidRDefault="005B5532" w:rsidP="005B5532">
            <w:pPr>
              <w:pStyle w:val="TAC"/>
              <w:rPr>
                <w:lang w:val="fi-FI" w:eastAsia="fi-FI"/>
              </w:rPr>
            </w:pPr>
            <w:r w:rsidRPr="00FE760F">
              <w:rPr>
                <w:lang w:val="en-US" w:eastAsia="fi-FI"/>
              </w:rPr>
              <w:t>0</w:t>
            </w:r>
          </w:p>
        </w:tc>
      </w:tr>
      <w:tr w:rsidR="005B5532" w:rsidRPr="00FE760F" w14:paraId="744361C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B5532" w:rsidRPr="00FE760F" w:rsidRDefault="005B5532" w:rsidP="005B5532">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7D1092A"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95959C4" w14:textId="77777777" w:rsidR="005B5532" w:rsidRPr="00FE760F" w:rsidRDefault="005B5532" w:rsidP="005B5532">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02532D3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B5532" w:rsidRPr="00FE760F" w:rsidRDefault="005B5532" w:rsidP="005B5532">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0006364"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B5532" w:rsidRPr="00FE760F" w:rsidRDefault="005B5532" w:rsidP="005B5532">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B5532" w:rsidRPr="00FE760F" w:rsidRDefault="005B5532" w:rsidP="005B5532">
            <w:pPr>
              <w:pStyle w:val="TAC"/>
              <w:rPr>
                <w:lang w:val="fi-FI" w:eastAsia="fi-FI"/>
              </w:rPr>
            </w:pPr>
            <w:r w:rsidRPr="00FE760F">
              <w:rPr>
                <w:lang w:val="en-US" w:eastAsia="fi-FI"/>
              </w:rPr>
              <w:t>0</w:t>
            </w:r>
          </w:p>
        </w:tc>
      </w:tr>
      <w:tr w:rsidR="005B5532" w:rsidRPr="00FE760F" w14:paraId="7E26630F"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B5532" w:rsidRPr="00FE760F" w:rsidRDefault="005B5532" w:rsidP="005B5532">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B4C392E"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B5532" w:rsidRPr="00FE760F" w:rsidRDefault="005B5532" w:rsidP="005B5532">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B5532" w:rsidRPr="00FE760F" w:rsidRDefault="005B5532" w:rsidP="005B5532">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B5532" w:rsidRPr="00FE760F" w:rsidRDefault="005B5532" w:rsidP="005B5532">
            <w:pPr>
              <w:pStyle w:val="TAC"/>
              <w:rPr>
                <w:lang w:val="fi-FI" w:eastAsia="fi-FI"/>
              </w:rPr>
            </w:pPr>
            <w:r w:rsidRPr="00FE760F">
              <w:rPr>
                <w:lang w:val="en-US" w:eastAsia="fi-FI"/>
              </w:rPr>
              <w:t>0</w:t>
            </w:r>
          </w:p>
        </w:tc>
      </w:tr>
      <w:tr w:rsidR="005B5532" w:rsidRPr="00FE760F" w14:paraId="20AA958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B5532" w:rsidRPr="00FE760F" w:rsidRDefault="005B5532" w:rsidP="005B5532">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DD782A4"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B5532" w:rsidRPr="00FE760F" w:rsidRDefault="005B5532" w:rsidP="005B5532">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B5532" w:rsidRPr="00FE760F" w:rsidRDefault="005B5532" w:rsidP="005B5532">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B5532" w:rsidRPr="00FE760F" w:rsidRDefault="005B5532" w:rsidP="005B5532">
            <w:pPr>
              <w:pStyle w:val="TAC"/>
              <w:rPr>
                <w:lang w:val="fi-FI" w:eastAsia="fi-FI"/>
              </w:rPr>
            </w:pPr>
            <w:r w:rsidRPr="00FE760F">
              <w:rPr>
                <w:lang w:val="en-US" w:eastAsia="fi-FI"/>
              </w:rPr>
              <w:t>0</w:t>
            </w:r>
          </w:p>
        </w:tc>
      </w:tr>
      <w:tr w:rsidR="005B5532" w:rsidRPr="00FE760F" w14:paraId="1B0EE50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B5532" w:rsidRPr="00FE760F" w:rsidRDefault="005B5532" w:rsidP="005B5532">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C775DDB"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B5532" w:rsidRPr="00FE760F" w:rsidRDefault="005B5532" w:rsidP="005B5532">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549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B5532" w:rsidRPr="00FE760F" w:rsidRDefault="005B5532" w:rsidP="005B5532">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7385B08"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B5532" w:rsidRPr="00FE760F" w:rsidRDefault="005B5532" w:rsidP="005B5532">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B5532" w:rsidRPr="00FE760F" w:rsidRDefault="005B5532" w:rsidP="005B5532">
            <w:pPr>
              <w:pStyle w:val="TAC"/>
              <w:rPr>
                <w:lang w:val="fi-FI" w:eastAsia="fi-FI"/>
              </w:rPr>
            </w:pPr>
            <w:r w:rsidRPr="00FE760F">
              <w:rPr>
                <w:lang w:val="en-US" w:eastAsia="fi-FI"/>
              </w:rPr>
              <w:t> </w:t>
            </w:r>
          </w:p>
        </w:tc>
      </w:tr>
      <w:tr w:rsidR="005B5532" w:rsidRPr="00FE760F" w14:paraId="549DF9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B5532" w:rsidRPr="00FE760F" w:rsidRDefault="005B5532" w:rsidP="005B5532">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504BD83" w14:textId="77777777" w:rsidR="005B5532" w:rsidRPr="00FE760F" w:rsidRDefault="005B5532" w:rsidP="005B5532">
            <w:pPr>
              <w:pStyle w:val="TAC"/>
              <w:rPr>
                <w:lang w:val="fi-FI" w:eastAsia="fi-FI"/>
              </w:rPr>
            </w:pPr>
            <w:r w:rsidRPr="00FE760F">
              <w:rPr>
                <w:lang w:eastAsia="fi-FI"/>
              </w:rPr>
              <w:t>n261</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B5532" w:rsidRPr="00FE760F" w:rsidRDefault="005B5532" w:rsidP="005B5532">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B5532" w:rsidRPr="00FE760F" w:rsidRDefault="005B5532" w:rsidP="005B5532">
            <w:pPr>
              <w:pStyle w:val="TAC"/>
              <w:rPr>
                <w:lang w:val="fi-FI" w:eastAsia="fi-FI"/>
              </w:rPr>
            </w:pPr>
            <w:r w:rsidRPr="00FE760F">
              <w:rPr>
                <w:lang w:val="en-US" w:eastAsia="fi-FI"/>
              </w:rPr>
              <w:t>0</w:t>
            </w:r>
          </w:p>
        </w:tc>
      </w:tr>
      <w:tr w:rsidR="005B5532" w:rsidRPr="00FE760F" w14:paraId="56C6772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B5532" w:rsidRPr="00FE760F" w:rsidRDefault="005B5532" w:rsidP="005B5532">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76B552D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538DC80"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16FE9DA"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B5532" w:rsidRPr="00FE760F" w:rsidRDefault="005B5532" w:rsidP="005B5532">
            <w:pPr>
              <w:pStyle w:val="TAC"/>
              <w:rPr>
                <w:lang w:val="fi-FI" w:eastAsia="fi-FI"/>
              </w:rPr>
            </w:pPr>
            <w:r w:rsidRPr="00FE760F">
              <w:rPr>
                <w:lang w:val="en-US" w:eastAsia="fi-FI"/>
              </w:rPr>
              <w:t>0</w:t>
            </w:r>
          </w:p>
        </w:tc>
      </w:tr>
      <w:tr w:rsidR="005B5532" w:rsidRPr="00FE760F" w14:paraId="7235A10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B5532" w:rsidRPr="00FE760F" w:rsidRDefault="005B5532" w:rsidP="005B5532">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138B0F7"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B5532" w:rsidRPr="00FE760F" w:rsidRDefault="005B5532" w:rsidP="005B5532">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B5532" w:rsidRPr="00FE760F" w:rsidRDefault="005B5532" w:rsidP="005B5532">
            <w:pPr>
              <w:pStyle w:val="TAC"/>
              <w:rPr>
                <w:lang w:val="fi-FI" w:eastAsia="fi-FI"/>
              </w:rPr>
            </w:pPr>
            <w:r w:rsidRPr="00FE760F">
              <w:rPr>
                <w:lang w:val="en-US" w:eastAsia="fi-FI"/>
              </w:rPr>
              <w:t>0</w:t>
            </w:r>
          </w:p>
        </w:tc>
      </w:tr>
      <w:tr w:rsidR="005B5532" w:rsidRPr="00FE760F" w14:paraId="01E296B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B5532" w:rsidRPr="00FE760F" w:rsidRDefault="005B5532" w:rsidP="005B5532">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9C56A01"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3580801B"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B5532" w:rsidRPr="00FE760F" w:rsidRDefault="005B5532" w:rsidP="005B5532">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B5532" w:rsidRPr="00FE760F" w:rsidRDefault="005B5532" w:rsidP="005B5532">
            <w:pPr>
              <w:pStyle w:val="TAC"/>
              <w:rPr>
                <w:lang w:val="fi-FI" w:eastAsia="fi-FI"/>
              </w:rPr>
            </w:pPr>
            <w:r w:rsidRPr="00FE760F">
              <w:rPr>
                <w:lang w:val="en-US" w:eastAsia="fi-FI"/>
              </w:rPr>
              <w:t>0</w:t>
            </w:r>
          </w:p>
        </w:tc>
      </w:tr>
      <w:tr w:rsidR="005B5532" w:rsidRPr="00FE760F" w14:paraId="463F5C1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B5532" w:rsidRPr="00FE760F" w:rsidRDefault="005B5532" w:rsidP="005B5532">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10EF45D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6561880"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6FF6BB77"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B5532" w:rsidRPr="00FE760F" w:rsidRDefault="005B5532" w:rsidP="005B5532">
            <w:pPr>
              <w:pStyle w:val="TAC"/>
              <w:rPr>
                <w:lang w:val="fi-FI" w:eastAsia="fi-FI"/>
              </w:rPr>
            </w:pPr>
            <w:r w:rsidRPr="00FE760F">
              <w:rPr>
                <w:lang w:val="en-US" w:eastAsia="fi-FI"/>
              </w:rPr>
              <w:t>0</w:t>
            </w:r>
          </w:p>
        </w:tc>
      </w:tr>
      <w:tr w:rsidR="005B5532" w:rsidRPr="00FE760F" w14:paraId="0A31FDB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B5532" w:rsidRPr="00FE760F" w:rsidRDefault="005B5532" w:rsidP="005B5532">
            <w:pPr>
              <w:pStyle w:val="TAC"/>
              <w:rPr>
                <w:lang w:val="fi-FI" w:eastAsia="fi-FI"/>
              </w:rPr>
            </w:pPr>
            <w:r w:rsidRPr="00FE760F">
              <w:rPr>
                <w:lang w:eastAsia="fi-FI"/>
              </w:rPr>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2C90FCB"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B5532" w:rsidRPr="00FE760F" w:rsidRDefault="005B5532" w:rsidP="005B5532">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B5532" w:rsidRPr="00FE760F" w:rsidRDefault="005B5532" w:rsidP="005B5532">
            <w:pPr>
              <w:pStyle w:val="TAC"/>
              <w:rPr>
                <w:lang w:val="fi-FI" w:eastAsia="fi-FI"/>
              </w:rPr>
            </w:pPr>
            <w:r w:rsidRPr="00FE760F">
              <w:rPr>
                <w:lang w:val="en-US" w:eastAsia="fi-FI"/>
              </w:rPr>
              <w:t>0</w:t>
            </w:r>
          </w:p>
        </w:tc>
      </w:tr>
      <w:tr w:rsidR="005B5532" w:rsidRPr="00FE760F" w14:paraId="251A5192"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B5532" w:rsidRPr="00FE760F" w:rsidRDefault="005B5532" w:rsidP="005B5532">
            <w:pPr>
              <w:pStyle w:val="TAC"/>
              <w:rPr>
                <w:lang w:val="fi-FI" w:eastAsia="fi-FI"/>
              </w:rPr>
            </w:pPr>
            <w:r w:rsidRPr="00FE760F">
              <w:rPr>
                <w:lang w:eastAsia="fi-FI"/>
              </w:rPr>
              <w:lastRenderedPageBreak/>
              <w:t>CA_n261(A-J)</w:t>
            </w:r>
          </w:p>
        </w:tc>
        <w:tc>
          <w:tcPr>
            <w:tcW w:w="1390" w:type="dxa"/>
            <w:tcBorders>
              <w:top w:val="nil"/>
              <w:left w:val="nil"/>
              <w:bottom w:val="single" w:sz="4" w:space="0" w:color="auto"/>
              <w:right w:val="single" w:sz="4" w:space="0" w:color="auto"/>
            </w:tcBorders>
            <w:shd w:val="clear" w:color="auto" w:fill="auto"/>
            <w:vAlign w:val="center"/>
            <w:hideMark/>
          </w:tcPr>
          <w:p w14:paraId="33F2BEF3"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02944BC5"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0E2B6FBA" w14:textId="77777777" w:rsidR="005B5532" w:rsidRPr="00FE760F" w:rsidRDefault="005B5532" w:rsidP="005B5532">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B5532" w:rsidRPr="00FE760F" w:rsidRDefault="005B5532" w:rsidP="005B5532">
            <w:pPr>
              <w:pStyle w:val="TAC"/>
              <w:rPr>
                <w:lang w:val="fi-FI" w:eastAsia="fi-FI"/>
              </w:rPr>
            </w:pPr>
            <w:r w:rsidRPr="00FE760F">
              <w:rPr>
                <w:lang w:val="en-US" w:eastAsia="fi-FI"/>
              </w:rPr>
              <w:t>0</w:t>
            </w:r>
          </w:p>
        </w:tc>
      </w:tr>
      <w:tr w:rsidR="005B5532" w:rsidRPr="00FE760F" w14:paraId="094B5D06"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B5532" w:rsidRPr="00FE760F" w:rsidRDefault="005B5532" w:rsidP="005B5532">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1778299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7E17C6B"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206F15E6" w14:textId="77777777" w:rsidR="005B5532" w:rsidRPr="00FE760F" w:rsidRDefault="005B5532" w:rsidP="005B5532">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B5532" w:rsidRPr="00FE760F" w:rsidRDefault="005B5532" w:rsidP="005B5532">
            <w:pPr>
              <w:pStyle w:val="TAC"/>
              <w:rPr>
                <w:lang w:val="fi-FI" w:eastAsia="fi-FI"/>
              </w:rPr>
            </w:pPr>
            <w:r w:rsidRPr="00FE760F">
              <w:rPr>
                <w:lang w:val="en-US" w:eastAsia="fi-FI"/>
              </w:rPr>
              <w:t>0</w:t>
            </w:r>
          </w:p>
        </w:tc>
      </w:tr>
      <w:tr w:rsidR="005B5532" w:rsidRPr="00FE760F" w14:paraId="16027D03"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B5532" w:rsidRPr="00FE760F" w:rsidRDefault="005B5532" w:rsidP="005B5532">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AAD1163"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6C80EEA2"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C8BFB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B5532" w:rsidRPr="00FE760F" w:rsidRDefault="005B5532" w:rsidP="005B5532">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6A29B6CF"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B5532" w:rsidRPr="00FE760F" w:rsidRDefault="005B5532" w:rsidP="005B5532">
            <w:pPr>
              <w:pStyle w:val="TAC"/>
              <w:rPr>
                <w:lang w:val="fi-FI" w:eastAsia="fi-FI"/>
              </w:rPr>
            </w:pPr>
            <w:r w:rsidRPr="00FE760F">
              <w:rPr>
                <w:lang w:val="en-US" w:eastAsia="fi-FI"/>
              </w:rPr>
              <w:t>0</w:t>
            </w:r>
          </w:p>
        </w:tc>
      </w:tr>
      <w:tr w:rsidR="005B5532" w:rsidRPr="00FE760F" w14:paraId="68E466C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B5532" w:rsidRPr="00FE760F" w:rsidRDefault="005B5532" w:rsidP="005B5532">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76CD8651" w14:textId="77777777" w:rsidR="005B5532" w:rsidRPr="00FE760F" w:rsidRDefault="005B5532" w:rsidP="005B5532">
            <w:pPr>
              <w:pStyle w:val="TAC"/>
              <w:rPr>
                <w:lang w:val="fi-FI" w:eastAsia="fi-FI"/>
              </w:rPr>
            </w:pPr>
            <w:r w:rsidRPr="00FE760F">
              <w:rPr>
                <w:lang w:eastAsia="fi-FI"/>
              </w:rPr>
              <w:t>n261</w:t>
            </w:r>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B5532" w:rsidRPr="00FE760F" w:rsidRDefault="005B5532" w:rsidP="005B5532">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B5532" w:rsidRPr="00FE760F" w:rsidRDefault="005B5532" w:rsidP="005B5532">
            <w:pPr>
              <w:pStyle w:val="TAC"/>
              <w:rPr>
                <w:lang w:val="fi-FI" w:eastAsia="fi-FI"/>
              </w:rPr>
            </w:pPr>
            <w:r w:rsidRPr="00FE760F">
              <w:rPr>
                <w:lang w:val="en-US" w:eastAsia="fi-FI"/>
              </w:rPr>
              <w:t>0</w:t>
            </w:r>
          </w:p>
        </w:tc>
      </w:tr>
      <w:tr w:rsidR="005B5532" w:rsidRPr="00FE760F" w14:paraId="6BC9F61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B5532" w:rsidRPr="00FE760F" w:rsidRDefault="005B5532" w:rsidP="005B5532">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63B32CB" w14:textId="77777777" w:rsidR="005B5532" w:rsidRPr="00FE760F" w:rsidRDefault="005B5532" w:rsidP="005B5532">
            <w:pPr>
              <w:pStyle w:val="TAC"/>
              <w:rPr>
                <w:lang w:val="fi-FI" w:eastAsia="fi-FI"/>
              </w:rPr>
            </w:pPr>
            <w:r w:rsidRPr="00FE760F">
              <w:rPr>
                <w:lang w:eastAsia="fi-FI"/>
              </w:rPr>
              <w:t>n261</w:t>
            </w:r>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B5532" w:rsidRPr="00FE760F" w:rsidRDefault="005B5532" w:rsidP="005B5532">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77777777" w:rsidR="005B5532" w:rsidRPr="00FE760F" w:rsidRDefault="005B5532" w:rsidP="005B5532">
            <w:pPr>
              <w:pStyle w:val="TAC"/>
              <w:rPr>
                <w:lang w:val="fi-FI" w:eastAsia="fi-FI"/>
              </w:rPr>
            </w:pPr>
            <w:r w:rsidRPr="00FE760F">
              <w:rPr>
                <w:lang w:eastAsia="fi-FI"/>
              </w:rPr>
              <w:t>650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705DDA1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B5532" w:rsidRPr="00FE760F" w:rsidRDefault="005B5532" w:rsidP="005B5532">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DFFECBA" w14:textId="77777777" w:rsidR="005B5532" w:rsidRPr="00FE760F" w:rsidRDefault="005B5532" w:rsidP="005B5532">
            <w:pPr>
              <w:pStyle w:val="TAC"/>
              <w:rPr>
                <w:lang w:val="fi-FI" w:eastAsia="fi-FI"/>
              </w:rPr>
            </w:pPr>
            <w:r w:rsidRPr="00FE760F">
              <w:rPr>
                <w:lang w:eastAsia="fi-FI"/>
              </w:rPr>
              <w:t>n261</w:t>
            </w:r>
          </w:p>
        </w:tc>
        <w:tc>
          <w:tcPr>
            <w:tcW w:w="4536"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B5532" w:rsidRPr="00FE760F" w:rsidRDefault="005B5532" w:rsidP="005B5532">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77777777" w:rsidR="005B5532" w:rsidRPr="00FE760F" w:rsidRDefault="005B5532" w:rsidP="005B5532">
            <w:pPr>
              <w:pStyle w:val="TAC"/>
              <w:rPr>
                <w:lang w:val="fi-FI" w:eastAsia="fi-FI"/>
              </w:rPr>
            </w:pPr>
            <w:r w:rsidRPr="00FE760F">
              <w:rPr>
                <w:lang w:val="en-US" w:eastAsia="fi-FI"/>
              </w:rPr>
              <w:t>6001</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B5532" w:rsidRPr="00FE760F" w:rsidRDefault="005B5532" w:rsidP="005B5532">
            <w:pPr>
              <w:pStyle w:val="TAC"/>
              <w:rPr>
                <w:lang w:val="fi-FI" w:eastAsia="fi-FI"/>
              </w:rPr>
            </w:pPr>
            <w:r w:rsidRPr="00FE760F">
              <w:rPr>
                <w:lang w:val="en-US" w:eastAsia="fi-FI"/>
              </w:rPr>
              <w:t>0</w:t>
            </w:r>
          </w:p>
        </w:tc>
      </w:tr>
      <w:tr w:rsidR="005B5532" w:rsidRPr="00FE760F" w14:paraId="44A758FD"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B5532" w:rsidRPr="00FE760F" w:rsidRDefault="005B5532" w:rsidP="005B5532">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6997F47" w14:textId="77777777" w:rsidR="005B5532" w:rsidRPr="00FE760F" w:rsidRDefault="005B5532" w:rsidP="005B5532">
            <w:pPr>
              <w:pStyle w:val="TAC"/>
              <w:rPr>
                <w:lang w:val="fi-FI" w:eastAsia="fi-FI"/>
              </w:rPr>
            </w:pPr>
            <w:r w:rsidRPr="00FE760F">
              <w:rPr>
                <w:lang w:eastAsia="fi-FI"/>
              </w:rPr>
              <w:t>n261</w:t>
            </w:r>
          </w:p>
        </w:tc>
        <w:tc>
          <w:tcPr>
            <w:tcW w:w="5529"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B5532" w:rsidRPr="00FE760F" w:rsidRDefault="005B5532" w:rsidP="005B5532">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77777777" w:rsidR="005B5532" w:rsidRPr="00FE760F" w:rsidRDefault="005B5532" w:rsidP="005B5532">
            <w:pPr>
              <w:pStyle w:val="TAC"/>
              <w:rPr>
                <w:lang w:val="fi-FI" w:eastAsia="fi-FI"/>
              </w:rPr>
            </w:pPr>
            <w:r w:rsidRPr="00FE760F">
              <w:rPr>
                <w:lang w:eastAsia="fi-FI"/>
              </w:rPr>
              <w:t>550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B5532" w:rsidRPr="00FE760F" w:rsidRDefault="005B5532" w:rsidP="005B5532">
            <w:pPr>
              <w:pStyle w:val="TAC"/>
              <w:rPr>
                <w:lang w:val="fi-FI" w:eastAsia="fi-FI"/>
              </w:rPr>
            </w:pPr>
            <w:r w:rsidRPr="00FE760F">
              <w:rPr>
                <w:lang w:val="en-US" w:eastAsia="fi-FI"/>
              </w:rPr>
              <w:t>0</w:t>
            </w:r>
          </w:p>
        </w:tc>
      </w:tr>
      <w:tr w:rsidR="005B5532" w:rsidRPr="00FE760F" w14:paraId="4A2624C0"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B5532" w:rsidRPr="00FE760F" w:rsidRDefault="005B5532" w:rsidP="005B5532">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92E62D1" w14:textId="77777777" w:rsidR="005B5532" w:rsidRPr="00FE760F" w:rsidRDefault="005B5532" w:rsidP="005B5532">
            <w:pPr>
              <w:pStyle w:val="TAC"/>
              <w:rPr>
                <w:lang w:val="fi-FI" w:eastAsia="fi-FI"/>
              </w:rPr>
            </w:pPr>
            <w:r w:rsidRPr="00FE760F">
              <w:rPr>
                <w:lang w:eastAsia="fi-FI"/>
              </w:rPr>
              <w:t>n261</w:t>
            </w:r>
          </w:p>
        </w:tc>
        <w:tc>
          <w:tcPr>
            <w:tcW w:w="6379"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B5532" w:rsidRPr="00FE760F" w:rsidRDefault="005B5532" w:rsidP="005B5532">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77777777" w:rsidR="005B5532" w:rsidRPr="00FE760F" w:rsidRDefault="005B5532" w:rsidP="005B5532">
            <w:pPr>
              <w:pStyle w:val="TAC"/>
              <w:rPr>
                <w:lang w:val="fi-FI" w:eastAsia="fi-FI"/>
              </w:rPr>
            </w:pPr>
            <w:r w:rsidRPr="00FE760F">
              <w:rPr>
                <w:lang w:eastAsia="fi-FI"/>
              </w:rPr>
              <w:t>500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B5532" w:rsidRPr="00FE760F" w:rsidRDefault="005B5532" w:rsidP="005B5532">
            <w:pPr>
              <w:pStyle w:val="TAC"/>
              <w:rPr>
                <w:lang w:val="fi-FI" w:eastAsia="fi-FI"/>
              </w:rPr>
            </w:pPr>
            <w:r w:rsidRPr="00FE760F">
              <w:rPr>
                <w:lang w:val="en-US" w:eastAsia="fi-FI"/>
              </w:rPr>
              <w:t>0</w:t>
            </w:r>
          </w:p>
        </w:tc>
      </w:tr>
      <w:tr w:rsidR="005B5532" w:rsidRPr="00FE760F" w14:paraId="5549BF1B"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B5532" w:rsidRPr="00FE760F" w:rsidRDefault="005B5532" w:rsidP="005B5532">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7B90268"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1F9E38D5" w14:textId="77777777" w:rsidR="005B5532" w:rsidRPr="00FE760F" w:rsidRDefault="005B5532" w:rsidP="005B5532">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B5532" w:rsidRPr="00FE760F" w:rsidRDefault="005B5532" w:rsidP="005B5532">
            <w:pPr>
              <w:pStyle w:val="TAC"/>
              <w:rPr>
                <w:lang w:val="fi-FI" w:eastAsia="fi-FI"/>
              </w:rPr>
            </w:pPr>
            <w:r w:rsidRPr="00FE760F">
              <w:rPr>
                <w:lang w:val="en-US" w:eastAsia="fi-FI"/>
              </w:rPr>
              <w:t>0</w:t>
            </w:r>
          </w:p>
        </w:tc>
      </w:tr>
      <w:tr w:rsidR="005B5532" w:rsidRPr="00FE760F" w14:paraId="4620DE7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B5532" w:rsidRPr="00FE760F" w:rsidRDefault="005B5532" w:rsidP="005B5532">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01BAE7F"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B5532" w:rsidRPr="00FE760F" w:rsidRDefault="005B5532" w:rsidP="005B5532">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B5532" w:rsidRPr="00FE760F" w:rsidRDefault="005B5532" w:rsidP="005B5532">
            <w:pPr>
              <w:pStyle w:val="TAC"/>
              <w:rPr>
                <w:lang w:val="fi-FI" w:eastAsia="fi-FI"/>
              </w:rPr>
            </w:pPr>
            <w:r w:rsidRPr="00FE760F">
              <w:rPr>
                <w:lang w:val="en-US" w:eastAsia="fi-FI"/>
              </w:rPr>
              <w:t>0</w:t>
            </w:r>
          </w:p>
        </w:tc>
      </w:tr>
      <w:tr w:rsidR="005B5532" w:rsidRPr="00FE760F" w14:paraId="228AF6A0"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B5532" w:rsidRPr="00FE760F" w:rsidRDefault="005B5532" w:rsidP="005B5532">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4D33D822" w14:textId="77777777" w:rsidR="005B5532" w:rsidRPr="00FE760F" w:rsidRDefault="005B5532" w:rsidP="005B5532">
            <w:pPr>
              <w:pStyle w:val="TAC"/>
              <w:rPr>
                <w:lang w:val="fi-FI" w:eastAsia="fi-FI"/>
              </w:rPr>
            </w:pPr>
            <w:r w:rsidRPr="00FE760F">
              <w:rPr>
                <w:lang w:eastAsia="fi-FI"/>
              </w:rPr>
              <w:t>n261</w:t>
            </w:r>
          </w:p>
        </w:tc>
        <w:tc>
          <w:tcPr>
            <w:tcW w:w="851" w:type="dxa"/>
            <w:tcBorders>
              <w:top w:val="nil"/>
              <w:left w:val="nil"/>
              <w:bottom w:val="single" w:sz="4" w:space="0" w:color="auto"/>
              <w:right w:val="single" w:sz="4" w:space="0" w:color="auto"/>
            </w:tcBorders>
            <w:shd w:val="clear" w:color="auto" w:fill="auto"/>
            <w:vAlign w:val="center"/>
            <w:hideMark/>
          </w:tcPr>
          <w:p w14:paraId="58F7676B" w14:textId="77777777" w:rsidR="005B5532" w:rsidRPr="00FE760F" w:rsidRDefault="005B5532" w:rsidP="005B5532">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B5532" w:rsidRPr="00FE760F" w:rsidRDefault="005B5532" w:rsidP="005B5532">
            <w:pPr>
              <w:pStyle w:val="TAC"/>
              <w:rPr>
                <w:lang w:val="fi-FI" w:eastAsia="fi-FI"/>
              </w:rPr>
            </w:pPr>
            <w:r w:rsidRPr="00FE760F">
              <w:rPr>
                <w:lang w:val="en-US" w:eastAsia="fi-FI"/>
              </w:rPr>
              <w:t>0</w:t>
            </w:r>
          </w:p>
        </w:tc>
      </w:tr>
      <w:tr w:rsidR="005B5532" w:rsidRPr="00FE760F" w14:paraId="10932A3D"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B5532" w:rsidRPr="00FE760F" w:rsidRDefault="005B5532" w:rsidP="005B5532">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8BBD4E9" w14:textId="77777777" w:rsidR="005B5532" w:rsidRPr="00FE760F" w:rsidRDefault="005B5532" w:rsidP="005B5532">
            <w:pPr>
              <w:pStyle w:val="TAC"/>
              <w:rPr>
                <w:lang w:val="fi-FI" w:eastAsia="fi-FI"/>
              </w:rPr>
            </w:pPr>
            <w:r w:rsidRPr="00FE760F">
              <w:rPr>
                <w:lang w:eastAsia="fi-FI"/>
              </w:rPr>
              <w:t>n261</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B5532" w:rsidRPr="00FE760F" w:rsidRDefault="005B5532" w:rsidP="005B5532">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B5532" w:rsidRPr="00FE760F" w:rsidRDefault="005B5532" w:rsidP="005B5532">
            <w:pPr>
              <w:pStyle w:val="TAC"/>
              <w:rPr>
                <w:lang w:val="fi-FI" w:eastAsia="fi-FI"/>
              </w:rPr>
            </w:pPr>
            <w:r w:rsidRPr="00FE760F">
              <w:rPr>
                <w:lang w:val="en-US" w:eastAsia="fi-FI"/>
              </w:rPr>
              <w:t>0</w:t>
            </w:r>
          </w:p>
        </w:tc>
      </w:tr>
      <w:tr w:rsidR="005B5532"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B5532" w:rsidRPr="00FE760F" w:rsidRDefault="005B5532" w:rsidP="005B5532">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B5532" w:rsidRPr="00FE760F" w:rsidRDefault="005B5532" w:rsidP="005B5532">
            <w:pPr>
              <w:pStyle w:val="TAC"/>
              <w:rPr>
                <w:lang w:val="fi-FI" w:eastAsia="fi-FI"/>
              </w:rPr>
            </w:pPr>
            <w:r w:rsidRPr="00FE760F">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77777777" w:rsidR="005B5532" w:rsidRPr="00FE760F" w:rsidRDefault="005B5532" w:rsidP="005B5532">
            <w:pPr>
              <w:pStyle w:val="TAC"/>
              <w:rPr>
                <w:lang w:val="fi-FI" w:eastAsia="fi-FI"/>
              </w:rPr>
            </w:pPr>
            <w:r w:rsidRPr="00FE760F">
              <w:rPr>
                <w:lang w:val="en-US" w:eastAsia="fi-FI"/>
              </w:rPr>
              <w:t>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B5532" w:rsidRPr="00FE760F" w:rsidRDefault="005B5532" w:rsidP="005B5532">
            <w:pPr>
              <w:pStyle w:val="TAC"/>
              <w:rPr>
                <w:lang w:val="fi-FI" w:eastAsia="fi-FI"/>
              </w:rPr>
            </w:pPr>
            <w:r w:rsidRPr="00FE760F">
              <w:rPr>
                <w:lang w:val="en-US" w:eastAsia="fi-FI"/>
              </w:rPr>
              <w:t>0</w:t>
            </w:r>
          </w:p>
        </w:tc>
      </w:tr>
      <w:tr w:rsidR="005B5532"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B5532" w:rsidRPr="00FE760F" w:rsidRDefault="005B5532" w:rsidP="005B5532">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17650026"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B5532" w:rsidRPr="00FE760F" w:rsidRDefault="005B5532" w:rsidP="005B5532">
            <w:pPr>
              <w:pStyle w:val="TAC"/>
              <w:rPr>
                <w:lang w:val="fi-FI" w:eastAsia="fi-FI"/>
              </w:rPr>
            </w:pPr>
            <w:r w:rsidRPr="00FE760F">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B5532" w:rsidRPr="00FE760F" w:rsidRDefault="005B5532" w:rsidP="005B5532">
            <w:pPr>
              <w:pStyle w:val="TAC"/>
              <w:rPr>
                <w:lang w:val="fi-FI" w:eastAsia="fi-FI"/>
              </w:rPr>
            </w:pPr>
            <w:r w:rsidRPr="00FE760F">
              <w:rPr>
                <w:lang w:val="en-US" w:eastAsia="fi-FI"/>
              </w:rPr>
              <w:t>0</w:t>
            </w:r>
          </w:p>
        </w:tc>
      </w:tr>
      <w:tr w:rsidR="005B5532"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B5532" w:rsidRPr="00FE760F" w:rsidRDefault="005B5532" w:rsidP="005B5532">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222331F7"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B5532" w:rsidRPr="00FE760F" w:rsidRDefault="005B5532" w:rsidP="005B5532">
            <w:pPr>
              <w:pStyle w:val="TAC"/>
              <w:rPr>
                <w:lang w:val="fi-FI" w:eastAsia="fi-FI"/>
              </w:rPr>
            </w:pPr>
            <w:r w:rsidRPr="00FE760F">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B5532" w:rsidRPr="00FE760F" w:rsidRDefault="005B5532" w:rsidP="005B5532">
            <w:pPr>
              <w:pStyle w:val="TAC"/>
              <w:rPr>
                <w:lang w:val="fi-FI" w:eastAsia="fi-FI"/>
              </w:rPr>
            </w:pPr>
            <w:r w:rsidRPr="00FE760F">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B5532" w:rsidRPr="00FE760F" w:rsidRDefault="005B5532" w:rsidP="005B5532">
            <w:pPr>
              <w:pStyle w:val="TAC"/>
              <w:rPr>
                <w:lang w:val="fi-FI" w:eastAsia="fi-FI"/>
              </w:rPr>
            </w:pPr>
            <w:r w:rsidRPr="00FE760F">
              <w:rPr>
                <w:lang w:val="en-US" w:eastAsia="fi-FI"/>
              </w:rPr>
              <w:t>0</w:t>
            </w:r>
          </w:p>
        </w:tc>
      </w:tr>
      <w:tr w:rsidR="005B5532"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B5532" w:rsidRPr="00FE760F" w:rsidRDefault="005B5532" w:rsidP="005B5532">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77777777" w:rsidR="005B5532" w:rsidRPr="00FE760F" w:rsidRDefault="005B5532" w:rsidP="005B5532">
            <w:pPr>
              <w:pStyle w:val="TAC"/>
              <w:rPr>
                <w:color w:val="008080"/>
                <w:u w:val="single"/>
                <w:lang w:val="fi-FI" w:eastAsia="fi-FI"/>
              </w:rPr>
            </w:pPr>
            <w:r w:rsidRPr="00FE760F">
              <w:rPr>
                <w:color w:val="008080"/>
                <w:u w:val="single"/>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B5532" w:rsidRPr="00FE760F" w:rsidRDefault="005B5532" w:rsidP="005B5532">
            <w:pPr>
              <w:pStyle w:val="TAC"/>
              <w:rPr>
                <w:lang w:val="fi-FI" w:eastAsia="fi-FI"/>
              </w:rPr>
            </w:pPr>
            <w:r w:rsidRPr="00FE760F">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B5532" w:rsidRPr="00FE760F" w:rsidRDefault="005B5532" w:rsidP="005B5532">
            <w:pPr>
              <w:pStyle w:val="TAC"/>
              <w:rPr>
                <w:lang w:val="fi-FI" w:eastAsia="fi-FI"/>
              </w:rPr>
            </w:pPr>
            <w:r w:rsidRPr="00FE760F">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B5532" w:rsidRPr="00FE760F" w:rsidRDefault="005B5532" w:rsidP="005B5532">
            <w:pPr>
              <w:pStyle w:val="TAC"/>
              <w:rPr>
                <w:color w:val="008080"/>
                <w:u w:val="single"/>
                <w:lang w:val="fi-FI" w:eastAsia="fi-FI"/>
              </w:rPr>
            </w:pPr>
            <w:r w:rsidRPr="00FE760F">
              <w:rPr>
                <w:color w:val="008080"/>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B5532" w:rsidRPr="00FE760F" w:rsidRDefault="005B5532" w:rsidP="005B5532">
            <w:pPr>
              <w:pStyle w:val="TAC"/>
              <w:rPr>
                <w:lang w:val="fi-FI" w:eastAsia="fi-FI"/>
              </w:rPr>
            </w:pPr>
            <w:r w:rsidRPr="00FE760F">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77777777" w:rsidR="005B5532" w:rsidRPr="00FE760F" w:rsidRDefault="005B5532" w:rsidP="005B5532">
            <w:pPr>
              <w:pStyle w:val="TAC"/>
              <w:rPr>
                <w:lang w:val="fi-FI" w:eastAsia="fi-FI"/>
              </w:rPr>
            </w:pPr>
            <w:r w:rsidRPr="00FE760F">
              <w:rPr>
                <w:lang w:eastAsia="fi-FI"/>
              </w:rPr>
              <w:t>700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B5532" w:rsidRPr="00FE760F" w:rsidRDefault="005B5532" w:rsidP="005B5532">
            <w:pPr>
              <w:pStyle w:val="TAC"/>
              <w:rPr>
                <w:lang w:val="fi-FI" w:eastAsia="fi-FI"/>
              </w:rPr>
            </w:pPr>
            <w:r w:rsidRPr="00FE760F">
              <w:rPr>
                <w:lang w:val="en-US" w:eastAsia="fi-FI"/>
              </w:rPr>
              <w:t>0</w:t>
            </w:r>
          </w:p>
        </w:tc>
      </w:tr>
      <w:tr w:rsidR="005B5532" w:rsidRPr="00FE760F" w14:paraId="1EF6C2A1"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B5532" w:rsidRPr="00FE760F" w:rsidRDefault="005B5532" w:rsidP="005B5532">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B5532" w:rsidRPr="00FE760F" w:rsidRDefault="005B5532" w:rsidP="005B5532">
            <w:pPr>
              <w:pStyle w:val="TAC"/>
              <w:rPr>
                <w:lang w:val="fi-FI" w:eastAsia="fi-FI"/>
              </w:rPr>
            </w:pPr>
            <w:r w:rsidRPr="00FE760F">
              <w:rPr>
                <w:lang w:eastAsia="fi-FI"/>
              </w:rPr>
              <w:t>CA_n261D CA_n261G</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B5532" w:rsidRPr="00FE760F" w:rsidRDefault="005B5532" w:rsidP="005B5532">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B5532" w:rsidRPr="00FE760F" w:rsidRDefault="005B5532" w:rsidP="005B5532">
            <w:pPr>
              <w:pStyle w:val="TAC"/>
              <w:rPr>
                <w:lang w:val="fi-FI" w:eastAsia="fi-FI"/>
              </w:rPr>
            </w:pPr>
            <w:r w:rsidRPr="00FE760F">
              <w:rPr>
                <w:lang w:val="en-US" w:eastAsia="fi-FI"/>
              </w:rPr>
              <w:t>0</w:t>
            </w:r>
          </w:p>
        </w:tc>
      </w:tr>
      <w:tr w:rsidR="005B5532" w:rsidRPr="00FE760F" w14:paraId="78D11F36"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5003AE5"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4E031D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B5532" w:rsidRPr="00FE760F" w:rsidRDefault="005B5532" w:rsidP="005B5532">
            <w:pPr>
              <w:pStyle w:val="TAC"/>
              <w:rPr>
                <w:lang w:val="fi-FI" w:eastAsia="fi-FI"/>
              </w:rPr>
            </w:pPr>
          </w:p>
        </w:tc>
      </w:tr>
      <w:tr w:rsidR="005B5532" w:rsidRPr="00FE760F" w14:paraId="2FC3C3C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B5532" w:rsidRPr="00FE760F" w:rsidRDefault="005B5532" w:rsidP="005B5532">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B5532" w:rsidRPr="00FE760F" w:rsidRDefault="005B5532" w:rsidP="005B5532">
            <w:pPr>
              <w:pStyle w:val="TAC"/>
              <w:rPr>
                <w:lang w:val="fi-FI" w:eastAsia="fi-FI"/>
              </w:rPr>
            </w:pPr>
            <w:r w:rsidRPr="00FE760F">
              <w:rPr>
                <w:lang w:eastAsia="fi-FI"/>
              </w:rPr>
              <w:t>CA_n261D CA_n261H</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B5532" w:rsidRPr="00FE760F" w:rsidRDefault="005B5532" w:rsidP="005B5532">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B5532" w:rsidRPr="00FE760F" w:rsidRDefault="005B5532" w:rsidP="005B5532">
            <w:pPr>
              <w:pStyle w:val="TAC"/>
              <w:rPr>
                <w:lang w:val="fi-FI" w:eastAsia="fi-FI"/>
              </w:rPr>
            </w:pPr>
            <w:r w:rsidRPr="00FE760F">
              <w:rPr>
                <w:lang w:val="en-US" w:eastAsia="fi-FI"/>
              </w:rPr>
              <w:t>0</w:t>
            </w:r>
          </w:p>
        </w:tc>
      </w:tr>
      <w:tr w:rsidR="005B5532" w:rsidRPr="00FE760F" w14:paraId="43E11BB4"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210B16E8"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17A8C8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B5532" w:rsidRPr="00FE760F" w:rsidRDefault="005B5532" w:rsidP="005B5532">
            <w:pPr>
              <w:pStyle w:val="TAC"/>
              <w:rPr>
                <w:lang w:val="fi-FI" w:eastAsia="fi-FI"/>
              </w:rPr>
            </w:pPr>
          </w:p>
        </w:tc>
      </w:tr>
      <w:tr w:rsidR="005B5532" w:rsidRPr="00FE760F" w14:paraId="5B75CBBF"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B5532" w:rsidRPr="00FE760F" w:rsidRDefault="005B5532" w:rsidP="005B5532">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B5532" w:rsidRPr="00FE760F" w:rsidRDefault="005B5532" w:rsidP="005B5532">
            <w:pPr>
              <w:pStyle w:val="TAC"/>
              <w:rPr>
                <w:lang w:val="fi-FI" w:eastAsia="fi-FI"/>
              </w:rPr>
            </w:pPr>
            <w:r w:rsidRPr="00FE760F">
              <w:rPr>
                <w:lang w:eastAsia="fi-FI"/>
              </w:rPr>
              <w:t>CA_n261D CA_n261I</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B5532" w:rsidRPr="00FE760F" w:rsidRDefault="005B5532" w:rsidP="005B5532">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B5532" w:rsidRPr="00FE760F" w:rsidRDefault="005B5532" w:rsidP="005B5532">
            <w:pPr>
              <w:pStyle w:val="TAC"/>
              <w:rPr>
                <w:lang w:val="fi-FI" w:eastAsia="fi-FI"/>
              </w:rPr>
            </w:pPr>
            <w:r w:rsidRPr="00FE760F">
              <w:rPr>
                <w:lang w:val="en-US" w:eastAsia="fi-FI"/>
              </w:rPr>
              <w:t>0</w:t>
            </w:r>
          </w:p>
        </w:tc>
      </w:tr>
      <w:tr w:rsidR="005B5532" w:rsidRPr="00FE760F" w14:paraId="147B3F1A"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5D893D6D"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7506768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B5532" w:rsidRPr="00FE760F" w:rsidRDefault="005B5532" w:rsidP="005B5532">
            <w:pPr>
              <w:pStyle w:val="TAC"/>
              <w:rPr>
                <w:lang w:val="fi-FI" w:eastAsia="fi-FI"/>
              </w:rPr>
            </w:pPr>
          </w:p>
        </w:tc>
      </w:tr>
      <w:tr w:rsidR="005B5532" w:rsidRPr="00FE760F" w14:paraId="52D5103C"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B5532" w:rsidRPr="00FE760F" w:rsidRDefault="005B5532" w:rsidP="005B5532">
            <w:pPr>
              <w:pStyle w:val="TAC"/>
              <w:rPr>
                <w:lang w:val="fi-FI" w:eastAsia="fi-FI"/>
              </w:rPr>
            </w:pPr>
            <w:r w:rsidRPr="00FE760F">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B5532" w:rsidRPr="00FE760F" w:rsidRDefault="005B5532" w:rsidP="005B5532">
            <w:pPr>
              <w:pStyle w:val="TAC"/>
              <w:rPr>
                <w:lang w:val="fi-FI" w:eastAsia="fi-FI"/>
              </w:rPr>
            </w:pPr>
            <w:r w:rsidRPr="00FE760F">
              <w:rPr>
                <w:lang w:eastAsia="fi-FI"/>
              </w:rPr>
              <w:t>CA_n261D CA_n261O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B5532" w:rsidRPr="00FE760F" w:rsidRDefault="005B5532" w:rsidP="005B5532">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B5532" w:rsidRPr="00FE760F" w:rsidRDefault="005B5532" w:rsidP="005B5532">
            <w:pPr>
              <w:pStyle w:val="TAC"/>
              <w:rPr>
                <w:lang w:val="fi-FI" w:eastAsia="fi-FI"/>
              </w:rPr>
            </w:pPr>
            <w:r w:rsidRPr="00FE760F">
              <w:rPr>
                <w:lang w:val="en-US" w:eastAsia="fi-FI"/>
              </w:rPr>
              <w:t>0</w:t>
            </w:r>
          </w:p>
        </w:tc>
      </w:tr>
      <w:tr w:rsidR="005B5532" w:rsidRPr="00FE760F" w14:paraId="27D3F86F"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2808533"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6782AE1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B5532" w:rsidRPr="00FE760F" w:rsidRDefault="005B5532" w:rsidP="005B5532">
            <w:pPr>
              <w:pStyle w:val="TAC"/>
              <w:rPr>
                <w:lang w:val="fi-FI" w:eastAsia="fi-FI"/>
              </w:rPr>
            </w:pPr>
          </w:p>
        </w:tc>
      </w:tr>
      <w:tr w:rsidR="005B5532" w:rsidRPr="00FE760F" w14:paraId="288FC7A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B5532" w:rsidRPr="00FE760F" w:rsidRDefault="005B5532" w:rsidP="005B5532">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199BA9BF" w14:textId="77777777" w:rsidR="005B5532" w:rsidRPr="00FE760F" w:rsidRDefault="005B5532" w:rsidP="005B5532">
            <w:pPr>
              <w:pStyle w:val="TAC"/>
              <w:rPr>
                <w:lang w:val="fi-FI" w:eastAsia="fi-FI"/>
              </w:rPr>
            </w:pPr>
            <w:r w:rsidRPr="00FE760F">
              <w:rPr>
                <w:lang w:eastAsia="fi-FI"/>
              </w:rPr>
              <w:t>CA_n261D</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77777777" w:rsidR="005B5532" w:rsidRPr="00FE760F" w:rsidRDefault="005B5532" w:rsidP="005B5532">
            <w:pPr>
              <w:pStyle w:val="TAC"/>
              <w:rPr>
                <w:lang w:val="fi-FI" w:eastAsia="fi-FI"/>
              </w:rPr>
            </w:pPr>
            <w:r w:rsidRPr="00FE760F">
              <w:rPr>
                <w:lang w:eastAsia="fi-FI"/>
              </w:rPr>
              <w:t>750</w:t>
            </w:r>
            <w:r w:rsidRPr="00FE760F">
              <w:rPr>
                <w:vertAlign w:val="superscript"/>
                <w:lang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B5532" w:rsidRPr="00FE760F" w:rsidRDefault="005B5532" w:rsidP="005B5532">
            <w:pPr>
              <w:pStyle w:val="TAC"/>
              <w:rPr>
                <w:lang w:val="fi-FI" w:eastAsia="fi-FI"/>
              </w:rPr>
            </w:pPr>
            <w:r w:rsidRPr="00FE760F">
              <w:rPr>
                <w:lang w:val="en-US" w:eastAsia="fi-FI"/>
              </w:rPr>
              <w:t>0</w:t>
            </w:r>
          </w:p>
        </w:tc>
      </w:tr>
      <w:tr w:rsidR="005B5532" w:rsidRPr="00FE760F" w14:paraId="6CB20C5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B5532" w:rsidRPr="00FE760F" w:rsidRDefault="005B5532" w:rsidP="005B5532">
            <w:pPr>
              <w:pStyle w:val="TAC"/>
              <w:rPr>
                <w:lang w:val="fi-FI" w:eastAsia="fi-FI"/>
              </w:rPr>
            </w:pPr>
            <w:r w:rsidRPr="00FE760F">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B5532" w:rsidRPr="00FE760F" w:rsidRDefault="005B5532" w:rsidP="005B5532">
            <w:pPr>
              <w:pStyle w:val="TAC"/>
              <w:rPr>
                <w:lang w:val="fi-FI" w:eastAsia="fi-FI"/>
              </w:rPr>
            </w:pPr>
            <w:r w:rsidRPr="00FE760F">
              <w:rPr>
                <w:lang w:eastAsia="fi-FI"/>
              </w:rPr>
              <w:t>CA_n261D CA_n261P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B5532" w:rsidRPr="00FE760F" w:rsidRDefault="005B5532" w:rsidP="005B5532">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B5532" w:rsidRPr="00FE760F" w:rsidRDefault="005B5532" w:rsidP="005B5532">
            <w:pPr>
              <w:pStyle w:val="TAC"/>
              <w:rPr>
                <w:lang w:val="fi-FI" w:eastAsia="fi-FI"/>
              </w:rPr>
            </w:pPr>
            <w:r w:rsidRPr="00FE760F">
              <w:rPr>
                <w:lang w:val="en-US" w:eastAsia="fi-FI"/>
              </w:rPr>
              <w:t>0</w:t>
            </w:r>
          </w:p>
        </w:tc>
      </w:tr>
      <w:tr w:rsidR="005B5532" w:rsidRPr="00FE760F" w14:paraId="50827503"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31FD528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5E55087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B5532" w:rsidRPr="00FE760F" w:rsidRDefault="005B5532" w:rsidP="005B5532">
            <w:pPr>
              <w:pStyle w:val="TAC"/>
              <w:rPr>
                <w:lang w:val="fi-FI" w:eastAsia="fi-FI"/>
              </w:rPr>
            </w:pPr>
          </w:p>
        </w:tc>
      </w:tr>
      <w:tr w:rsidR="005B5532" w:rsidRPr="00FE760F" w14:paraId="296D1636"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B5532" w:rsidRPr="00FE760F" w:rsidRDefault="005B5532" w:rsidP="005B5532">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B5532" w:rsidRPr="00FE760F" w:rsidRDefault="005B5532" w:rsidP="005B5532">
            <w:pPr>
              <w:pStyle w:val="TAC"/>
              <w:rPr>
                <w:lang w:val="fi-FI" w:eastAsia="fi-FI"/>
              </w:rPr>
            </w:pPr>
            <w:r w:rsidRPr="00FE760F">
              <w:rPr>
                <w:lang w:eastAsia="fi-FI"/>
              </w:rPr>
              <w:t>CA_n261D CA_n261Q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B5532" w:rsidRPr="00FE760F" w:rsidRDefault="005B5532" w:rsidP="005B5532">
            <w:pPr>
              <w:pStyle w:val="TAC"/>
              <w:rPr>
                <w:lang w:val="fi-FI" w:eastAsia="fi-FI"/>
              </w:rPr>
            </w:pPr>
            <w:r w:rsidRPr="00FE760F">
              <w:rPr>
                <w:lang w:eastAsia="fi-FI"/>
              </w:rPr>
              <w:t xml:space="preserve">CA_n261D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B5532" w:rsidRPr="00FE760F" w:rsidRDefault="005B5532" w:rsidP="005B5532">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B5532" w:rsidRPr="00FE760F" w:rsidRDefault="005B5532" w:rsidP="005B5532">
            <w:pPr>
              <w:pStyle w:val="TAC"/>
              <w:rPr>
                <w:lang w:val="fi-FI" w:eastAsia="fi-FI"/>
              </w:rPr>
            </w:pPr>
            <w:r w:rsidRPr="00FE760F">
              <w:rPr>
                <w:lang w:val="en-US" w:eastAsia="fi-FI"/>
              </w:rPr>
              <w:t>0</w:t>
            </w:r>
          </w:p>
        </w:tc>
      </w:tr>
      <w:tr w:rsidR="005B5532" w:rsidRPr="00FE760F" w14:paraId="43A5EEA7"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8519BC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DD3500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B5532" w:rsidRPr="00FE760F" w:rsidRDefault="005B5532" w:rsidP="005B5532">
            <w:pPr>
              <w:pStyle w:val="TAC"/>
              <w:rPr>
                <w:lang w:val="fi-FI" w:eastAsia="fi-FI"/>
              </w:rPr>
            </w:pPr>
          </w:p>
        </w:tc>
      </w:tr>
      <w:tr w:rsidR="005B5532" w:rsidRPr="00FE760F" w14:paraId="0778F9B8"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B5532" w:rsidRPr="00FE760F" w:rsidRDefault="005B5532" w:rsidP="005B5532">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B5532" w:rsidRPr="00FE760F" w:rsidRDefault="005B5532" w:rsidP="005B5532">
            <w:pPr>
              <w:pStyle w:val="TAC"/>
              <w:rPr>
                <w:lang w:val="fi-FI" w:eastAsia="fi-FI"/>
              </w:rPr>
            </w:pPr>
            <w:r w:rsidRPr="00FE760F">
              <w:rPr>
                <w:lang w:eastAsia="fi-FI"/>
              </w:rPr>
              <w:t>CA_n261E CA_n261O</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B5532" w:rsidRPr="00FE760F" w:rsidRDefault="005B5532" w:rsidP="005B5532">
            <w:pPr>
              <w:pStyle w:val="TAC"/>
              <w:rPr>
                <w:lang w:val="fi-FI" w:eastAsia="fi-FI"/>
              </w:rPr>
            </w:pPr>
            <w:r w:rsidRPr="00FE760F">
              <w:rPr>
                <w:lang w:eastAsia="fi-FI"/>
              </w:rPr>
              <w:t xml:space="preserve">CA_n261E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B5532" w:rsidRPr="00FE760F" w:rsidRDefault="005B5532" w:rsidP="005B5532">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B5532" w:rsidRPr="00FE760F" w:rsidRDefault="005B5532" w:rsidP="005B5532">
            <w:pPr>
              <w:pStyle w:val="TAC"/>
              <w:rPr>
                <w:lang w:val="fi-FI" w:eastAsia="fi-FI"/>
              </w:rPr>
            </w:pPr>
            <w:r w:rsidRPr="00FE760F">
              <w:rPr>
                <w:lang w:val="en-US" w:eastAsia="fi-FI"/>
              </w:rPr>
              <w:t>0</w:t>
            </w:r>
          </w:p>
        </w:tc>
      </w:tr>
      <w:tr w:rsidR="005B5532" w:rsidRPr="00FE760F" w14:paraId="65261565"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1F95BCE9"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4E7CF90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B5532" w:rsidRPr="00FE760F" w:rsidRDefault="005B5532" w:rsidP="005B5532">
            <w:pPr>
              <w:pStyle w:val="TAC"/>
              <w:rPr>
                <w:lang w:val="fi-FI" w:eastAsia="fi-FI"/>
              </w:rPr>
            </w:pPr>
          </w:p>
        </w:tc>
      </w:tr>
      <w:tr w:rsidR="005B5532" w:rsidRPr="00FE760F" w14:paraId="32BCFBF3"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B5532" w:rsidRPr="00FE760F" w:rsidRDefault="005B5532" w:rsidP="005B5532">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B5532" w:rsidRPr="00FE760F" w:rsidRDefault="005B5532" w:rsidP="005B5532">
            <w:pPr>
              <w:pStyle w:val="TAC"/>
              <w:rPr>
                <w:lang w:val="fi-FI" w:eastAsia="fi-FI"/>
              </w:rPr>
            </w:pPr>
            <w:r w:rsidRPr="00FE760F">
              <w:rPr>
                <w:lang w:eastAsia="fi-FI"/>
              </w:rPr>
              <w:t>CA_n261E CA_n261P</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B5532" w:rsidRPr="00FE760F" w:rsidRDefault="005B5532" w:rsidP="005B5532">
            <w:pPr>
              <w:pStyle w:val="TAC"/>
              <w:rPr>
                <w:lang w:val="fi-FI" w:eastAsia="fi-FI"/>
              </w:rPr>
            </w:pPr>
            <w:r w:rsidRPr="00FE760F">
              <w:rPr>
                <w:lang w:eastAsia="fi-FI"/>
              </w:rPr>
              <w:t xml:space="preserve">CA_n261E </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B5532" w:rsidRPr="00FE760F" w:rsidRDefault="005B5532" w:rsidP="005B5532">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77777777" w:rsidR="005B5532" w:rsidRPr="00FE760F" w:rsidRDefault="005B5532" w:rsidP="005B5532">
            <w:pPr>
              <w:pStyle w:val="TAC"/>
              <w:rPr>
                <w:lang w:val="fi-FI" w:eastAsia="fi-FI"/>
              </w:rPr>
            </w:pPr>
            <w:r w:rsidRPr="00FE760F">
              <w:rPr>
                <w:lang w:val="en-US" w:eastAsia="fi-FI"/>
              </w:rPr>
              <w:t>900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B5532" w:rsidRPr="00FE760F" w:rsidRDefault="005B5532" w:rsidP="005B5532">
            <w:pPr>
              <w:pStyle w:val="TAC"/>
              <w:rPr>
                <w:lang w:val="fi-FI" w:eastAsia="fi-FI"/>
              </w:rPr>
            </w:pPr>
            <w:r w:rsidRPr="00FE760F">
              <w:rPr>
                <w:lang w:val="en-US" w:eastAsia="fi-FI"/>
              </w:rPr>
              <w:t>0</w:t>
            </w:r>
          </w:p>
        </w:tc>
      </w:tr>
      <w:tr w:rsidR="005B5532" w:rsidRPr="00FE760F" w14:paraId="75809EC7" w14:textId="77777777" w:rsidTr="00F46140">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3D6DFD0F"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3F92043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B5532" w:rsidRPr="00FE760F" w:rsidRDefault="005B5532" w:rsidP="005B5532">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B5532" w:rsidRPr="00FE760F" w:rsidRDefault="005B5532" w:rsidP="005B5532">
            <w:pPr>
              <w:pStyle w:val="TAC"/>
              <w:rPr>
                <w:lang w:val="fi-FI" w:eastAsia="fi-FI"/>
              </w:rPr>
            </w:pPr>
          </w:p>
        </w:tc>
      </w:tr>
      <w:tr w:rsidR="005B5532" w:rsidRPr="00FE760F" w14:paraId="3BAFD60E" w14:textId="77777777" w:rsidTr="007274DE">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B5532" w:rsidRPr="00FE760F" w:rsidRDefault="005B5532" w:rsidP="005B5532">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B5532" w:rsidRPr="00FE760F" w:rsidRDefault="005B5532" w:rsidP="005B5532">
            <w:pPr>
              <w:pStyle w:val="TAC"/>
              <w:rPr>
                <w:lang w:val="fi-FI" w:eastAsia="fi-FI"/>
              </w:rPr>
            </w:pPr>
            <w:r w:rsidRPr="00FE760F">
              <w:rPr>
                <w:lang w:eastAsia="fi-FI"/>
              </w:rPr>
              <w:t>CA_n261E CA_n261Q</w:t>
            </w:r>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B5532" w:rsidRPr="00FE760F" w:rsidRDefault="005B5532" w:rsidP="005B5532">
            <w:pPr>
              <w:pStyle w:val="TAC"/>
              <w:rPr>
                <w:lang w:val="fi-FI" w:eastAsia="fi-FI"/>
              </w:rPr>
            </w:pPr>
            <w:r w:rsidRPr="00FE760F">
              <w:rPr>
                <w:lang w:eastAsia="fi-FI"/>
              </w:rPr>
              <w:t>CA_n261E</w:t>
            </w:r>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B5532" w:rsidRPr="00FE760F" w:rsidRDefault="005B5532" w:rsidP="005B5532">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B5532" w:rsidRPr="00FE760F" w:rsidRDefault="005B5532" w:rsidP="005B5532">
            <w:pPr>
              <w:pStyle w:val="TAC"/>
              <w:rPr>
                <w:lang w:val="fi-FI" w:eastAsia="fi-FI"/>
              </w:rPr>
            </w:pPr>
            <w:r w:rsidRPr="00FE760F">
              <w:rPr>
                <w:lang w:val="en-US" w:eastAsia="fi-FI"/>
              </w:rPr>
              <w:t>0</w:t>
            </w:r>
          </w:p>
        </w:tc>
      </w:tr>
      <w:tr w:rsidR="005B5532" w:rsidRPr="00FE760F" w14:paraId="7BA46962" w14:textId="77777777" w:rsidTr="00F46140">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B5532" w:rsidRPr="00FE760F" w:rsidRDefault="005B5532" w:rsidP="005B5532">
            <w:pPr>
              <w:pStyle w:val="TAC"/>
              <w:rPr>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
          <w:p w14:paraId="61446B45" w14:textId="77777777" w:rsidR="005B5532" w:rsidRPr="00FE760F" w:rsidRDefault="005B5532" w:rsidP="005B5532">
            <w:pPr>
              <w:pStyle w:val="TAC"/>
              <w:rPr>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
          <w:p w14:paraId="18D42FC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B5532" w:rsidRPr="00FE760F" w:rsidRDefault="005B5532" w:rsidP="005B5532">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B5532" w:rsidRPr="00FE760F" w:rsidRDefault="005B5532" w:rsidP="005B5532">
            <w:pPr>
              <w:pStyle w:val="TAC"/>
              <w:rPr>
                <w:lang w:val="fi-FI" w:eastAsia="fi-FI"/>
              </w:rPr>
            </w:pPr>
          </w:p>
        </w:tc>
      </w:tr>
      <w:tr w:rsidR="005B5532" w:rsidRPr="00FE760F" w14:paraId="34DD3538"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B5532" w:rsidRPr="00FE760F" w:rsidRDefault="005B5532" w:rsidP="005B5532">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59B65847"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3656EBD"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2556256C"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B5532" w:rsidRPr="00FE760F" w:rsidRDefault="005B5532" w:rsidP="005B5532">
            <w:pPr>
              <w:pStyle w:val="TAC"/>
              <w:rPr>
                <w:lang w:val="fi-FI" w:eastAsia="fi-FI"/>
              </w:rPr>
            </w:pPr>
            <w:r w:rsidRPr="00FE760F">
              <w:rPr>
                <w:lang w:val="en-US" w:eastAsia="fi-FI"/>
              </w:rPr>
              <w:t>0</w:t>
            </w:r>
          </w:p>
        </w:tc>
      </w:tr>
      <w:tr w:rsidR="005B5532" w:rsidRPr="00FE760F" w14:paraId="10C9410E"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B5532" w:rsidRPr="00FE760F" w:rsidRDefault="005B5532" w:rsidP="005B5532">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65339CB"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71DD22BE"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4B8AD8EB" w14:textId="77777777" w:rsidR="005B5532" w:rsidRPr="00FE760F" w:rsidRDefault="005B5532" w:rsidP="005B5532">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B5532" w:rsidRPr="00FE760F" w:rsidRDefault="005B5532" w:rsidP="005B5532">
            <w:pPr>
              <w:pStyle w:val="TAC"/>
              <w:rPr>
                <w:lang w:val="fi-FI" w:eastAsia="fi-FI"/>
              </w:rPr>
            </w:pPr>
            <w:r w:rsidRPr="00FE760F">
              <w:rPr>
                <w:lang w:val="en-US" w:eastAsia="fi-FI"/>
              </w:rPr>
              <w:t>0</w:t>
            </w:r>
          </w:p>
        </w:tc>
      </w:tr>
      <w:tr w:rsidR="005B5532"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5B5532" w:rsidRPr="00FE760F" w:rsidRDefault="005B5532" w:rsidP="005B5532">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5B5532" w:rsidRPr="00FE760F" w:rsidRDefault="005B5532" w:rsidP="005B5532">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5B5532" w:rsidRPr="00FE760F" w:rsidRDefault="005B5532" w:rsidP="005B5532">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77777777" w:rsidR="005B5532" w:rsidRPr="00FE760F" w:rsidRDefault="005B5532" w:rsidP="005B5532">
            <w:pPr>
              <w:pStyle w:val="TAC"/>
              <w:rPr>
                <w:lang w:val="fi-FI" w:eastAsia="fi-FI"/>
              </w:rPr>
            </w:pPr>
            <w:r w:rsidRPr="00FE760F">
              <w:rPr>
                <w:lang w:val="en-US" w:eastAsia="fi-FI"/>
              </w:rPr>
              <w:t>700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78B5D78A"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5B5532" w:rsidRPr="00FE760F" w:rsidRDefault="005B5532" w:rsidP="005B5532">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537C6D72" w14:textId="77777777" w:rsidR="005B5532" w:rsidRPr="00FE760F" w:rsidRDefault="005B5532" w:rsidP="005B5532">
            <w:pPr>
              <w:pStyle w:val="TAC"/>
              <w:rPr>
                <w:lang w:val="fi-FI" w:eastAsia="fi-FI"/>
              </w:rPr>
            </w:pPr>
            <w:r w:rsidRPr="00FE760F">
              <w:rPr>
                <w:lang w:eastAsia="fi-FI"/>
              </w:rPr>
              <w:t>CA_n261G</w:t>
            </w:r>
          </w:p>
        </w:tc>
        <w:tc>
          <w:tcPr>
            <w:tcW w:w="851" w:type="dxa"/>
            <w:tcBorders>
              <w:top w:val="nil"/>
              <w:left w:val="nil"/>
              <w:bottom w:val="single" w:sz="4" w:space="0" w:color="auto"/>
              <w:right w:val="single" w:sz="4" w:space="0" w:color="auto"/>
            </w:tcBorders>
            <w:shd w:val="clear" w:color="auto" w:fill="auto"/>
            <w:vAlign w:val="center"/>
            <w:hideMark/>
          </w:tcPr>
          <w:p w14:paraId="677F7F69"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5B5532" w:rsidRPr="00FE760F" w:rsidRDefault="005B5532" w:rsidP="005B5532">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0FED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5B5532" w:rsidRPr="00FE760F" w:rsidRDefault="005B5532" w:rsidP="005B5532">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7777777" w:rsidR="005B5532" w:rsidRPr="00FE760F" w:rsidRDefault="005B5532" w:rsidP="005B5532">
            <w:pPr>
              <w:pStyle w:val="TAC"/>
              <w:rPr>
                <w:lang w:val="fi-FI" w:eastAsia="fi-FI"/>
              </w:rPr>
            </w:pPr>
            <w:r w:rsidRPr="00FE760F">
              <w:rPr>
                <w:lang w:val="en-US" w:eastAsia="fi-FI"/>
              </w:rPr>
              <w:t>-</w:t>
            </w:r>
          </w:p>
        </w:tc>
        <w:tc>
          <w:tcPr>
            <w:tcW w:w="878" w:type="dxa"/>
            <w:tcBorders>
              <w:top w:val="nil"/>
              <w:left w:val="nil"/>
              <w:bottom w:val="single" w:sz="4" w:space="0" w:color="auto"/>
              <w:right w:val="single" w:sz="4" w:space="0" w:color="auto"/>
            </w:tcBorders>
            <w:shd w:val="clear" w:color="auto" w:fill="auto"/>
            <w:vAlign w:val="center"/>
            <w:hideMark/>
          </w:tcPr>
          <w:p w14:paraId="2EA37B6C" w14:textId="77777777" w:rsidR="005B5532" w:rsidRPr="00FE760F" w:rsidRDefault="005B5532" w:rsidP="005B5532">
            <w:pPr>
              <w:pStyle w:val="TAC"/>
              <w:rPr>
                <w:lang w:val="fi-FI" w:eastAsia="fi-FI"/>
              </w:rPr>
            </w:pPr>
            <w:r w:rsidRPr="00FE760F">
              <w:rPr>
                <w:lang w:eastAsia="fi-FI"/>
              </w:rPr>
              <w:t>CA_n261G</w:t>
            </w:r>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5B5532" w:rsidRPr="00FE760F" w:rsidRDefault="005B5532" w:rsidP="005B5532">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5B5532" w:rsidRPr="00FE760F" w:rsidRDefault="005B5532" w:rsidP="005B5532">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5B5532" w:rsidRPr="00FE760F" w:rsidRDefault="005B5532" w:rsidP="005B5532">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5B5532" w:rsidRPr="00FE760F" w:rsidRDefault="005B5532" w:rsidP="005B5532">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5B5532" w:rsidRPr="00FE760F" w:rsidRDefault="005B5532" w:rsidP="005B5532">
            <w:pPr>
              <w:pStyle w:val="TAC"/>
              <w:rPr>
                <w:lang w:val="fi-FI" w:eastAsia="fi-FI"/>
              </w:rPr>
            </w:pPr>
            <w:r w:rsidRPr="00FE760F">
              <w:rPr>
                <w:lang w:val="en-US" w:eastAsia="fi-FI"/>
              </w:rPr>
              <w:t>0</w:t>
            </w:r>
          </w:p>
        </w:tc>
      </w:tr>
      <w:tr w:rsidR="005B5532"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5B5532" w:rsidRPr="00FE760F" w:rsidRDefault="005B5532" w:rsidP="005B5532">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5B5532" w:rsidRPr="00FE760F" w:rsidRDefault="005B5532" w:rsidP="005B5532">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5B5532" w:rsidRPr="00FE760F" w:rsidRDefault="005B5532" w:rsidP="005B5532">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77777777" w:rsidR="005B5532" w:rsidRPr="00FE760F" w:rsidRDefault="005B5532" w:rsidP="005B5532">
            <w:pPr>
              <w:pStyle w:val="TAC"/>
              <w:rPr>
                <w:lang w:val="fi-FI" w:eastAsia="fi-FI"/>
              </w:rPr>
            </w:pPr>
            <w:r w:rsidRPr="00FE760F">
              <w:rPr>
                <w:lang w:val="en-US" w:eastAsia="fi-FI"/>
              </w:rPr>
              <w:t>700</w:t>
            </w:r>
            <w:r w:rsidRPr="00FE760F">
              <w:rPr>
                <w:vertAlign w:val="superscript"/>
                <w:lang w:val="en-US" w:eastAsia="fi-FI"/>
              </w:rPr>
              <w:t>1</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5B5532" w:rsidRPr="00FE760F" w:rsidRDefault="005B5532" w:rsidP="005B5532">
            <w:pPr>
              <w:pStyle w:val="TAC"/>
              <w:rPr>
                <w:lang w:val="fi-FI" w:eastAsia="fi-FI"/>
              </w:rPr>
            </w:pPr>
            <w:r w:rsidRPr="00FE760F">
              <w:rPr>
                <w:lang w:val="en-US" w:eastAsia="fi-FI"/>
              </w:rPr>
              <w:t>0</w:t>
            </w:r>
          </w:p>
        </w:tc>
      </w:tr>
      <w:tr w:rsidR="005B5532" w:rsidRPr="00FE760F" w14:paraId="2A6972AC"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5B5532" w:rsidRPr="00FE760F" w:rsidRDefault="005B5532" w:rsidP="005B5532">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D526017" w14:textId="77777777" w:rsidR="005B5532" w:rsidRPr="00FE760F" w:rsidRDefault="005B5532" w:rsidP="005B5532">
            <w:pPr>
              <w:pStyle w:val="TAC"/>
              <w:rPr>
                <w:lang w:val="fi-FI" w:eastAsia="fi-FI"/>
              </w:rPr>
            </w:pPr>
            <w:r w:rsidRPr="00FE760F">
              <w:rPr>
                <w:lang w:val="en-US" w:eastAsia="ko-KR"/>
              </w:rPr>
              <w:t>-</w:t>
            </w:r>
          </w:p>
        </w:tc>
        <w:tc>
          <w:tcPr>
            <w:tcW w:w="878" w:type="dxa"/>
            <w:tcBorders>
              <w:top w:val="nil"/>
              <w:left w:val="nil"/>
              <w:bottom w:val="single" w:sz="4" w:space="0" w:color="auto"/>
              <w:right w:val="single" w:sz="4" w:space="0" w:color="auto"/>
            </w:tcBorders>
            <w:shd w:val="clear" w:color="auto" w:fill="auto"/>
            <w:vAlign w:val="center"/>
            <w:hideMark/>
          </w:tcPr>
          <w:p w14:paraId="4C3D241A" w14:textId="77777777" w:rsidR="005B5532" w:rsidRPr="00FE760F" w:rsidRDefault="005B5532" w:rsidP="005B5532">
            <w:pPr>
              <w:pStyle w:val="TAC"/>
              <w:rPr>
                <w:lang w:val="fi-FI" w:eastAsia="fi-FI"/>
              </w:rPr>
            </w:pPr>
            <w:r w:rsidRPr="00FE760F">
              <w:rPr>
                <w:lang w:eastAsia="fi-FI"/>
              </w:rPr>
              <w:t>CA_n261H</w:t>
            </w:r>
          </w:p>
        </w:tc>
        <w:tc>
          <w:tcPr>
            <w:tcW w:w="851" w:type="dxa"/>
            <w:tcBorders>
              <w:top w:val="nil"/>
              <w:left w:val="nil"/>
              <w:bottom w:val="single" w:sz="4" w:space="0" w:color="auto"/>
              <w:right w:val="single" w:sz="4" w:space="0" w:color="auto"/>
            </w:tcBorders>
            <w:shd w:val="clear" w:color="auto" w:fill="auto"/>
            <w:vAlign w:val="center"/>
            <w:hideMark/>
          </w:tcPr>
          <w:p w14:paraId="609ED9CD" w14:textId="77777777" w:rsidR="005B5532" w:rsidRPr="00FE760F" w:rsidRDefault="005B5532" w:rsidP="005B5532">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5B5532" w:rsidRPr="00FE760F" w:rsidRDefault="005B5532" w:rsidP="005B5532">
            <w:pPr>
              <w:pStyle w:val="TAC"/>
              <w:rPr>
                <w:lang w:val="fi-FI" w:eastAsia="fi-FI"/>
              </w:rPr>
            </w:pPr>
            <w:r w:rsidRPr="00FE760F">
              <w:rPr>
                <w:lang w:val="en-US" w:eastAsia="fi-FI"/>
              </w:rPr>
              <w:t>0</w:t>
            </w:r>
          </w:p>
        </w:tc>
      </w:tr>
      <w:tr w:rsidR="005B5532"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5B5532" w:rsidRPr="00FE760F" w:rsidRDefault="005B5532" w:rsidP="005B5532">
            <w:pPr>
              <w:pStyle w:val="TAN"/>
              <w:rPr>
                <w:rFonts w:eastAsia="Yu Mincho"/>
                <w:lang w:val="en-US" w:eastAsia="zh-CN"/>
              </w:rPr>
            </w:pPr>
            <w:bookmarkStart w:id="303" w:name="_Hlk31892489"/>
            <w:r w:rsidRPr="00FE760F">
              <w:rPr>
                <w:lang w:val="en-US"/>
              </w:rPr>
              <w:t>NOTE 1:</w:t>
            </w:r>
            <w:r w:rsidRPr="00FE760F">
              <w:tab/>
            </w:r>
            <w:r w:rsidRPr="00FE760F">
              <w:rPr>
                <w:lang w:val="en-US"/>
              </w:rPr>
              <w:t>Void</w:t>
            </w:r>
          </w:p>
          <w:p w14:paraId="6386157C" w14:textId="77777777" w:rsidR="005B5532" w:rsidRPr="00FE760F" w:rsidRDefault="005B5532" w:rsidP="005B5532">
            <w:pPr>
              <w:pStyle w:val="TAN"/>
            </w:pPr>
            <w:r w:rsidRPr="00FE760F">
              <w:t>NOTE 2:</w:t>
            </w:r>
            <w:r w:rsidRPr="00FE760F">
              <w:tab/>
              <w:t>Void</w:t>
            </w:r>
          </w:p>
          <w:p w14:paraId="29F31907" w14:textId="77777777" w:rsidR="005B5532" w:rsidRPr="00FE760F" w:rsidRDefault="005B5532" w:rsidP="005B5532">
            <w:pPr>
              <w:pStyle w:val="TAN"/>
            </w:pPr>
            <w:r w:rsidRPr="00FE760F">
              <w:t>NOTE 3:</w:t>
            </w:r>
            <w:r w:rsidRPr="00FE760F">
              <w:tab/>
              <w:t>Channel bandwidth per operating band defined in Table 5.3.5-1</w:t>
            </w:r>
          </w:p>
          <w:p w14:paraId="6E13F95B" w14:textId="77777777" w:rsidR="005B5532" w:rsidRPr="00FE760F" w:rsidRDefault="005B5532" w:rsidP="005B5532">
            <w:pPr>
              <w:pStyle w:val="TAN"/>
            </w:pPr>
            <w:r w:rsidRPr="00FE760F">
              <w:t>NOTE 4:</w:t>
            </w:r>
            <w:r w:rsidRPr="00FE760F">
              <w:tab/>
              <w:t xml:space="preserve">Configurations for intra-band contiguous CA defined in Table 5.5A.1-1 </w:t>
            </w:r>
          </w:p>
          <w:p w14:paraId="0F5213C5" w14:textId="77777777" w:rsidR="005B5532" w:rsidRPr="00FE760F" w:rsidRDefault="005B5532" w:rsidP="005B5532">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5B5532" w:rsidRPr="00FE760F" w:rsidRDefault="005B5532" w:rsidP="005B5532">
            <w:pPr>
              <w:pStyle w:val="TAN"/>
            </w:pPr>
            <w:r w:rsidRPr="00FE760F">
              <w:t>NOTE 6:</w:t>
            </w:r>
            <w:r w:rsidRPr="00FE760F">
              <w:tab/>
              <w:t>Void</w:t>
            </w:r>
          </w:p>
          <w:p w14:paraId="09B21EEA" w14:textId="77777777" w:rsidR="005B5532" w:rsidRPr="00FE760F" w:rsidRDefault="005B5532" w:rsidP="005B5532">
            <w:pPr>
              <w:pStyle w:val="TAN"/>
              <w:rPr>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303"/>
          </w:p>
        </w:tc>
      </w:tr>
    </w:tbl>
    <w:p w14:paraId="1196E877" w14:textId="77777777" w:rsidR="005B5532" w:rsidRPr="00FE760F" w:rsidRDefault="005B5532" w:rsidP="005B5532"/>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102"/>
        <w:gridCol w:w="752"/>
        <w:gridCol w:w="707"/>
        <w:gridCol w:w="713"/>
        <w:gridCol w:w="856"/>
        <w:gridCol w:w="137"/>
        <w:gridCol w:w="557"/>
        <w:gridCol w:w="10"/>
        <w:gridCol w:w="672"/>
        <w:gridCol w:w="30"/>
        <w:gridCol w:w="688"/>
        <w:gridCol w:w="24"/>
        <w:gridCol w:w="717"/>
        <w:gridCol w:w="712"/>
        <w:gridCol w:w="709"/>
        <w:gridCol w:w="709"/>
        <w:gridCol w:w="710"/>
        <w:gridCol w:w="709"/>
        <w:gridCol w:w="709"/>
        <w:gridCol w:w="706"/>
        <w:gridCol w:w="1131"/>
        <w:gridCol w:w="709"/>
      </w:tblGrid>
      <w:tr w:rsidR="005B5532" w:rsidRPr="00FE760F" w14:paraId="4CE6106D" w14:textId="77777777" w:rsidTr="007274DE">
        <w:trPr>
          <w:tblHeader/>
          <w:jc w:val="center"/>
        </w:trPr>
        <w:tc>
          <w:tcPr>
            <w:tcW w:w="15588" w:type="dxa"/>
            <w:gridSpan w:val="23"/>
          </w:tcPr>
          <w:p w14:paraId="6560C803" w14:textId="77777777" w:rsidR="005B5532" w:rsidRPr="00FE760F" w:rsidRDefault="005B5532" w:rsidP="007274DE">
            <w:pPr>
              <w:pStyle w:val="TAH"/>
              <w:keepNext w:val="0"/>
              <w:keepLines w:val="0"/>
            </w:pPr>
          </w:p>
        </w:tc>
      </w:tr>
      <w:tr w:rsidR="005B5532" w:rsidRPr="00FE760F" w14:paraId="027B4D6B" w14:textId="77777777" w:rsidTr="007274DE">
        <w:trPr>
          <w:tblHeader/>
          <w:jc w:val="center"/>
        </w:trPr>
        <w:tc>
          <w:tcPr>
            <w:tcW w:w="1819" w:type="dxa"/>
            <w:vAlign w:val="center"/>
          </w:tcPr>
          <w:p w14:paraId="311110AC" w14:textId="77777777" w:rsidR="005B5532" w:rsidRPr="00FE760F" w:rsidRDefault="005B5532" w:rsidP="007274DE">
            <w:pPr>
              <w:pStyle w:val="TAH"/>
              <w:keepNext w:val="0"/>
              <w:keepLines w:val="0"/>
              <w:rPr>
                <w:lang w:val="en-US"/>
              </w:rPr>
            </w:pPr>
          </w:p>
        </w:tc>
        <w:tc>
          <w:tcPr>
            <w:tcW w:w="1102" w:type="dxa"/>
            <w:vAlign w:val="center"/>
          </w:tcPr>
          <w:p w14:paraId="76B95F9D" w14:textId="77777777" w:rsidR="005B5532" w:rsidRPr="00FE760F" w:rsidRDefault="005B5532" w:rsidP="007274DE">
            <w:pPr>
              <w:pStyle w:val="TAH"/>
              <w:keepNext w:val="0"/>
              <w:keepLines w:val="0"/>
              <w:rPr>
                <w:lang w:val="en-US"/>
              </w:rPr>
            </w:pPr>
          </w:p>
        </w:tc>
        <w:tc>
          <w:tcPr>
            <w:tcW w:w="752" w:type="dxa"/>
            <w:shd w:val="clear" w:color="auto" w:fill="auto"/>
            <w:vAlign w:val="center"/>
          </w:tcPr>
          <w:p w14:paraId="4095EEAA" w14:textId="77777777" w:rsidR="005B5532" w:rsidRPr="00FE760F" w:rsidRDefault="005B5532" w:rsidP="007274DE">
            <w:pPr>
              <w:pStyle w:val="TAH"/>
              <w:keepNext w:val="0"/>
              <w:keepLines w:val="0"/>
              <w:rPr>
                <w:lang w:val="en-US"/>
              </w:rPr>
            </w:pPr>
          </w:p>
        </w:tc>
        <w:tc>
          <w:tcPr>
            <w:tcW w:w="707" w:type="dxa"/>
            <w:shd w:val="clear" w:color="auto" w:fill="auto"/>
            <w:vAlign w:val="center"/>
          </w:tcPr>
          <w:p w14:paraId="52F1C77F" w14:textId="77777777" w:rsidR="005B5532" w:rsidRPr="00FE760F" w:rsidRDefault="005B5532" w:rsidP="007274DE">
            <w:pPr>
              <w:pStyle w:val="TAH"/>
              <w:keepNext w:val="0"/>
              <w:keepLines w:val="0"/>
              <w:rPr>
                <w:lang w:val="en-US"/>
              </w:rPr>
            </w:pPr>
          </w:p>
        </w:tc>
        <w:tc>
          <w:tcPr>
            <w:tcW w:w="713" w:type="dxa"/>
            <w:vAlign w:val="center"/>
          </w:tcPr>
          <w:p w14:paraId="207F47E1" w14:textId="77777777" w:rsidR="005B5532" w:rsidRPr="00FE760F" w:rsidRDefault="005B5532" w:rsidP="007274DE">
            <w:pPr>
              <w:pStyle w:val="TAH"/>
              <w:keepNext w:val="0"/>
              <w:keepLines w:val="0"/>
              <w:rPr>
                <w:lang w:val="en-US"/>
              </w:rPr>
            </w:pPr>
          </w:p>
        </w:tc>
        <w:tc>
          <w:tcPr>
            <w:tcW w:w="856" w:type="dxa"/>
            <w:vAlign w:val="center"/>
          </w:tcPr>
          <w:p w14:paraId="4DF53610" w14:textId="77777777" w:rsidR="005B5532" w:rsidRPr="00FE760F" w:rsidRDefault="005B5532" w:rsidP="007274DE">
            <w:pPr>
              <w:pStyle w:val="TAH"/>
              <w:keepNext w:val="0"/>
              <w:keepLines w:val="0"/>
              <w:rPr>
                <w:lang w:val="en-US"/>
              </w:rPr>
            </w:pPr>
          </w:p>
        </w:tc>
        <w:tc>
          <w:tcPr>
            <w:tcW w:w="694" w:type="dxa"/>
            <w:gridSpan w:val="2"/>
            <w:vAlign w:val="center"/>
          </w:tcPr>
          <w:p w14:paraId="5327EDE9" w14:textId="77777777" w:rsidR="005B5532" w:rsidRPr="00FE760F" w:rsidRDefault="005B5532" w:rsidP="007274DE">
            <w:pPr>
              <w:pStyle w:val="TAH"/>
              <w:keepNext w:val="0"/>
              <w:keepLines w:val="0"/>
              <w:rPr>
                <w:bCs/>
                <w:szCs w:val="18"/>
                <w:lang w:val="en-US" w:eastAsia="ko-KR"/>
              </w:rPr>
            </w:pPr>
          </w:p>
        </w:tc>
        <w:tc>
          <w:tcPr>
            <w:tcW w:w="712" w:type="dxa"/>
            <w:gridSpan w:val="3"/>
            <w:vAlign w:val="center"/>
          </w:tcPr>
          <w:p w14:paraId="3DDEE547" w14:textId="77777777" w:rsidR="005B5532" w:rsidRPr="00FE760F" w:rsidRDefault="005B5532" w:rsidP="007274DE">
            <w:pPr>
              <w:pStyle w:val="TAH"/>
              <w:keepNext w:val="0"/>
              <w:keepLines w:val="0"/>
              <w:rPr>
                <w:bCs/>
                <w:szCs w:val="18"/>
                <w:lang w:val="en-US"/>
              </w:rPr>
            </w:pPr>
          </w:p>
        </w:tc>
        <w:tc>
          <w:tcPr>
            <w:tcW w:w="712" w:type="dxa"/>
            <w:gridSpan w:val="2"/>
            <w:vAlign w:val="center"/>
          </w:tcPr>
          <w:p w14:paraId="2B0EA245" w14:textId="77777777" w:rsidR="005B5532" w:rsidRPr="00FE760F" w:rsidRDefault="005B5532" w:rsidP="007274DE">
            <w:pPr>
              <w:pStyle w:val="TAH"/>
              <w:keepNext w:val="0"/>
              <w:keepLines w:val="0"/>
              <w:rPr>
                <w:bCs/>
                <w:szCs w:val="18"/>
                <w:lang w:val="en-US"/>
              </w:rPr>
            </w:pPr>
          </w:p>
        </w:tc>
        <w:tc>
          <w:tcPr>
            <w:tcW w:w="717" w:type="dxa"/>
            <w:vAlign w:val="center"/>
          </w:tcPr>
          <w:p w14:paraId="6B7403DC" w14:textId="77777777" w:rsidR="005B5532" w:rsidRPr="00FE760F" w:rsidRDefault="005B5532" w:rsidP="007274DE">
            <w:pPr>
              <w:pStyle w:val="TAH"/>
              <w:keepNext w:val="0"/>
              <w:keepLines w:val="0"/>
              <w:rPr>
                <w:bCs/>
                <w:szCs w:val="18"/>
                <w:lang w:val="en-US"/>
              </w:rPr>
            </w:pPr>
          </w:p>
        </w:tc>
        <w:tc>
          <w:tcPr>
            <w:tcW w:w="712" w:type="dxa"/>
            <w:vAlign w:val="center"/>
          </w:tcPr>
          <w:p w14:paraId="5CC5041C" w14:textId="77777777" w:rsidR="005B5532" w:rsidRPr="00FE760F" w:rsidRDefault="005B5532" w:rsidP="007274DE">
            <w:pPr>
              <w:pStyle w:val="TAH"/>
              <w:keepNext w:val="0"/>
              <w:keepLines w:val="0"/>
              <w:rPr>
                <w:bCs/>
                <w:szCs w:val="18"/>
                <w:lang w:val="en-US"/>
              </w:rPr>
            </w:pPr>
          </w:p>
        </w:tc>
        <w:tc>
          <w:tcPr>
            <w:tcW w:w="709" w:type="dxa"/>
            <w:vAlign w:val="center"/>
          </w:tcPr>
          <w:p w14:paraId="0D3B8350" w14:textId="77777777" w:rsidR="005B5532" w:rsidRPr="00FE760F" w:rsidRDefault="005B5532" w:rsidP="007274DE">
            <w:pPr>
              <w:pStyle w:val="TAH"/>
              <w:keepNext w:val="0"/>
              <w:keepLines w:val="0"/>
              <w:rPr>
                <w:bCs/>
                <w:szCs w:val="18"/>
                <w:lang w:val="en-US"/>
              </w:rPr>
            </w:pPr>
          </w:p>
        </w:tc>
        <w:tc>
          <w:tcPr>
            <w:tcW w:w="709" w:type="dxa"/>
            <w:vAlign w:val="center"/>
          </w:tcPr>
          <w:p w14:paraId="3F293F12" w14:textId="77777777" w:rsidR="005B5532" w:rsidRPr="00FE760F" w:rsidRDefault="005B5532" w:rsidP="007274DE">
            <w:pPr>
              <w:pStyle w:val="TAH"/>
              <w:keepNext w:val="0"/>
              <w:keepLines w:val="0"/>
              <w:rPr>
                <w:bCs/>
                <w:szCs w:val="18"/>
                <w:lang w:val="en-US"/>
              </w:rPr>
            </w:pPr>
          </w:p>
        </w:tc>
        <w:tc>
          <w:tcPr>
            <w:tcW w:w="710" w:type="dxa"/>
            <w:vAlign w:val="center"/>
          </w:tcPr>
          <w:p w14:paraId="2C65796C" w14:textId="77777777" w:rsidR="005B5532" w:rsidRPr="00FE760F" w:rsidRDefault="005B5532" w:rsidP="007274DE">
            <w:pPr>
              <w:pStyle w:val="TAH"/>
              <w:keepNext w:val="0"/>
              <w:keepLines w:val="0"/>
              <w:rPr>
                <w:bCs/>
                <w:szCs w:val="18"/>
                <w:lang w:val="en-US"/>
              </w:rPr>
            </w:pPr>
          </w:p>
        </w:tc>
        <w:tc>
          <w:tcPr>
            <w:tcW w:w="709" w:type="dxa"/>
            <w:vAlign w:val="center"/>
          </w:tcPr>
          <w:p w14:paraId="4BEFDC94" w14:textId="77777777" w:rsidR="005B5532" w:rsidRPr="00FE760F" w:rsidRDefault="005B5532" w:rsidP="007274DE">
            <w:pPr>
              <w:pStyle w:val="TAH"/>
              <w:keepNext w:val="0"/>
              <w:keepLines w:val="0"/>
              <w:rPr>
                <w:bCs/>
                <w:szCs w:val="18"/>
                <w:lang w:val="en-US"/>
              </w:rPr>
            </w:pPr>
          </w:p>
        </w:tc>
        <w:tc>
          <w:tcPr>
            <w:tcW w:w="709" w:type="dxa"/>
            <w:vAlign w:val="center"/>
          </w:tcPr>
          <w:p w14:paraId="4BEE0A62" w14:textId="77777777" w:rsidR="005B5532" w:rsidRPr="00FE760F" w:rsidRDefault="005B5532" w:rsidP="007274DE">
            <w:pPr>
              <w:pStyle w:val="TAH"/>
              <w:keepNext w:val="0"/>
              <w:keepLines w:val="0"/>
              <w:rPr>
                <w:bCs/>
                <w:szCs w:val="18"/>
                <w:lang w:val="en-US"/>
              </w:rPr>
            </w:pPr>
          </w:p>
        </w:tc>
        <w:tc>
          <w:tcPr>
            <w:tcW w:w="706" w:type="dxa"/>
            <w:vAlign w:val="center"/>
          </w:tcPr>
          <w:p w14:paraId="06112BAB" w14:textId="77777777" w:rsidR="005B5532" w:rsidRPr="00FE760F" w:rsidRDefault="005B5532" w:rsidP="007274DE">
            <w:pPr>
              <w:pStyle w:val="TAH"/>
              <w:keepNext w:val="0"/>
              <w:keepLines w:val="0"/>
              <w:rPr>
                <w:bCs/>
                <w:szCs w:val="18"/>
                <w:lang w:val="en-US"/>
              </w:rPr>
            </w:pPr>
          </w:p>
        </w:tc>
        <w:tc>
          <w:tcPr>
            <w:tcW w:w="1131" w:type="dxa"/>
            <w:vAlign w:val="center"/>
          </w:tcPr>
          <w:p w14:paraId="5BC4FF55" w14:textId="77777777" w:rsidR="005B5532" w:rsidRPr="00FE760F" w:rsidRDefault="005B5532" w:rsidP="007274DE">
            <w:pPr>
              <w:pStyle w:val="TAH"/>
              <w:keepNext w:val="0"/>
              <w:keepLines w:val="0"/>
              <w:rPr>
                <w:bCs/>
                <w:szCs w:val="18"/>
                <w:lang w:val="en-US"/>
              </w:rPr>
            </w:pPr>
          </w:p>
        </w:tc>
        <w:tc>
          <w:tcPr>
            <w:tcW w:w="709" w:type="dxa"/>
          </w:tcPr>
          <w:p w14:paraId="2F845345" w14:textId="77777777" w:rsidR="005B5532" w:rsidRPr="00FE760F" w:rsidRDefault="005B5532" w:rsidP="007274DE">
            <w:pPr>
              <w:pStyle w:val="TAH"/>
              <w:keepNext w:val="0"/>
              <w:keepLines w:val="0"/>
              <w:rPr>
                <w:bCs/>
                <w:szCs w:val="18"/>
                <w:lang w:val="en-US"/>
              </w:rPr>
            </w:pPr>
          </w:p>
        </w:tc>
      </w:tr>
      <w:tr w:rsidR="005B5532" w:rsidRPr="00FE760F" w14:paraId="2A53E354" w14:textId="77777777" w:rsidTr="007274DE">
        <w:trPr>
          <w:tblHeader/>
          <w:jc w:val="center"/>
        </w:trPr>
        <w:tc>
          <w:tcPr>
            <w:tcW w:w="1819" w:type="dxa"/>
            <w:vAlign w:val="center"/>
          </w:tcPr>
          <w:p w14:paraId="4F55C30F" w14:textId="77777777" w:rsidR="005B5532" w:rsidRPr="00FE760F" w:rsidRDefault="005B5532" w:rsidP="007274DE">
            <w:pPr>
              <w:pStyle w:val="TAC"/>
              <w:keepNext w:val="0"/>
              <w:keepLines w:val="0"/>
              <w:rPr>
                <w:lang w:val="en-US"/>
              </w:rPr>
            </w:pPr>
          </w:p>
        </w:tc>
        <w:tc>
          <w:tcPr>
            <w:tcW w:w="1102" w:type="dxa"/>
            <w:vAlign w:val="center"/>
          </w:tcPr>
          <w:p w14:paraId="2828F15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5BF6DBF"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5BE21BBE" w14:textId="77777777" w:rsidR="005B5532" w:rsidRPr="00FE760F" w:rsidRDefault="005B5532" w:rsidP="007274DE">
            <w:pPr>
              <w:pStyle w:val="TAC"/>
              <w:keepNext w:val="0"/>
              <w:keepLines w:val="0"/>
              <w:rPr>
                <w:lang w:val="en-US"/>
              </w:rPr>
            </w:pPr>
          </w:p>
        </w:tc>
        <w:tc>
          <w:tcPr>
            <w:tcW w:w="713" w:type="dxa"/>
            <w:shd w:val="clear" w:color="auto" w:fill="auto"/>
            <w:vAlign w:val="center"/>
          </w:tcPr>
          <w:p w14:paraId="0C4F1C52" w14:textId="77777777" w:rsidR="005B5532" w:rsidRPr="00FE760F" w:rsidRDefault="005B5532" w:rsidP="007274DE">
            <w:pPr>
              <w:pStyle w:val="TAC"/>
              <w:keepNext w:val="0"/>
              <w:keepLines w:val="0"/>
              <w:rPr>
                <w:lang w:val="en-US"/>
              </w:rPr>
            </w:pPr>
          </w:p>
        </w:tc>
        <w:tc>
          <w:tcPr>
            <w:tcW w:w="856" w:type="dxa"/>
            <w:vAlign w:val="center"/>
          </w:tcPr>
          <w:p w14:paraId="51FE3687" w14:textId="77777777" w:rsidR="005B5532" w:rsidRPr="00FE760F" w:rsidRDefault="005B5532" w:rsidP="007274DE">
            <w:pPr>
              <w:pStyle w:val="TAC"/>
              <w:keepNext w:val="0"/>
              <w:keepLines w:val="0"/>
            </w:pPr>
          </w:p>
        </w:tc>
        <w:tc>
          <w:tcPr>
            <w:tcW w:w="694" w:type="dxa"/>
            <w:gridSpan w:val="2"/>
            <w:vAlign w:val="center"/>
          </w:tcPr>
          <w:p w14:paraId="207EB07D"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7455DEA"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B309DD1" w14:textId="77777777" w:rsidR="005B5532" w:rsidRPr="00FE760F" w:rsidRDefault="005B5532" w:rsidP="007274DE">
            <w:pPr>
              <w:pStyle w:val="TAC"/>
              <w:keepNext w:val="0"/>
              <w:keepLines w:val="0"/>
              <w:rPr>
                <w:bCs/>
                <w:szCs w:val="18"/>
                <w:lang w:val="en-US"/>
              </w:rPr>
            </w:pPr>
          </w:p>
        </w:tc>
        <w:tc>
          <w:tcPr>
            <w:tcW w:w="717" w:type="dxa"/>
            <w:vAlign w:val="center"/>
          </w:tcPr>
          <w:p w14:paraId="13234387" w14:textId="77777777" w:rsidR="005B5532" w:rsidRPr="00FE760F" w:rsidRDefault="005B5532" w:rsidP="007274DE">
            <w:pPr>
              <w:pStyle w:val="TAC"/>
              <w:keepNext w:val="0"/>
              <w:keepLines w:val="0"/>
              <w:rPr>
                <w:bCs/>
                <w:szCs w:val="18"/>
                <w:lang w:val="en-US"/>
              </w:rPr>
            </w:pPr>
          </w:p>
        </w:tc>
        <w:tc>
          <w:tcPr>
            <w:tcW w:w="712" w:type="dxa"/>
            <w:vAlign w:val="center"/>
          </w:tcPr>
          <w:p w14:paraId="4AE25B66" w14:textId="77777777" w:rsidR="005B5532" w:rsidRPr="00FE760F" w:rsidRDefault="005B5532" w:rsidP="007274DE">
            <w:pPr>
              <w:pStyle w:val="TAC"/>
              <w:keepNext w:val="0"/>
              <w:keepLines w:val="0"/>
              <w:rPr>
                <w:bCs/>
                <w:szCs w:val="18"/>
                <w:lang w:val="en-US"/>
              </w:rPr>
            </w:pPr>
          </w:p>
        </w:tc>
        <w:tc>
          <w:tcPr>
            <w:tcW w:w="709" w:type="dxa"/>
            <w:vAlign w:val="center"/>
          </w:tcPr>
          <w:p w14:paraId="68D92B39" w14:textId="77777777" w:rsidR="005B5532" w:rsidRPr="00FE760F" w:rsidRDefault="005B5532" w:rsidP="007274DE">
            <w:pPr>
              <w:pStyle w:val="TAC"/>
              <w:keepNext w:val="0"/>
              <w:keepLines w:val="0"/>
              <w:rPr>
                <w:bCs/>
                <w:szCs w:val="18"/>
                <w:lang w:val="en-US"/>
              </w:rPr>
            </w:pPr>
          </w:p>
        </w:tc>
        <w:tc>
          <w:tcPr>
            <w:tcW w:w="709" w:type="dxa"/>
            <w:vAlign w:val="center"/>
          </w:tcPr>
          <w:p w14:paraId="6E5C1B5F" w14:textId="77777777" w:rsidR="005B5532" w:rsidRPr="00FE760F" w:rsidRDefault="005B5532" w:rsidP="007274DE">
            <w:pPr>
              <w:pStyle w:val="TAC"/>
              <w:keepNext w:val="0"/>
              <w:keepLines w:val="0"/>
              <w:rPr>
                <w:bCs/>
                <w:szCs w:val="18"/>
                <w:lang w:val="en-US"/>
              </w:rPr>
            </w:pPr>
          </w:p>
        </w:tc>
        <w:tc>
          <w:tcPr>
            <w:tcW w:w="710" w:type="dxa"/>
            <w:vAlign w:val="center"/>
          </w:tcPr>
          <w:p w14:paraId="5E92FA67" w14:textId="77777777" w:rsidR="005B5532" w:rsidRPr="00FE760F" w:rsidRDefault="005B5532" w:rsidP="007274DE">
            <w:pPr>
              <w:pStyle w:val="TAC"/>
              <w:keepNext w:val="0"/>
              <w:keepLines w:val="0"/>
              <w:rPr>
                <w:bCs/>
                <w:szCs w:val="18"/>
                <w:lang w:val="en-US"/>
              </w:rPr>
            </w:pPr>
          </w:p>
        </w:tc>
        <w:tc>
          <w:tcPr>
            <w:tcW w:w="709" w:type="dxa"/>
          </w:tcPr>
          <w:p w14:paraId="479D3B07" w14:textId="77777777" w:rsidR="005B5532" w:rsidRPr="00FE760F" w:rsidRDefault="005B5532" w:rsidP="007274DE">
            <w:pPr>
              <w:pStyle w:val="TAC"/>
              <w:keepNext w:val="0"/>
              <w:keepLines w:val="0"/>
              <w:rPr>
                <w:lang w:val="en-US"/>
              </w:rPr>
            </w:pPr>
          </w:p>
        </w:tc>
        <w:tc>
          <w:tcPr>
            <w:tcW w:w="709" w:type="dxa"/>
          </w:tcPr>
          <w:p w14:paraId="75EE4DD0" w14:textId="77777777" w:rsidR="005B5532" w:rsidRPr="00FE760F" w:rsidRDefault="005B5532" w:rsidP="007274DE">
            <w:pPr>
              <w:pStyle w:val="TAC"/>
              <w:keepNext w:val="0"/>
              <w:keepLines w:val="0"/>
              <w:rPr>
                <w:lang w:val="en-US"/>
              </w:rPr>
            </w:pPr>
          </w:p>
        </w:tc>
        <w:tc>
          <w:tcPr>
            <w:tcW w:w="706" w:type="dxa"/>
          </w:tcPr>
          <w:p w14:paraId="522C0F56" w14:textId="77777777" w:rsidR="005B5532" w:rsidRPr="00FE760F" w:rsidRDefault="005B5532" w:rsidP="007274DE">
            <w:pPr>
              <w:pStyle w:val="TAC"/>
              <w:keepNext w:val="0"/>
              <w:keepLines w:val="0"/>
              <w:rPr>
                <w:lang w:val="en-US"/>
              </w:rPr>
            </w:pPr>
          </w:p>
        </w:tc>
        <w:tc>
          <w:tcPr>
            <w:tcW w:w="1131" w:type="dxa"/>
            <w:vAlign w:val="center"/>
          </w:tcPr>
          <w:p w14:paraId="7F5529EF" w14:textId="77777777" w:rsidR="005B5532" w:rsidRPr="00FE760F" w:rsidRDefault="005B5532" w:rsidP="007274DE">
            <w:pPr>
              <w:pStyle w:val="TAC"/>
              <w:keepNext w:val="0"/>
              <w:keepLines w:val="0"/>
              <w:rPr>
                <w:bCs/>
                <w:szCs w:val="18"/>
                <w:lang w:val="en-US"/>
              </w:rPr>
            </w:pPr>
          </w:p>
        </w:tc>
        <w:tc>
          <w:tcPr>
            <w:tcW w:w="709" w:type="dxa"/>
            <w:vAlign w:val="center"/>
          </w:tcPr>
          <w:p w14:paraId="0136B1E9" w14:textId="77777777" w:rsidR="005B5532" w:rsidRPr="00FE760F" w:rsidRDefault="005B5532" w:rsidP="007274DE">
            <w:pPr>
              <w:pStyle w:val="TAC"/>
              <w:keepNext w:val="0"/>
              <w:keepLines w:val="0"/>
              <w:rPr>
                <w:lang w:val="en-US"/>
              </w:rPr>
            </w:pPr>
          </w:p>
        </w:tc>
      </w:tr>
      <w:tr w:rsidR="005B5532" w:rsidRPr="00FE760F" w14:paraId="4AEA39E8" w14:textId="77777777" w:rsidTr="007274DE">
        <w:trPr>
          <w:tblHeader/>
          <w:jc w:val="center"/>
        </w:trPr>
        <w:tc>
          <w:tcPr>
            <w:tcW w:w="1819" w:type="dxa"/>
            <w:vAlign w:val="center"/>
          </w:tcPr>
          <w:p w14:paraId="6F44E362" w14:textId="77777777" w:rsidR="005B5532" w:rsidRPr="00FE760F" w:rsidRDefault="005B5532" w:rsidP="007274DE">
            <w:pPr>
              <w:pStyle w:val="TAC"/>
              <w:keepNext w:val="0"/>
              <w:keepLines w:val="0"/>
              <w:rPr>
                <w:lang w:val="en-US"/>
              </w:rPr>
            </w:pPr>
          </w:p>
        </w:tc>
        <w:tc>
          <w:tcPr>
            <w:tcW w:w="1102" w:type="dxa"/>
            <w:vAlign w:val="center"/>
          </w:tcPr>
          <w:p w14:paraId="40D4121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2C6B262"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3BB60BA7" w14:textId="77777777" w:rsidR="005B5532" w:rsidRPr="00FE760F" w:rsidRDefault="005B5532" w:rsidP="007274DE">
            <w:pPr>
              <w:pStyle w:val="TAC"/>
              <w:keepNext w:val="0"/>
              <w:keepLines w:val="0"/>
              <w:rPr>
                <w:lang w:val="en-US"/>
              </w:rPr>
            </w:pPr>
          </w:p>
        </w:tc>
        <w:tc>
          <w:tcPr>
            <w:tcW w:w="713" w:type="dxa"/>
            <w:vAlign w:val="center"/>
          </w:tcPr>
          <w:p w14:paraId="51E9EC65" w14:textId="77777777" w:rsidR="005B5532" w:rsidRPr="00FE760F" w:rsidRDefault="005B5532" w:rsidP="007274DE">
            <w:pPr>
              <w:pStyle w:val="TAC"/>
              <w:keepNext w:val="0"/>
              <w:keepLines w:val="0"/>
            </w:pPr>
          </w:p>
        </w:tc>
        <w:tc>
          <w:tcPr>
            <w:tcW w:w="856" w:type="dxa"/>
            <w:vAlign w:val="center"/>
          </w:tcPr>
          <w:p w14:paraId="161EB9A8" w14:textId="77777777" w:rsidR="005B5532" w:rsidRPr="00FE760F" w:rsidRDefault="005B5532" w:rsidP="007274DE">
            <w:pPr>
              <w:pStyle w:val="TAC"/>
              <w:keepNext w:val="0"/>
              <w:keepLines w:val="0"/>
            </w:pPr>
          </w:p>
        </w:tc>
        <w:tc>
          <w:tcPr>
            <w:tcW w:w="694" w:type="dxa"/>
            <w:gridSpan w:val="2"/>
            <w:vAlign w:val="center"/>
          </w:tcPr>
          <w:p w14:paraId="33C5292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2DC80C04"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E81C94C" w14:textId="77777777" w:rsidR="005B5532" w:rsidRPr="00FE760F" w:rsidRDefault="005B5532" w:rsidP="007274DE">
            <w:pPr>
              <w:pStyle w:val="TAC"/>
              <w:keepNext w:val="0"/>
              <w:keepLines w:val="0"/>
              <w:rPr>
                <w:bCs/>
                <w:szCs w:val="18"/>
                <w:lang w:val="en-US"/>
              </w:rPr>
            </w:pPr>
          </w:p>
        </w:tc>
        <w:tc>
          <w:tcPr>
            <w:tcW w:w="717" w:type="dxa"/>
            <w:vAlign w:val="center"/>
          </w:tcPr>
          <w:p w14:paraId="04144C45" w14:textId="77777777" w:rsidR="005B5532" w:rsidRPr="00FE760F" w:rsidRDefault="005B5532" w:rsidP="007274DE">
            <w:pPr>
              <w:pStyle w:val="TAC"/>
              <w:keepNext w:val="0"/>
              <w:keepLines w:val="0"/>
              <w:rPr>
                <w:bCs/>
                <w:szCs w:val="18"/>
                <w:lang w:val="en-US"/>
              </w:rPr>
            </w:pPr>
          </w:p>
        </w:tc>
        <w:tc>
          <w:tcPr>
            <w:tcW w:w="712" w:type="dxa"/>
            <w:vAlign w:val="center"/>
          </w:tcPr>
          <w:p w14:paraId="19BE96A9" w14:textId="77777777" w:rsidR="005B5532" w:rsidRPr="00FE760F" w:rsidRDefault="005B5532" w:rsidP="007274DE">
            <w:pPr>
              <w:pStyle w:val="TAC"/>
              <w:keepNext w:val="0"/>
              <w:keepLines w:val="0"/>
              <w:rPr>
                <w:bCs/>
                <w:szCs w:val="18"/>
                <w:lang w:val="en-US"/>
              </w:rPr>
            </w:pPr>
          </w:p>
        </w:tc>
        <w:tc>
          <w:tcPr>
            <w:tcW w:w="709" w:type="dxa"/>
            <w:vAlign w:val="center"/>
          </w:tcPr>
          <w:p w14:paraId="3FA68F96" w14:textId="77777777" w:rsidR="005B5532" w:rsidRPr="00FE760F" w:rsidRDefault="005B5532" w:rsidP="007274DE">
            <w:pPr>
              <w:pStyle w:val="TAC"/>
              <w:keepNext w:val="0"/>
              <w:keepLines w:val="0"/>
              <w:rPr>
                <w:bCs/>
                <w:szCs w:val="18"/>
                <w:lang w:val="en-US"/>
              </w:rPr>
            </w:pPr>
          </w:p>
        </w:tc>
        <w:tc>
          <w:tcPr>
            <w:tcW w:w="709" w:type="dxa"/>
            <w:vAlign w:val="center"/>
          </w:tcPr>
          <w:p w14:paraId="73DF3E30" w14:textId="77777777" w:rsidR="005B5532" w:rsidRPr="00FE760F" w:rsidRDefault="005B5532" w:rsidP="007274DE">
            <w:pPr>
              <w:pStyle w:val="TAC"/>
              <w:keepNext w:val="0"/>
              <w:keepLines w:val="0"/>
              <w:rPr>
                <w:bCs/>
                <w:szCs w:val="18"/>
                <w:lang w:val="en-US"/>
              </w:rPr>
            </w:pPr>
          </w:p>
        </w:tc>
        <w:tc>
          <w:tcPr>
            <w:tcW w:w="710" w:type="dxa"/>
            <w:vAlign w:val="center"/>
          </w:tcPr>
          <w:p w14:paraId="5661A954" w14:textId="77777777" w:rsidR="005B5532" w:rsidRPr="00FE760F" w:rsidRDefault="005B5532" w:rsidP="007274DE">
            <w:pPr>
              <w:pStyle w:val="TAC"/>
              <w:keepNext w:val="0"/>
              <w:keepLines w:val="0"/>
              <w:rPr>
                <w:bCs/>
                <w:szCs w:val="18"/>
                <w:lang w:val="en-US"/>
              </w:rPr>
            </w:pPr>
          </w:p>
        </w:tc>
        <w:tc>
          <w:tcPr>
            <w:tcW w:w="709" w:type="dxa"/>
          </w:tcPr>
          <w:p w14:paraId="7BA9D8F3" w14:textId="77777777" w:rsidR="005B5532" w:rsidRPr="00FE760F" w:rsidRDefault="005B5532" w:rsidP="007274DE">
            <w:pPr>
              <w:pStyle w:val="TAC"/>
              <w:keepNext w:val="0"/>
              <w:keepLines w:val="0"/>
              <w:rPr>
                <w:lang w:val="en-US"/>
              </w:rPr>
            </w:pPr>
          </w:p>
        </w:tc>
        <w:tc>
          <w:tcPr>
            <w:tcW w:w="709" w:type="dxa"/>
          </w:tcPr>
          <w:p w14:paraId="3DF4CF86" w14:textId="77777777" w:rsidR="005B5532" w:rsidRPr="00FE760F" w:rsidRDefault="005B5532" w:rsidP="007274DE">
            <w:pPr>
              <w:pStyle w:val="TAC"/>
              <w:keepNext w:val="0"/>
              <w:keepLines w:val="0"/>
              <w:rPr>
                <w:lang w:val="en-US"/>
              </w:rPr>
            </w:pPr>
          </w:p>
        </w:tc>
        <w:tc>
          <w:tcPr>
            <w:tcW w:w="706" w:type="dxa"/>
          </w:tcPr>
          <w:p w14:paraId="73CA1B39" w14:textId="77777777" w:rsidR="005B5532" w:rsidRPr="00FE760F" w:rsidRDefault="005B5532" w:rsidP="007274DE">
            <w:pPr>
              <w:pStyle w:val="TAC"/>
              <w:keepNext w:val="0"/>
              <w:keepLines w:val="0"/>
              <w:rPr>
                <w:lang w:val="en-US"/>
              </w:rPr>
            </w:pPr>
          </w:p>
        </w:tc>
        <w:tc>
          <w:tcPr>
            <w:tcW w:w="1131" w:type="dxa"/>
            <w:vAlign w:val="center"/>
          </w:tcPr>
          <w:p w14:paraId="2B8347DA" w14:textId="77777777" w:rsidR="005B5532" w:rsidRPr="00FE760F" w:rsidRDefault="005B5532" w:rsidP="007274DE">
            <w:pPr>
              <w:pStyle w:val="TAC"/>
              <w:keepNext w:val="0"/>
              <w:keepLines w:val="0"/>
              <w:rPr>
                <w:bCs/>
                <w:szCs w:val="18"/>
                <w:lang w:val="en-US"/>
              </w:rPr>
            </w:pPr>
          </w:p>
        </w:tc>
        <w:tc>
          <w:tcPr>
            <w:tcW w:w="709" w:type="dxa"/>
            <w:vAlign w:val="center"/>
          </w:tcPr>
          <w:p w14:paraId="666850A2" w14:textId="77777777" w:rsidR="005B5532" w:rsidRPr="00FE760F" w:rsidRDefault="005B5532" w:rsidP="007274DE">
            <w:pPr>
              <w:pStyle w:val="TAC"/>
              <w:keepNext w:val="0"/>
              <w:keepLines w:val="0"/>
              <w:rPr>
                <w:lang w:val="en-US"/>
              </w:rPr>
            </w:pPr>
          </w:p>
        </w:tc>
      </w:tr>
      <w:tr w:rsidR="005B5532" w:rsidRPr="00FE760F" w14:paraId="16568B8F" w14:textId="77777777" w:rsidTr="007274DE">
        <w:trPr>
          <w:tblHeader/>
          <w:jc w:val="center"/>
        </w:trPr>
        <w:tc>
          <w:tcPr>
            <w:tcW w:w="1819" w:type="dxa"/>
            <w:vAlign w:val="center"/>
          </w:tcPr>
          <w:p w14:paraId="16BC5812" w14:textId="77777777" w:rsidR="005B5532" w:rsidRPr="00FE760F" w:rsidRDefault="005B5532" w:rsidP="007274DE">
            <w:pPr>
              <w:pStyle w:val="TAC"/>
              <w:keepNext w:val="0"/>
              <w:keepLines w:val="0"/>
              <w:rPr>
                <w:lang w:val="en-US"/>
              </w:rPr>
            </w:pPr>
          </w:p>
        </w:tc>
        <w:tc>
          <w:tcPr>
            <w:tcW w:w="1102" w:type="dxa"/>
          </w:tcPr>
          <w:p w14:paraId="528B556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657FFFF"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3904C097" w14:textId="77777777" w:rsidR="005B5532" w:rsidRPr="00FE760F" w:rsidRDefault="005B5532" w:rsidP="007274DE">
            <w:pPr>
              <w:pStyle w:val="TAC"/>
              <w:keepNext w:val="0"/>
              <w:keepLines w:val="0"/>
              <w:rPr>
                <w:bCs/>
                <w:szCs w:val="18"/>
                <w:lang w:eastAsia="ko-KR"/>
              </w:rPr>
            </w:pPr>
          </w:p>
        </w:tc>
        <w:tc>
          <w:tcPr>
            <w:tcW w:w="713" w:type="dxa"/>
            <w:shd w:val="clear" w:color="auto" w:fill="auto"/>
            <w:vAlign w:val="center"/>
          </w:tcPr>
          <w:p w14:paraId="065D2A5D" w14:textId="77777777" w:rsidR="005B5532" w:rsidRPr="00FE760F" w:rsidRDefault="005B5532" w:rsidP="007274DE">
            <w:pPr>
              <w:pStyle w:val="TAC"/>
              <w:keepNext w:val="0"/>
              <w:keepLines w:val="0"/>
              <w:rPr>
                <w:bCs/>
                <w:szCs w:val="18"/>
                <w:lang w:eastAsia="ko-KR"/>
              </w:rPr>
            </w:pPr>
          </w:p>
        </w:tc>
        <w:tc>
          <w:tcPr>
            <w:tcW w:w="856" w:type="dxa"/>
            <w:shd w:val="clear" w:color="auto" w:fill="auto"/>
            <w:vAlign w:val="center"/>
          </w:tcPr>
          <w:p w14:paraId="3F2EEC88" w14:textId="77777777" w:rsidR="005B5532" w:rsidRPr="00FE760F" w:rsidRDefault="005B5532" w:rsidP="007274DE">
            <w:pPr>
              <w:pStyle w:val="TAC"/>
              <w:keepNext w:val="0"/>
              <w:keepLines w:val="0"/>
              <w:rPr>
                <w:bCs/>
                <w:szCs w:val="18"/>
                <w:lang w:eastAsia="ko-KR"/>
              </w:rPr>
            </w:pPr>
          </w:p>
        </w:tc>
        <w:tc>
          <w:tcPr>
            <w:tcW w:w="694" w:type="dxa"/>
            <w:gridSpan w:val="2"/>
            <w:shd w:val="clear" w:color="auto" w:fill="auto"/>
            <w:vAlign w:val="center"/>
          </w:tcPr>
          <w:p w14:paraId="0634E079"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59424E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577195" w14:textId="77777777" w:rsidR="005B5532" w:rsidRPr="00FE760F" w:rsidRDefault="005B5532" w:rsidP="007274DE">
            <w:pPr>
              <w:pStyle w:val="TAC"/>
              <w:keepNext w:val="0"/>
              <w:keepLines w:val="0"/>
              <w:rPr>
                <w:bCs/>
                <w:szCs w:val="18"/>
                <w:lang w:val="en-US"/>
              </w:rPr>
            </w:pPr>
          </w:p>
        </w:tc>
        <w:tc>
          <w:tcPr>
            <w:tcW w:w="717" w:type="dxa"/>
            <w:vAlign w:val="center"/>
          </w:tcPr>
          <w:p w14:paraId="28AD0A31" w14:textId="77777777" w:rsidR="005B5532" w:rsidRPr="00FE760F" w:rsidRDefault="005B5532" w:rsidP="007274DE">
            <w:pPr>
              <w:pStyle w:val="TAC"/>
              <w:keepNext w:val="0"/>
              <w:keepLines w:val="0"/>
              <w:rPr>
                <w:bCs/>
                <w:szCs w:val="18"/>
                <w:lang w:val="en-US"/>
              </w:rPr>
            </w:pPr>
          </w:p>
        </w:tc>
        <w:tc>
          <w:tcPr>
            <w:tcW w:w="712" w:type="dxa"/>
            <w:vAlign w:val="center"/>
          </w:tcPr>
          <w:p w14:paraId="116CC1F6" w14:textId="77777777" w:rsidR="005B5532" w:rsidRPr="00FE760F" w:rsidRDefault="005B5532" w:rsidP="007274DE">
            <w:pPr>
              <w:pStyle w:val="TAC"/>
              <w:keepNext w:val="0"/>
              <w:keepLines w:val="0"/>
              <w:rPr>
                <w:bCs/>
                <w:szCs w:val="18"/>
                <w:lang w:val="en-US"/>
              </w:rPr>
            </w:pPr>
          </w:p>
        </w:tc>
        <w:tc>
          <w:tcPr>
            <w:tcW w:w="709" w:type="dxa"/>
            <w:vAlign w:val="center"/>
          </w:tcPr>
          <w:p w14:paraId="1459AAC6" w14:textId="77777777" w:rsidR="005B5532" w:rsidRPr="00FE760F" w:rsidRDefault="005B5532" w:rsidP="007274DE">
            <w:pPr>
              <w:pStyle w:val="TAC"/>
              <w:keepNext w:val="0"/>
              <w:keepLines w:val="0"/>
              <w:rPr>
                <w:bCs/>
                <w:szCs w:val="18"/>
                <w:lang w:val="en-US"/>
              </w:rPr>
            </w:pPr>
          </w:p>
        </w:tc>
        <w:tc>
          <w:tcPr>
            <w:tcW w:w="709" w:type="dxa"/>
            <w:vAlign w:val="center"/>
          </w:tcPr>
          <w:p w14:paraId="4EF92E71" w14:textId="77777777" w:rsidR="005B5532" w:rsidRPr="00FE760F" w:rsidRDefault="005B5532" w:rsidP="007274DE">
            <w:pPr>
              <w:pStyle w:val="TAC"/>
              <w:keepNext w:val="0"/>
              <w:keepLines w:val="0"/>
              <w:rPr>
                <w:bCs/>
                <w:szCs w:val="18"/>
                <w:lang w:val="en-US"/>
              </w:rPr>
            </w:pPr>
          </w:p>
        </w:tc>
        <w:tc>
          <w:tcPr>
            <w:tcW w:w="710" w:type="dxa"/>
            <w:vAlign w:val="center"/>
          </w:tcPr>
          <w:p w14:paraId="48778DF3" w14:textId="77777777" w:rsidR="005B5532" w:rsidRPr="00FE760F" w:rsidRDefault="005B5532" w:rsidP="007274DE">
            <w:pPr>
              <w:pStyle w:val="TAC"/>
              <w:keepNext w:val="0"/>
              <w:keepLines w:val="0"/>
              <w:rPr>
                <w:bCs/>
                <w:szCs w:val="18"/>
                <w:lang w:val="en-US"/>
              </w:rPr>
            </w:pPr>
          </w:p>
        </w:tc>
        <w:tc>
          <w:tcPr>
            <w:tcW w:w="709" w:type="dxa"/>
          </w:tcPr>
          <w:p w14:paraId="2D8D8882" w14:textId="77777777" w:rsidR="005B5532" w:rsidRPr="00FE760F" w:rsidRDefault="005B5532" w:rsidP="007274DE">
            <w:pPr>
              <w:pStyle w:val="TAC"/>
              <w:keepNext w:val="0"/>
              <w:keepLines w:val="0"/>
              <w:rPr>
                <w:lang w:val="en-US"/>
              </w:rPr>
            </w:pPr>
          </w:p>
        </w:tc>
        <w:tc>
          <w:tcPr>
            <w:tcW w:w="709" w:type="dxa"/>
          </w:tcPr>
          <w:p w14:paraId="29BAA5EA" w14:textId="77777777" w:rsidR="005B5532" w:rsidRPr="00FE760F" w:rsidRDefault="005B5532" w:rsidP="007274DE">
            <w:pPr>
              <w:pStyle w:val="TAC"/>
              <w:keepNext w:val="0"/>
              <w:keepLines w:val="0"/>
              <w:rPr>
                <w:lang w:val="en-US"/>
              </w:rPr>
            </w:pPr>
          </w:p>
        </w:tc>
        <w:tc>
          <w:tcPr>
            <w:tcW w:w="706" w:type="dxa"/>
          </w:tcPr>
          <w:p w14:paraId="787BCECE" w14:textId="77777777" w:rsidR="005B5532" w:rsidRPr="00FE760F" w:rsidRDefault="005B5532" w:rsidP="007274DE">
            <w:pPr>
              <w:pStyle w:val="TAC"/>
              <w:keepNext w:val="0"/>
              <w:keepLines w:val="0"/>
              <w:rPr>
                <w:lang w:val="en-US"/>
              </w:rPr>
            </w:pPr>
          </w:p>
        </w:tc>
        <w:tc>
          <w:tcPr>
            <w:tcW w:w="1131" w:type="dxa"/>
            <w:vAlign w:val="center"/>
          </w:tcPr>
          <w:p w14:paraId="40B9BC02" w14:textId="77777777" w:rsidR="005B5532" w:rsidRPr="00FE760F" w:rsidRDefault="005B5532" w:rsidP="007274DE">
            <w:pPr>
              <w:pStyle w:val="TAC"/>
              <w:keepNext w:val="0"/>
              <w:keepLines w:val="0"/>
              <w:rPr>
                <w:bCs/>
                <w:szCs w:val="18"/>
                <w:lang w:val="en-US"/>
              </w:rPr>
            </w:pPr>
          </w:p>
        </w:tc>
        <w:tc>
          <w:tcPr>
            <w:tcW w:w="709" w:type="dxa"/>
            <w:vAlign w:val="center"/>
          </w:tcPr>
          <w:p w14:paraId="306E6647" w14:textId="77777777" w:rsidR="005B5532" w:rsidRPr="00FE760F" w:rsidRDefault="005B5532" w:rsidP="007274DE">
            <w:pPr>
              <w:pStyle w:val="TAC"/>
              <w:keepNext w:val="0"/>
              <w:keepLines w:val="0"/>
              <w:rPr>
                <w:lang w:val="en-US"/>
              </w:rPr>
            </w:pPr>
          </w:p>
        </w:tc>
      </w:tr>
      <w:tr w:rsidR="005B5532" w:rsidRPr="00FE760F" w14:paraId="57101B16" w14:textId="77777777" w:rsidTr="007274DE">
        <w:trPr>
          <w:tblHeader/>
          <w:jc w:val="center"/>
        </w:trPr>
        <w:tc>
          <w:tcPr>
            <w:tcW w:w="1819" w:type="dxa"/>
            <w:vAlign w:val="center"/>
          </w:tcPr>
          <w:p w14:paraId="1134B7A8" w14:textId="77777777" w:rsidR="005B5532" w:rsidRPr="00FE760F" w:rsidRDefault="005B5532" w:rsidP="007274DE">
            <w:pPr>
              <w:pStyle w:val="TAC"/>
              <w:keepNext w:val="0"/>
              <w:keepLines w:val="0"/>
              <w:rPr>
                <w:lang w:val="en-US"/>
              </w:rPr>
            </w:pPr>
          </w:p>
        </w:tc>
        <w:tc>
          <w:tcPr>
            <w:tcW w:w="1102" w:type="dxa"/>
          </w:tcPr>
          <w:p w14:paraId="2E765F2E"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E2E3591" w14:textId="77777777" w:rsidR="005B5532" w:rsidRPr="00FE760F" w:rsidRDefault="005B5532" w:rsidP="007274DE">
            <w:pPr>
              <w:pStyle w:val="TAC"/>
              <w:keepNext w:val="0"/>
              <w:keepLines w:val="0"/>
              <w:rPr>
                <w:lang w:val="en-US"/>
              </w:rPr>
            </w:pPr>
          </w:p>
        </w:tc>
        <w:tc>
          <w:tcPr>
            <w:tcW w:w="707" w:type="dxa"/>
            <w:shd w:val="clear" w:color="auto" w:fill="auto"/>
            <w:vAlign w:val="center"/>
          </w:tcPr>
          <w:p w14:paraId="1DC9A497" w14:textId="77777777" w:rsidR="005B5532" w:rsidRPr="00FE760F" w:rsidRDefault="005B5532" w:rsidP="007274DE">
            <w:pPr>
              <w:pStyle w:val="TAC"/>
              <w:keepNext w:val="0"/>
              <w:keepLines w:val="0"/>
              <w:rPr>
                <w:lang w:val="en-US"/>
              </w:rPr>
            </w:pPr>
          </w:p>
        </w:tc>
        <w:tc>
          <w:tcPr>
            <w:tcW w:w="713" w:type="dxa"/>
            <w:vAlign w:val="center"/>
          </w:tcPr>
          <w:p w14:paraId="5BBBEF13" w14:textId="77777777" w:rsidR="005B5532" w:rsidRPr="00FE760F" w:rsidRDefault="005B5532" w:rsidP="007274DE">
            <w:pPr>
              <w:pStyle w:val="TAC"/>
              <w:keepNext w:val="0"/>
              <w:keepLines w:val="0"/>
              <w:rPr>
                <w:bCs/>
                <w:szCs w:val="18"/>
                <w:lang w:val="en-US"/>
              </w:rPr>
            </w:pPr>
          </w:p>
        </w:tc>
        <w:tc>
          <w:tcPr>
            <w:tcW w:w="993" w:type="dxa"/>
            <w:gridSpan w:val="2"/>
            <w:vAlign w:val="center"/>
          </w:tcPr>
          <w:p w14:paraId="53CF8AE9" w14:textId="77777777" w:rsidR="005B5532" w:rsidRPr="00FE760F" w:rsidRDefault="005B5532" w:rsidP="007274DE">
            <w:pPr>
              <w:pStyle w:val="TAC"/>
              <w:keepNext w:val="0"/>
              <w:keepLines w:val="0"/>
              <w:rPr>
                <w:bCs/>
                <w:szCs w:val="18"/>
                <w:lang w:val="en-US"/>
              </w:rPr>
            </w:pPr>
          </w:p>
        </w:tc>
        <w:tc>
          <w:tcPr>
            <w:tcW w:w="567" w:type="dxa"/>
            <w:gridSpan w:val="2"/>
            <w:vAlign w:val="center"/>
          </w:tcPr>
          <w:p w14:paraId="5C10F2C5" w14:textId="77777777" w:rsidR="005B5532" w:rsidRPr="00FE760F" w:rsidRDefault="005B5532" w:rsidP="007274DE">
            <w:pPr>
              <w:pStyle w:val="TAC"/>
              <w:keepNext w:val="0"/>
              <w:keepLines w:val="0"/>
              <w:rPr>
                <w:bCs/>
                <w:szCs w:val="18"/>
                <w:lang w:val="en-US"/>
              </w:rPr>
            </w:pPr>
          </w:p>
        </w:tc>
        <w:tc>
          <w:tcPr>
            <w:tcW w:w="702" w:type="dxa"/>
            <w:gridSpan w:val="2"/>
            <w:vAlign w:val="center"/>
          </w:tcPr>
          <w:p w14:paraId="113E5F8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0E2E64E" w14:textId="77777777" w:rsidR="005B5532" w:rsidRPr="00FE760F" w:rsidRDefault="005B5532" w:rsidP="007274DE">
            <w:pPr>
              <w:pStyle w:val="TAC"/>
              <w:keepNext w:val="0"/>
              <w:keepLines w:val="0"/>
              <w:rPr>
                <w:bCs/>
                <w:szCs w:val="18"/>
                <w:lang w:val="en-US"/>
              </w:rPr>
            </w:pPr>
          </w:p>
        </w:tc>
        <w:tc>
          <w:tcPr>
            <w:tcW w:w="717" w:type="dxa"/>
            <w:vAlign w:val="center"/>
          </w:tcPr>
          <w:p w14:paraId="3BA9FD47" w14:textId="77777777" w:rsidR="005B5532" w:rsidRPr="00FE760F" w:rsidRDefault="005B5532" w:rsidP="007274DE">
            <w:pPr>
              <w:pStyle w:val="TAC"/>
              <w:keepNext w:val="0"/>
              <w:keepLines w:val="0"/>
              <w:rPr>
                <w:bCs/>
                <w:szCs w:val="18"/>
                <w:lang w:val="en-US"/>
              </w:rPr>
            </w:pPr>
          </w:p>
        </w:tc>
        <w:tc>
          <w:tcPr>
            <w:tcW w:w="712" w:type="dxa"/>
            <w:vAlign w:val="center"/>
          </w:tcPr>
          <w:p w14:paraId="03665674" w14:textId="77777777" w:rsidR="005B5532" w:rsidRPr="00FE760F" w:rsidRDefault="005B5532" w:rsidP="007274DE">
            <w:pPr>
              <w:pStyle w:val="TAC"/>
              <w:keepNext w:val="0"/>
              <w:keepLines w:val="0"/>
              <w:rPr>
                <w:bCs/>
                <w:szCs w:val="18"/>
                <w:lang w:val="en-US"/>
              </w:rPr>
            </w:pPr>
          </w:p>
        </w:tc>
        <w:tc>
          <w:tcPr>
            <w:tcW w:w="709" w:type="dxa"/>
            <w:vAlign w:val="center"/>
          </w:tcPr>
          <w:p w14:paraId="080F4276" w14:textId="77777777" w:rsidR="005B5532" w:rsidRPr="00FE760F" w:rsidRDefault="005B5532" w:rsidP="007274DE">
            <w:pPr>
              <w:pStyle w:val="TAC"/>
              <w:keepNext w:val="0"/>
              <w:keepLines w:val="0"/>
              <w:rPr>
                <w:bCs/>
                <w:szCs w:val="18"/>
                <w:lang w:val="en-US"/>
              </w:rPr>
            </w:pPr>
          </w:p>
        </w:tc>
        <w:tc>
          <w:tcPr>
            <w:tcW w:w="709" w:type="dxa"/>
            <w:vAlign w:val="center"/>
          </w:tcPr>
          <w:p w14:paraId="4C7563AF" w14:textId="77777777" w:rsidR="005B5532" w:rsidRPr="00FE760F" w:rsidRDefault="005B5532" w:rsidP="007274DE">
            <w:pPr>
              <w:pStyle w:val="TAC"/>
              <w:keepNext w:val="0"/>
              <w:keepLines w:val="0"/>
              <w:rPr>
                <w:bCs/>
                <w:szCs w:val="18"/>
                <w:lang w:val="en-US"/>
              </w:rPr>
            </w:pPr>
          </w:p>
        </w:tc>
        <w:tc>
          <w:tcPr>
            <w:tcW w:w="710" w:type="dxa"/>
            <w:vAlign w:val="center"/>
          </w:tcPr>
          <w:p w14:paraId="4E7E20F7" w14:textId="77777777" w:rsidR="005B5532" w:rsidRPr="00FE760F" w:rsidRDefault="005B5532" w:rsidP="007274DE">
            <w:pPr>
              <w:pStyle w:val="TAC"/>
              <w:keepNext w:val="0"/>
              <w:keepLines w:val="0"/>
              <w:rPr>
                <w:bCs/>
                <w:szCs w:val="18"/>
                <w:lang w:val="en-US"/>
              </w:rPr>
            </w:pPr>
          </w:p>
        </w:tc>
        <w:tc>
          <w:tcPr>
            <w:tcW w:w="709" w:type="dxa"/>
          </w:tcPr>
          <w:p w14:paraId="57C38F40" w14:textId="77777777" w:rsidR="005B5532" w:rsidRPr="00FE760F" w:rsidRDefault="005B5532" w:rsidP="007274DE">
            <w:pPr>
              <w:pStyle w:val="TAC"/>
              <w:keepNext w:val="0"/>
              <w:keepLines w:val="0"/>
              <w:rPr>
                <w:lang w:val="en-US"/>
              </w:rPr>
            </w:pPr>
          </w:p>
        </w:tc>
        <w:tc>
          <w:tcPr>
            <w:tcW w:w="709" w:type="dxa"/>
          </w:tcPr>
          <w:p w14:paraId="045B7D32" w14:textId="77777777" w:rsidR="005B5532" w:rsidRPr="00FE760F" w:rsidRDefault="005B5532" w:rsidP="007274DE">
            <w:pPr>
              <w:pStyle w:val="TAC"/>
              <w:keepNext w:val="0"/>
              <w:keepLines w:val="0"/>
              <w:rPr>
                <w:lang w:val="en-US"/>
              </w:rPr>
            </w:pPr>
          </w:p>
        </w:tc>
        <w:tc>
          <w:tcPr>
            <w:tcW w:w="706" w:type="dxa"/>
          </w:tcPr>
          <w:p w14:paraId="44DE8CB4" w14:textId="77777777" w:rsidR="005B5532" w:rsidRPr="00FE760F" w:rsidRDefault="005B5532" w:rsidP="007274DE">
            <w:pPr>
              <w:pStyle w:val="TAC"/>
              <w:keepNext w:val="0"/>
              <w:keepLines w:val="0"/>
              <w:rPr>
                <w:lang w:val="en-US"/>
              </w:rPr>
            </w:pPr>
          </w:p>
        </w:tc>
        <w:tc>
          <w:tcPr>
            <w:tcW w:w="1131" w:type="dxa"/>
            <w:vAlign w:val="center"/>
          </w:tcPr>
          <w:p w14:paraId="28C8AF4E" w14:textId="77777777" w:rsidR="005B5532" w:rsidRPr="00FE760F" w:rsidRDefault="005B5532" w:rsidP="007274DE">
            <w:pPr>
              <w:pStyle w:val="TAC"/>
              <w:keepNext w:val="0"/>
              <w:keepLines w:val="0"/>
              <w:rPr>
                <w:bCs/>
                <w:szCs w:val="18"/>
                <w:lang w:val="en-US"/>
              </w:rPr>
            </w:pPr>
          </w:p>
        </w:tc>
        <w:tc>
          <w:tcPr>
            <w:tcW w:w="709" w:type="dxa"/>
            <w:vAlign w:val="center"/>
          </w:tcPr>
          <w:p w14:paraId="35FA1BFA" w14:textId="77777777" w:rsidR="005B5532" w:rsidRPr="00FE760F" w:rsidRDefault="005B5532" w:rsidP="007274DE">
            <w:pPr>
              <w:pStyle w:val="TAC"/>
              <w:keepNext w:val="0"/>
              <w:keepLines w:val="0"/>
              <w:rPr>
                <w:lang w:val="en-US"/>
              </w:rPr>
            </w:pPr>
          </w:p>
        </w:tc>
      </w:tr>
      <w:tr w:rsidR="005B5532" w:rsidRPr="00FE760F" w14:paraId="4C41B455" w14:textId="77777777" w:rsidTr="007274DE">
        <w:trPr>
          <w:tblHeader/>
          <w:jc w:val="center"/>
        </w:trPr>
        <w:tc>
          <w:tcPr>
            <w:tcW w:w="1819" w:type="dxa"/>
            <w:vAlign w:val="center"/>
          </w:tcPr>
          <w:p w14:paraId="1FEC0FF5" w14:textId="77777777" w:rsidR="005B5532" w:rsidRPr="00FE760F" w:rsidRDefault="005B5532" w:rsidP="007274DE">
            <w:pPr>
              <w:pStyle w:val="TAC"/>
              <w:keepNext w:val="0"/>
              <w:keepLines w:val="0"/>
              <w:rPr>
                <w:lang w:val="en-US"/>
              </w:rPr>
            </w:pPr>
          </w:p>
        </w:tc>
        <w:tc>
          <w:tcPr>
            <w:tcW w:w="1102" w:type="dxa"/>
          </w:tcPr>
          <w:p w14:paraId="3E2CF2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D55C588"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E87D52A" w14:textId="77777777" w:rsidR="005B5532" w:rsidRPr="00FE760F" w:rsidRDefault="005B5532" w:rsidP="007274DE">
            <w:pPr>
              <w:pStyle w:val="TAC"/>
              <w:keepNext w:val="0"/>
              <w:keepLines w:val="0"/>
              <w:rPr>
                <w:lang w:val="en-US"/>
              </w:rPr>
            </w:pPr>
          </w:p>
        </w:tc>
        <w:tc>
          <w:tcPr>
            <w:tcW w:w="1550" w:type="dxa"/>
            <w:gridSpan w:val="3"/>
            <w:vAlign w:val="center"/>
          </w:tcPr>
          <w:p w14:paraId="7C096F2A"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0FAA65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ACBB8F5" w14:textId="77777777" w:rsidR="005B5532" w:rsidRPr="00FE760F" w:rsidRDefault="005B5532" w:rsidP="007274DE">
            <w:pPr>
              <w:pStyle w:val="TAC"/>
              <w:keepNext w:val="0"/>
              <w:keepLines w:val="0"/>
              <w:rPr>
                <w:bCs/>
                <w:szCs w:val="18"/>
                <w:lang w:val="en-US"/>
              </w:rPr>
            </w:pPr>
          </w:p>
        </w:tc>
        <w:tc>
          <w:tcPr>
            <w:tcW w:w="717" w:type="dxa"/>
            <w:vAlign w:val="center"/>
          </w:tcPr>
          <w:p w14:paraId="7483840A" w14:textId="77777777" w:rsidR="005B5532" w:rsidRPr="00FE760F" w:rsidRDefault="005B5532" w:rsidP="007274DE">
            <w:pPr>
              <w:pStyle w:val="TAC"/>
              <w:keepNext w:val="0"/>
              <w:keepLines w:val="0"/>
              <w:rPr>
                <w:bCs/>
                <w:szCs w:val="18"/>
                <w:lang w:val="en-US"/>
              </w:rPr>
            </w:pPr>
          </w:p>
        </w:tc>
        <w:tc>
          <w:tcPr>
            <w:tcW w:w="712" w:type="dxa"/>
            <w:vAlign w:val="center"/>
          </w:tcPr>
          <w:p w14:paraId="746D6958" w14:textId="77777777" w:rsidR="005B5532" w:rsidRPr="00FE760F" w:rsidRDefault="005B5532" w:rsidP="007274DE">
            <w:pPr>
              <w:pStyle w:val="TAC"/>
              <w:keepNext w:val="0"/>
              <w:keepLines w:val="0"/>
              <w:rPr>
                <w:bCs/>
                <w:szCs w:val="18"/>
                <w:lang w:val="en-US"/>
              </w:rPr>
            </w:pPr>
          </w:p>
        </w:tc>
        <w:tc>
          <w:tcPr>
            <w:tcW w:w="709" w:type="dxa"/>
            <w:vAlign w:val="center"/>
          </w:tcPr>
          <w:p w14:paraId="246F3C99" w14:textId="77777777" w:rsidR="005B5532" w:rsidRPr="00FE760F" w:rsidRDefault="005B5532" w:rsidP="007274DE">
            <w:pPr>
              <w:pStyle w:val="TAC"/>
              <w:keepNext w:val="0"/>
              <w:keepLines w:val="0"/>
              <w:rPr>
                <w:bCs/>
                <w:szCs w:val="18"/>
                <w:lang w:val="en-US"/>
              </w:rPr>
            </w:pPr>
          </w:p>
        </w:tc>
        <w:tc>
          <w:tcPr>
            <w:tcW w:w="709" w:type="dxa"/>
            <w:vAlign w:val="center"/>
          </w:tcPr>
          <w:p w14:paraId="5A747526" w14:textId="77777777" w:rsidR="005B5532" w:rsidRPr="00FE760F" w:rsidRDefault="005B5532" w:rsidP="007274DE">
            <w:pPr>
              <w:pStyle w:val="TAC"/>
              <w:keepNext w:val="0"/>
              <w:keepLines w:val="0"/>
              <w:rPr>
                <w:bCs/>
                <w:szCs w:val="18"/>
                <w:lang w:val="en-US"/>
              </w:rPr>
            </w:pPr>
          </w:p>
        </w:tc>
        <w:tc>
          <w:tcPr>
            <w:tcW w:w="710" w:type="dxa"/>
            <w:vAlign w:val="center"/>
          </w:tcPr>
          <w:p w14:paraId="40BF1C27" w14:textId="77777777" w:rsidR="005B5532" w:rsidRPr="00FE760F" w:rsidRDefault="005B5532" w:rsidP="007274DE">
            <w:pPr>
              <w:pStyle w:val="TAC"/>
              <w:keepNext w:val="0"/>
              <w:keepLines w:val="0"/>
              <w:rPr>
                <w:bCs/>
                <w:szCs w:val="18"/>
                <w:lang w:val="en-US"/>
              </w:rPr>
            </w:pPr>
          </w:p>
        </w:tc>
        <w:tc>
          <w:tcPr>
            <w:tcW w:w="709" w:type="dxa"/>
          </w:tcPr>
          <w:p w14:paraId="7EA7ECD7" w14:textId="77777777" w:rsidR="005B5532" w:rsidRPr="00FE760F" w:rsidRDefault="005B5532" w:rsidP="007274DE">
            <w:pPr>
              <w:pStyle w:val="TAC"/>
              <w:keepNext w:val="0"/>
              <w:keepLines w:val="0"/>
              <w:rPr>
                <w:lang w:val="en-US"/>
              </w:rPr>
            </w:pPr>
          </w:p>
        </w:tc>
        <w:tc>
          <w:tcPr>
            <w:tcW w:w="709" w:type="dxa"/>
          </w:tcPr>
          <w:p w14:paraId="0B35EACC" w14:textId="77777777" w:rsidR="005B5532" w:rsidRPr="00FE760F" w:rsidRDefault="005B5532" w:rsidP="007274DE">
            <w:pPr>
              <w:pStyle w:val="TAC"/>
              <w:keepNext w:val="0"/>
              <w:keepLines w:val="0"/>
              <w:rPr>
                <w:lang w:val="en-US"/>
              </w:rPr>
            </w:pPr>
          </w:p>
        </w:tc>
        <w:tc>
          <w:tcPr>
            <w:tcW w:w="706" w:type="dxa"/>
          </w:tcPr>
          <w:p w14:paraId="2E7D3CCC" w14:textId="77777777" w:rsidR="005B5532" w:rsidRPr="00FE760F" w:rsidRDefault="005B5532" w:rsidP="007274DE">
            <w:pPr>
              <w:pStyle w:val="TAC"/>
              <w:keepNext w:val="0"/>
              <w:keepLines w:val="0"/>
              <w:rPr>
                <w:lang w:val="en-US"/>
              </w:rPr>
            </w:pPr>
          </w:p>
        </w:tc>
        <w:tc>
          <w:tcPr>
            <w:tcW w:w="1131" w:type="dxa"/>
            <w:vAlign w:val="center"/>
          </w:tcPr>
          <w:p w14:paraId="159229CA" w14:textId="77777777" w:rsidR="005B5532" w:rsidRPr="00FE760F" w:rsidRDefault="005B5532" w:rsidP="007274DE">
            <w:pPr>
              <w:pStyle w:val="TAC"/>
              <w:keepNext w:val="0"/>
              <w:keepLines w:val="0"/>
              <w:rPr>
                <w:bCs/>
                <w:szCs w:val="18"/>
                <w:lang w:val="en-US"/>
              </w:rPr>
            </w:pPr>
          </w:p>
        </w:tc>
        <w:tc>
          <w:tcPr>
            <w:tcW w:w="709" w:type="dxa"/>
            <w:vAlign w:val="center"/>
          </w:tcPr>
          <w:p w14:paraId="2359EF65" w14:textId="77777777" w:rsidR="005B5532" w:rsidRPr="00FE760F" w:rsidRDefault="005B5532" w:rsidP="007274DE">
            <w:pPr>
              <w:pStyle w:val="TAC"/>
              <w:keepNext w:val="0"/>
              <w:keepLines w:val="0"/>
              <w:rPr>
                <w:lang w:val="en-US"/>
              </w:rPr>
            </w:pPr>
          </w:p>
        </w:tc>
      </w:tr>
      <w:tr w:rsidR="005B5532" w:rsidRPr="00FE760F" w14:paraId="53552468" w14:textId="77777777" w:rsidTr="007274DE">
        <w:trPr>
          <w:tblHeader/>
          <w:jc w:val="center"/>
        </w:trPr>
        <w:tc>
          <w:tcPr>
            <w:tcW w:w="1819" w:type="dxa"/>
            <w:vAlign w:val="center"/>
          </w:tcPr>
          <w:p w14:paraId="0FAFF507" w14:textId="77777777" w:rsidR="005B5532" w:rsidRPr="00FE760F" w:rsidRDefault="005B5532" w:rsidP="007274DE">
            <w:pPr>
              <w:pStyle w:val="TAC"/>
              <w:keepNext w:val="0"/>
              <w:keepLines w:val="0"/>
              <w:rPr>
                <w:lang w:val="en-US"/>
              </w:rPr>
            </w:pPr>
          </w:p>
        </w:tc>
        <w:tc>
          <w:tcPr>
            <w:tcW w:w="1102" w:type="dxa"/>
          </w:tcPr>
          <w:p w14:paraId="6C57C05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D7ACFA6" w14:textId="77777777" w:rsidR="005B5532" w:rsidRPr="00FE760F" w:rsidRDefault="005B5532" w:rsidP="007274DE">
            <w:pPr>
              <w:pStyle w:val="TAC"/>
              <w:keepNext w:val="0"/>
              <w:keepLines w:val="0"/>
              <w:rPr>
                <w:lang w:val="en-US"/>
              </w:rPr>
            </w:pPr>
          </w:p>
        </w:tc>
        <w:tc>
          <w:tcPr>
            <w:tcW w:w="1569" w:type="dxa"/>
            <w:gridSpan w:val="2"/>
            <w:vAlign w:val="center"/>
          </w:tcPr>
          <w:p w14:paraId="6B7D11DB" w14:textId="77777777" w:rsidR="005B5532" w:rsidRPr="00FE760F" w:rsidRDefault="005B5532" w:rsidP="007274DE">
            <w:pPr>
              <w:pStyle w:val="TAC"/>
              <w:keepNext w:val="0"/>
              <w:keepLines w:val="0"/>
            </w:pPr>
          </w:p>
        </w:tc>
        <w:tc>
          <w:tcPr>
            <w:tcW w:w="1406" w:type="dxa"/>
            <w:gridSpan w:val="5"/>
            <w:vAlign w:val="center"/>
          </w:tcPr>
          <w:p w14:paraId="3822F6D2"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0639E4C" w14:textId="77777777" w:rsidR="005B5532" w:rsidRPr="00FE760F" w:rsidRDefault="005B5532" w:rsidP="007274DE">
            <w:pPr>
              <w:pStyle w:val="TAC"/>
              <w:keepNext w:val="0"/>
              <w:keepLines w:val="0"/>
              <w:rPr>
                <w:bCs/>
                <w:szCs w:val="18"/>
                <w:lang w:val="en-US"/>
              </w:rPr>
            </w:pPr>
          </w:p>
        </w:tc>
        <w:tc>
          <w:tcPr>
            <w:tcW w:w="717" w:type="dxa"/>
            <w:vAlign w:val="center"/>
          </w:tcPr>
          <w:p w14:paraId="78BC9270" w14:textId="77777777" w:rsidR="005B5532" w:rsidRPr="00FE760F" w:rsidRDefault="005B5532" w:rsidP="007274DE">
            <w:pPr>
              <w:pStyle w:val="TAC"/>
              <w:keepNext w:val="0"/>
              <w:keepLines w:val="0"/>
              <w:rPr>
                <w:bCs/>
                <w:szCs w:val="18"/>
                <w:lang w:val="en-US"/>
              </w:rPr>
            </w:pPr>
          </w:p>
        </w:tc>
        <w:tc>
          <w:tcPr>
            <w:tcW w:w="712" w:type="dxa"/>
            <w:vAlign w:val="center"/>
          </w:tcPr>
          <w:p w14:paraId="754AC1CE" w14:textId="77777777" w:rsidR="005B5532" w:rsidRPr="00FE760F" w:rsidRDefault="005B5532" w:rsidP="007274DE">
            <w:pPr>
              <w:pStyle w:val="TAC"/>
              <w:keepNext w:val="0"/>
              <w:keepLines w:val="0"/>
              <w:rPr>
                <w:bCs/>
                <w:szCs w:val="18"/>
                <w:lang w:val="en-US"/>
              </w:rPr>
            </w:pPr>
          </w:p>
        </w:tc>
        <w:tc>
          <w:tcPr>
            <w:tcW w:w="709" w:type="dxa"/>
            <w:vAlign w:val="center"/>
          </w:tcPr>
          <w:p w14:paraId="4FF9E410" w14:textId="77777777" w:rsidR="005B5532" w:rsidRPr="00FE760F" w:rsidRDefault="005B5532" w:rsidP="007274DE">
            <w:pPr>
              <w:pStyle w:val="TAC"/>
              <w:keepNext w:val="0"/>
              <w:keepLines w:val="0"/>
              <w:rPr>
                <w:bCs/>
                <w:szCs w:val="18"/>
                <w:lang w:val="en-US"/>
              </w:rPr>
            </w:pPr>
          </w:p>
        </w:tc>
        <w:tc>
          <w:tcPr>
            <w:tcW w:w="709" w:type="dxa"/>
            <w:vAlign w:val="center"/>
          </w:tcPr>
          <w:p w14:paraId="40AF06C4" w14:textId="77777777" w:rsidR="005B5532" w:rsidRPr="00FE760F" w:rsidRDefault="005B5532" w:rsidP="007274DE">
            <w:pPr>
              <w:pStyle w:val="TAC"/>
              <w:keepNext w:val="0"/>
              <w:keepLines w:val="0"/>
              <w:rPr>
                <w:bCs/>
                <w:szCs w:val="18"/>
                <w:lang w:val="en-US"/>
              </w:rPr>
            </w:pPr>
          </w:p>
        </w:tc>
        <w:tc>
          <w:tcPr>
            <w:tcW w:w="710" w:type="dxa"/>
            <w:vAlign w:val="center"/>
          </w:tcPr>
          <w:p w14:paraId="15A35596" w14:textId="77777777" w:rsidR="005B5532" w:rsidRPr="00FE760F" w:rsidRDefault="005B5532" w:rsidP="007274DE">
            <w:pPr>
              <w:pStyle w:val="TAC"/>
              <w:keepNext w:val="0"/>
              <w:keepLines w:val="0"/>
              <w:rPr>
                <w:bCs/>
                <w:szCs w:val="18"/>
                <w:lang w:val="en-US"/>
              </w:rPr>
            </w:pPr>
          </w:p>
        </w:tc>
        <w:tc>
          <w:tcPr>
            <w:tcW w:w="709" w:type="dxa"/>
          </w:tcPr>
          <w:p w14:paraId="361720CD" w14:textId="77777777" w:rsidR="005B5532" w:rsidRPr="00FE760F" w:rsidRDefault="005B5532" w:rsidP="007274DE">
            <w:pPr>
              <w:pStyle w:val="TAC"/>
              <w:keepNext w:val="0"/>
              <w:keepLines w:val="0"/>
              <w:rPr>
                <w:lang w:val="en-US"/>
              </w:rPr>
            </w:pPr>
          </w:p>
        </w:tc>
        <w:tc>
          <w:tcPr>
            <w:tcW w:w="709" w:type="dxa"/>
          </w:tcPr>
          <w:p w14:paraId="305232FD" w14:textId="77777777" w:rsidR="005B5532" w:rsidRPr="00FE760F" w:rsidRDefault="005B5532" w:rsidP="007274DE">
            <w:pPr>
              <w:pStyle w:val="TAC"/>
              <w:keepNext w:val="0"/>
              <w:keepLines w:val="0"/>
              <w:rPr>
                <w:lang w:val="en-US"/>
              </w:rPr>
            </w:pPr>
          </w:p>
        </w:tc>
        <w:tc>
          <w:tcPr>
            <w:tcW w:w="706" w:type="dxa"/>
          </w:tcPr>
          <w:p w14:paraId="5C7AD792" w14:textId="77777777" w:rsidR="005B5532" w:rsidRPr="00FE760F" w:rsidRDefault="005B5532" w:rsidP="007274DE">
            <w:pPr>
              <w:pStyle w:val="TAC"/>
              <w:keepNext w:val="0"/>
              <w:keepLines w:val="0"/>
              <w:rPr>
                <w:lang w:val="en-US"/>
              </w:rPr>
            </w:pPr>
          </w:p>
        </w:tc>
        <w:tc>
          <w:tcPr>
            <w:tcW w:w="1131" w:type="dxa"/>
            <w:vAlign w:val="center"/>
          </w:tcPr>
          <w:p w14:paraId="6FACD6B3" w14:textId="77777777" w:rsidR="005B5532" w:rsidRPr="00FE760F" w:rsidRDefault="005B5532" w:rsidP="007274DE">
            <w:pPr>
              <w:pStyle w:val="TAC"/>
              <w:keepNext w:val="0"/>
              <w:keepLines w:val="0"/>
              <w:rPr>
                <w:bCs/>
                <w:szCs w:val="18"/>
                <w:lang w:val="en-US"/>
              </w:rPr>
            </w:pPr>
          </w:p>
        </w:tc>
        <w:tc>
          <w:tcPr>
            <w:tcW w:w="709" w:type="dxa"/>
            <w:vAlign w:val="center"/>
          </w:tcPr>
          <w:p w14:paraId="54B588FD" w14:textId="77777777" w:rsidR="005B5532" w:rsidRPr="00FE760F" w:rsidRDefault="005B5532" w:rsidP="007274DE">
            <w:pPr>
              <w:pStyle w:val="TAC"/>
              <w:keepNext w:val="0"/>
              <w:keepLines w:val="0"/>
              <w:rPr>
                <w:lang w:val="en-US"/>
              </w:rPr>
            </w:pPr>
          </w:p>
        </w:tc>
      </w:tr>
      <w:tr w:rsidR="005B5532" w:rsidRPr="00FE760F" w14:paraId="1974C463" w14:textId="77777777" w:rsidTr="007274DE">
        <w:trPr>
          <w:tblHeader/>
          <w:jc w:val="center"/>
        </w:trPr>
        <w:tc>
          <w:tcPr>
            <w:tcW w:w="1819" w:type="dxa"/>
            <w:vAlign w:val="center"/>
          </w:tcPr>
          <w:p w14:paraId="0462831A" w14:textId="77777777" w:rsidR="005B5532" w:rsidRPr="00FE760F" w:rsidRDefault="005B5532" w:rsidP="007274DE">
            <w:pPr>
              <w:pStyle w:val="TAC"/>
              <w:keepNext w:val="0"/>
              <w:keepLines w:val="0"/>
              <w:rPr>
                <w:lang w:val="en-US"/>
              </w:rPr>
            </w:pPr>
          </w:p>
        </w:tc>
        <w:tc>
          <w:tcPr>
            <w:tcW w:w="1102" w:type="dxa"/>
          </w:tcPr>
          <w:p w14:paraId="524C1D5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D0E627B"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BE4D449" w14:textId="77777777" w:rsidR="005B5532" w:rsidRPr="00FE760F" w:rsidRDefault="005B5532" w:rsidP="007274DE">
            <w:pPr>
              <w:pStyle w:val="TAC"/>
              <w:keepNext w:val="0"/>
              <w:keepLines w:val="0"/>
              <w:rPr>
                <w:lang w:val="en-US"/>
              </w:rPr>
            </w:pPr>
          </w:p>
        </w:tc>
        <w:tc>
          <w:tcPr>
            <w:tcW w:w="2974" w:type="dxa"/>
            <w:gridSpan w:val="8"/>
            <w:vAlign w:val="center"/>
          </w:tcPr>
          <w:p w14:paraId="54B0D8EC" w14:textId="77777777" w:rsidR="005B5532" w:rsidRPr="00FE760F" w:rsidRDefault="005B5532" w:rsidP="007274DE">
            <w:pPr>
              <w:pStyle w:val="TAC"/>
              <w:keepNext w:val="0"/>
              <w:keepLines w:val="0"/>
              <w:rPr>
                <w:bCs/>
                <w:szCs w:val="18"/>
                <w:lang w:val="en-US"/>
              </w:rPr>
            </w:pPr>
          </w:p>
        </w:tc>
        <w:tc>
          <w:tcPr>
            <w:tcW w:w="717" w:type="dxa"/>
            <w:vAlign w:val="center"/>
          </w:tcPr>
          <w:p w14:paraId="1F7EBEDC" w14:textId="77777777" w:rsidR="005B5532" w:rsidRPr="00FE760F" w:rsidRDefault="005B5532" w:rsidP="007274DE">
            <w:pPr>
              <w:pStyle w:val="TAC"/>
              <w:keepNext w:val="0"/>
              <w:keepLines w:val="0"/>
              <w:rPr>
                <w:bCs/>
                <w:szCs w:val="18"/>
                <w:lang w:val="en-US"/>
              </w:rPr>
            </w:pPr>
          </w:p>
        </w:tc>
        <w:tc>
          <w:tcPr>
            <w:tcW w:w="712" w:type="dxa"/>
            <w:vAlign w:val="center"/>
          </w:tcPr>
          <w:p w14:paraId="5C6CD1B1" w14:textId="77777777" w:rsidR="005B5532" w:rsidRPr="00FE760F" w:rsidRDefault="005B5532" w:rsidP="007274DE">
            <w:pPr>
              <w:pStyle w:val="TAC"/>
              <w:keepNext w:val="0"/>
              <w:keepLines w:val="0"/>
              <w:rPr>
                <w:bCs/>
                <w:szCs w:val="18"/>
                <w:lang w:val="en-US"/>
              </w:rPr>
            </w:pPr>
          </w:p>
        </w:tc>
        <w:tc>
          <w:tcPr>
            <w:tcW w:w="709" w:type="dxa"/>
            <w:vAlign w:val="center"/>
          </w:tcPr>
          <w:p w14:paraId="55B54FFC" w14:textId="77777777" w:rsidR="005B5532" w:rsidRPr="00FE760F" w:rsidRDefault="005B5532" w:rsidP="007274DE">
            <w:pPr>
              <w:pStyle w:val="TAC"/>
              <w:keepNext w:val="0"/>
              <w:keepLines w:val="0"/>
              <w:rPr>
                <w:bCs/>
                <w:szCs w:val="18"/>
                <w:lang w:val="en-US"/>
              </w:rPr>
            </w:pPr>
          </w:p>
        </w:tc>
        <w:tc>
          <w:tcPr>
            <w:tcW w:w="709" w:type="dxa"/>
            <w:vAlign w:val="center"/>
          </w:tcPr>
          <w:p w14:paraId="27CA6AD6" w14:textId="77777777" w:rsidR="005B5532" w:rsidRPr="00FE760F" w:rsidRDefault="005B5532" w:rsidP="007274DE">
            <w:pPr>
              <w:pStyle w:val="TAC"/>
              <w:keepNext w:val="0"/>
              <w:keepLines w:val="0"/>
              <w:rPr>
                <w:bCs/>
                <w:szCs w:val="18"/>
                <w:lang w:val="en-US"/>
              </w:rPr>
            </w:pPr>
          </w:p>
        </w:tc>
        <w:tc>
          <w:tcPr>
            <w:tcW w:w="710" w:type="dxa"/>
            <w:vAlign w:val="center"/>
          </w:tcPr>
          <w:p w14:paraId="1B7169FD" w14:textId="77777777" w:rsidR="005B5532" w:rsidRPr="00FE760F" w:rsidRDefault="005B5532" w:rsidP="007274DE">
            <w:pPr>
              <w:pStyle w:val="TAC"/>
              <w:keepNext w:val="0"/>
              <w:keepLines w:val="0"/>
              <w:rPr>
                <w:bCs/>
                <w:szCs w:val="18"/>
                <w:lang w:val="en-US"/>
              </w:rPr>
            </w:pPr>
          </w:p>
        </w:tc>
        <w:tc>
          <w:tcPr>
            <w:tcW w:w="709" w:type="dxa"/>
          </w:tcPr>
          <w:p w14:paraId="68FBC502" w14:textId="77777777" w:rsidR="005B5532" w:rsidRPr="00FE760F" w:rsidRDefault="005B5532" w:rsidP="007274DE">
            <w:pPr>
              <w:pStyle w:val="TAC"/>
              <w:keepNext w:val="0"/>
              <w:keepLines w:val="0"/>
              <w:rPr>
                <w:lang w:val="en-US"/>
              </w:rPr>
            </w:pPr>
          </w:p>
        </w:tc>
        <w:tc>
          <w:tcPr>
            <w:tcW w:w="709" w:type="dxa"/>
          </w:tcPr>
          <w:p w14:paraId="1DC1BD1D" w14:textId="77777777" w:rsidR="005B5532" w:rsidRPr="00FE760F" w:rsidRDefault="005B5532" w:rsidP="007274DE">
            <w:pPr>
              <w:pStyle w:val="TAC"/>
              <w:keepNext w:val="0"/>
              <w:keepLines w:val="0"/>
              <w:rPr>
                <w:lang w:val="en-US"/>
              </w:rPr>
            </w:pPr>
          </w:p>
        </w:tc>
        <w:tc>
          <w:tcPr>
            <w:tcW w:w="706" w:type="dxa"/>
          </w:tcPr>
          <w:p w14:paraId="2C80BDC7" w14:textId="77777777" w:rsidR="005B5532" w:rsidRPr="00FE760F" w:rsidRDefault="005B5532" w:rsidP="007274DE">
            <w:pPr>
              <w:pStyle w:val="TAC"/>
              <w:keepNext w:val="0"/>
              <w:keepLines w:val="0"/>
              <w:rPr>
                <w:lang w:val="en-US"/>
              </w:rPr>
            </w:pPr>
          </w:p>
        </w:tc>
        <w:tc>
          <w:tcPr>
            <w:tcW w:w="1131" w:type="dxa"/>
            <w:vAlign w:val="center"/>
          </w:tcPr>
          <w:p w14:paraId="61FD56A1" w14:textId="77777777" w:rsidR="005B5532" w:rsidRPr="00FE760F" w:rsidRDefault="005B5532" w:rsidP="007274DE">
            <w:pPr>
              <w:pStyle w:val="TAC"/>
              <w:keepNext w:val="0"/>
              <w:keepLines w:val="0"/>
              <w:rPr>
                <w:bCs/>
                <w:szCs w:val="18"/>
                <w:lang w:val="en-US"/>
              </w:rPr>
            </w:pPr>
          </w:p>
        </w:tc>
        <w:tc>
          <w:tcPr>
            <w:tcW w:w="709" w:type="dxa"/>
            <w:vAlign w:val="center"/>
          </w:tcPr>
          <w:p w14:paraId="4EF14870" w14:textId="77777777" w:rsidR="005B5532" w:rsidRPr="00FE760F" w:rsidRDefault="005B5532" w:rsidP="007274DE">
            <w:pPr>
              <w:pStyle w:val="TAC"/>
              <w:keepNext w:val="0"/>
              <w:keepLines w:val="0"/>
              <w:rPr>
                <w:lang w:val="en-US"/>
              </w:rPr>
            </w:pPr>
          </w:p>
        </w:tc>
      </w:tr>
      <w:tr w:rsidR="005B5532" w:rsidRPr="00FE760F" w14:paraId="6A72757F" w14:textId="77777777" w:rsidTr="007274DE">
        <w:trPr>
          <w:tblHeader/>
          <w:jc w:val="center"/>
        </w:trPr>
        <w:tc>
          <w:tcPr>
            <w:tcW w:w="1819" w:type="dxa"/>
            <w:vAlign w:val="center"/>
          </w:tcPr>
          <w:p w14:paraId="2F9EB952" w14:textId="77777777" w:rsidR="005B5532" w:rsidRPr="00FE760F" w:rsidRDefault="005B5532" w:rsidP="007274DE">
            <w:pPr>
              <w:pStyle w:val="TAC"/>
              <w:keepNext w:val="0"/>
              <w:keepLines w:val="0"/>
              <w:rPr>
                <w:lang w:val="en-US"/>
              </w:rPr>
            </w:pPr>
          </w:p>
        </w:tc>
        <w:tc>
          <w:tcPr>
            <w:tcW w:w="1102" w:type="dxa"/>
          </w:tcPr>
          <w:p w14:paraId="773850D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681F79C" w14:textId="77777777" w:rsidR="005B5532" w:rsidRPr="00FE760F" w:rsidRDefault="005B5532" w:rsidP="007274DE">
            <w:pPr>
              <w:pStyle w:val="TAC"/>
              <w:keepNext w:val="0"/>
              <w:keepLines w:val="0"/>
              <w:rPr>
                <w:lang w:val="en-US"/>
              </w:rPr>
            </w:pPr>
          </w:p>
        </w:tc>
        <w:tc>
          <w:tcPr>
            <w:tcW w:w="1569" w:type="dxa"/>
            <w:gridSpan w:val="2"/>
            <w:vAlign w:val="center"/>
          </w:tcPr>
          <w:p w14:paraId="0304FBCF" w14:textId="77777777" w:rsidR="005B5532" w:rsidRPr="00FE760F" w:rsidRDefault="005B5532" w:rsidP="007274DE">
            <w:pPr>
              <w:pStyle w:val="TAC"/>
              <w:keepNext w:val="0"/>
              <w:keepLines w:val="0"/>
            </w:pPr>
          </w:p>
        </w:tc>
        <w:tc>
          <w:tcPr>
            <w:tcW w:w="2835" w:type="dxa"/>
            <w:gridSpan w:val="8"/>
            <w:vAlign w:val="center"/>
          </w:tcPr>
          <w:p w14:paraId="713CE965" w14:textId="77777777" w:rsidR="005B5532" w:rsidRPr="00FE760F" w:rsidRDefault="005B5532" w:rsidP="007274DE">
            <w:pPr>
              <w:pStyle w:val="TAC"/>
              <w:keepNext w:val="0"/>
              <w:keepLines w:val="0"/>
              <w:rPr>
                <w:bCs/>
                <w:szCs w:val="18"/>
                <w:lang w:val="en-US"/>
              </w:rPr>
            </w:pPr>
          </w:p>
        </w:tc>
        <w:tc>
          <w:tcPr>
            <w:tcW w:w="712" w:type="dxa"/>
            <w:vAlign w:val="center"/>
          </w:tcPr>
          <w:p w14:paraId="48D2C68C" w14:textId="77777777" w:rsidR="005B5532" w:rsidRPr="00FE760F" w:rsidRDefault="005B5532" w:rsidP="007274DE">
            <w:pPr>
              <w:pStyle w:val="TAC"/>
              <w:keepNext w:val="0"/>
              <w:keepLines w:val="0"/>
              <w:rPr>
                <w:bCs/>
                <w:szCs w:val="18"/>
                <w:lang w:val="en-US"/>
              </w:rPr>
            </w:pPr>
          </w:p>
        </w:tc>
        <w:tc>
          <w:tcPr>
            <w:tcW w:w="709" w:type="dxa"/>
            <w:vAlign w:val="center"/>
          </w:tcPr>
          <w:p w14:paraId="5917C731" w14:textId="77777777" w:rsidR="005B5532" w:rsidRPr="00FE760F" w:rsidRDefault="005B5532" w:rsidP="007274DE">
            <w:pPr>
              <w:pStyle w:val="TAC"/>
              <w:keepNext w:val="0"/>
              <w:keepLines w:val="0"/>
              <w:rPr>
                <w:bCs/>
                <w:szCs w:val="18"/>
                <w:lang w:val="en-US"/>
              </w:rPr>
            </w:pPr>
          </w:p>
        </w:tc>
        <w:tc>
          <w:tcPr>
            <w:tcW w:w="709" w:type="dxa"/>
            <w:vAlign w:val="center"/>
          </w:tcPr>
          <w:p w14:paraId="004196F2" w14:textId="77777777" w:rsidR="005B5532" w:rsidRPr="00FE760F" w:rsidRDefault="005B5532" w:rsidP="007274DE">
            <w:pPr>
              <w:pStyle w:val="TAC"/>
              <w:keepNext w:val="0"/>
              <w:keepLines w:val="0"/>
              <w:rPr>
                <w:bCs/>
                <w:szCs w:val="18"/>
                <w:lang w:val="en-US"/>
              </w:rPr>
            </w:pPr>
          </w:p>
        </w:tc>
        <w:tc>
          <w:tcPr>
            <w:tcW w:w="710" w:type="dxa"/>
            <w:vAlign w:val="center"/>
          </w:tcPr>
          <w:p w14:paraId="6F4863DB" w14:textId="77777777" w:rsidR="005B5532" w:rsidRPr="00FE760F" w:rsidRDefault="005B5532" w:rsidP="007274DE">
            <w:pPr>
              <w:pStyle w:val="TAC"/>
              <w:keepNext w:val="0"/>
              <w:keepLines w:val="0"/>
              <w:rPr>
                <w:bCs/>
                <w:szCs w:val="18"/>
                <w:lang w:val="en-US"/>
              </w:rPr>
            </w:pPr>
          </w:p>
        </w:tc>
        <w:tc>
          <w:tcPr>
            <w:tcW w:w="709" w:type="dxa"/>
          </w:tcPr>
          <w:p w14:paraId="472BAD43" w14:textId="77777777" w:rsidR="005B5532" w:rsidRPr="00FE760F" w:rsidRDefault="005B5532" w:rsidP="007274DE">
            <w:pPr>
              <w:pStyle w:val="TAC"/>
              <w:keepNext w:val="0"/>
              <w:keepLines w:val="0"/>
              <w:rPr>
                <w:lang w:val="en-US"/>
              </w:rPr>
            </w:pPr>
          </w:p>
        </w:tc>
        <w:tc>
          <w:tcPr>
            <w:tcW w:w="709" w:type="dxa"/>
          </w:tcPr>
          <w:p w14:paraId="71A2D05C" w14:textId="77777777" w:rsidR="005B5532" w:rsidRPr="00FE760F" w:rsidRDefault="005B5532" w:rsidP="007274DE">
            <w:pPr>
              <w:pStyle w:val="TAC"/>
              <w:keepNext w:val="0"/>
              <w:keepLines w:val="0"/>
              <w:rPr>
                <w:lang w:val="en-US"/>
              </w:rPr>
            </w:pPr>
          </w:p>
        </w:tc>
        <w:tc>
          <w:tcPr>
            <w:tcW w:w="706" w:type="dxa"/>
          </w:tcPr>
          <w:p w14:paraId="0E203E47" w14:textId="77777777" w:rsidR="005B5532" w:rsidRPr="00FE760F" w:rsidRDefault="005B5532" w:rsidP="007274DE">
            <w:pPr>
              <w:pStyle w:val="TAC"/>
              <w:keepNext w:val="0"/>
              <w:keepLines w:val="0"/>
              <w:rPr>
                <w:lang w:val="en-US"/>
              </w:rPr>
            </w:pPr>
          </w:p>
        </w:tc>
        <w:tc>
          <w:tcPr>
            <w:tcW w:w="1131" w:type="dxa"/>
            <w:vAlign w:val="center"/>
          </w:tcPr>
          <w:p w14:paraId="0601F028" w14:textId="77777777" w:rsidR="005B5532" w:rsidRPr="00FE760F" w:rsidRDefault="005B5532" w:rsidP="007274DE">
            <w:pPr>
              <w:pStyle w:val="TAC"/>
              <w:keepNext w:val="0"/>
              <w:keepLines w:val="0"/>
              <w:rPr>
                <w:bCs/>
                <w:szCs w:val="18"/>
                <w:lang w:val="en-US"/>
              </w:rPr>
            </w:pPr>
          </w:p>
        </w:tc>
        <w:tc>
          <w:tcPr>
            <w:tcW w:w="709" w:type="dxa"/>
            <w:vAlign w:val="center"/>
          </w:tcPr>
          <w:p w14:paraId="1366D127" w14:textId="77777777" w:rsidR="005B5532" w:rsidRPr="00FE760F" w:rsidRDefault="005B5532" w:rsidP="007274DE">
            <w:pPr>
              <w:pStyle w:val="TAC"/>
              <w:keepNext w:val="0"/>
              <w:keepLines w:val="0"/>
              <w:rPr>
                <w:lang w:val="en-US"/>
              </w:rPr>
            </w:pPr>
          </w:p>
        </w:tc>
      </w:tr>
      <w:tr w:rsidR="005B5532" w:rsidRPr="00FE760F" w14:paraId="5772D5AD" w14:textId="77777777" w:rsidTr="007274DE">
        <w:trPr>
          <w:tblHeader/>
          <w:jc w:val="center"/>
        </w:trPr>
        <w:tc>
          <w:tcPr>
            <w:tcW w:w="1819" w:type="dxa"/>
            <w:vAlign w:val="center"/>
          </w:tcPr>
          <w:p w14:paraId="4412690C" w14:textId="77777777" w:rsidR="005B5532" w:rsidRPr="00FE760F" w:rsidRDefault="005B5532" w:rsidP="007274DE">
            <w:pPr>
              <w:pStyle w:val="TAC"/>
              <w:keepNext w:val="0"/>
              <w:keepLines w:val="0"/>
              <w:rPr>
                <w:lang w:val="en-US"/>
              </w:rPr>
            </w:pPr>
          </w:p>
        </w:tc>
        <w:tc>
          <w:tcPr>
            <w:tcW w:w="1102" w:type="dxa"/>
          </w:tcPr>
          <w:p w14:paraId="1154B805"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A24564E"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5F0FDAE8" w14:textId="77777777" w:rsidR="005B5532" w:rsidRPr="00FE760F" w:rsidRDefault="005B5532" w:rsidP="007274DE">
            <w:pPr>
              <w:pStyle w:val="TAC"/>
              <w:keepNext w:val="0"/>
              <w:keepLines w:val="0"/>
              <w:rPr>
                <w:lang w:val="en-US"/>
              </w:rPr>
            </w:pPr>
          </w:p>
        </w:tc>
        <w:tc>
          <w:tcPr>
            <w:tcW w:w="856" w:type="dxa"/>
            <w:vAlign w:val="center"/>
          </w:tcPr>
          <w:p w14:paraId="7E4DD7C2" w14:textId="77777777" w:rsidR="005B5532" w:rsidRPr="00FE760F" w:rsidRDefault="005B5532" w:rsidP="007274DE">
            <w:pPr>
              <w:pStyle w:val="TAC"/>
              <w:keepNext w:val="0"/>
              <w:keepLines w:val="0"/>
            </w:pPr>
          </w:p>
        </w:tc>
        <w:tc>
          <w:tcPr>
            <w:tcW w:w="694" w:type="dxa"/>
            <w:gridSpan w:val="2"/>
            <w:vAlign w:val="center"/>
          </w:tcPr>
          <w:p w14:paraId="0B5B39B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45C3091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63F78E3" w14:textId="77777777" w:rsidR="005B5532" w:rsidRPr="00FE760F" w:rsidRDefault="005B5532" w:rsidP="007274DE">
            <w:pPr>
              <w:pStyle w:val="TAC"/>
              <w:keepNext w:val="0"/>
              <w:keepLines w:val="0"/>
              <w:rPr>
                <w:bCs/>
                <w:szCs w:val="18"/>
                <w:lang w:val="en-US"/>
              </w:rPr>
            </w:pPr>
          </w:p>
        </w:tc>
        <w:tc>
          <w:tcPr>
            <w:tcW w:w="717" w:type="dxa"/>
            <w:vAlign w:val="center"/>
          </w:tcPr>
          <w:p w14:paraId="2C0D80A5" w14:textId="77777777" w:rsidR="005B5532" w:rsidRPr="00FE760F" w:rsidRDefault="005B5532" w:rsidP="007274DE">
            <w:pPr>
              <w:pStyle w:val="TAC"/>
              <w:keepNext w:val="0"/>
              <w:keepLines w:val="0"/>
              <w:rPr>
                <w:bCs/>
                <w:szCs w:val="18"/>
                <w:lang w:val="en-US"/>
              </w:rPr>
            </w:pPr>
          </w:p>
        </w:tc>
        <w:tc>
          <w:tcPr>
            <w:tcW w:w="712" w:type="dxa"/>
            <w:vAlign w:val="center"/>
          </w:tcPr>
          <w:p w14:paraId="1D0D0E2A" w14:textId="77777777" w:rsidR="005B5532" w:rsidRPr="00FE760F" w:rsidRDefault="005B5532" w:rsidP="007274DE">
            <w:pPr>
              <w:pStyle w:val="TAC"/>
              <w:keepNext w:val="0"/>
              <w:keepLines w:val="0"/>
              <w:rPr>
                <w:bCs/>
                <w:szCs w:val="18"/>
                <w:lang w:val="en-US"/>
              </w:rPr>
            </w:pPr>
          </w:p>
        </w:tc>
        <w:tc>
          <w:tcPr>
            <w:tcW w:w="709" w:type="dxa"/>
            <w:vAlign w:val="center"/>
          </w:tcPr>
          <w:p w14:paraId="18E51B08" w14:textId="77777777" w:rsidR="005B5532" w:rsidRPr="00FE760F" w:rsidRDefault="005B5532" w:rsidP="007274DE">
            <w:pPr>
              <w:pStyle w:val="TAC"/>
              <w:keepNext w:val="0"/>
              <w:keepLines w:val="0"/>
              <w:rPr>
                <w:bCs/>
                <w:szCs w:val="18"/>
                <w:lang w:val="en-US"/>
              </w:rPr>
            </w:pPr>
          </w:p>
        </w:tc>
        <w:tc>
          <w:tcPr>
            <w:tcW w:w="709" w:type="dxa"/>
            <w:vAlign w:val="center"/>
          </w:tcPr>
          <w:p w14:paraId="284AB71B" w14:textId="77777777" w:rsidR="005B5532" w:rsidRPr="00FE760F" w:rsidRDefault="005B5532" w:rsidP="007274DE">
            <w:pPr>
              <w:pStyle w:val="TAC"/>
              <w:keepNext w:val="0"/>
              <w:keepLines w:val="0"/>
              <w:rPr>
                <w:bCs/>
                <w:szCs w:val="18"/>
                <w:lang w:val="en-US"/>
              </w:rPr>
            </w:pPr>
          </w:p>
        </w:tc>
        <w:tc>
          <w:tcPr>
            <w:tcW w:w="710" w:type="dxa"/>
            <w:vAlign w:val="center"/>
          </w:tcPr>
          <w:p w14:paraId="555F5F4C" w14:textId="77777777" w:rsidR="005B5532" w:rsidRPr="00FE760F" w:rsidRDefault="005B5532" w:rsidP="007274DE">
            <w:pPr>
              <w:pStyle w:val="TAC"/>
              <w:keepNext w:val="0"/>
              <w:keepLines w:val="0"/>
              <w:rPr>
                <w:bCs/>
                <w:szCs w:val="18"/>
                <w:lang w:val="en-US"/>
              </w:rPr>
            </w:pPr>
          </w:p>
        </w:tc>
        <w:tc>
          <w:tcPr>
            <w:tcW w:w="709" w:type="dxa"/>
          </w:tcPr>
          <w:p w14:paraId="46D7D44E" w14:textId="77777777" w:rsidR="005B5532" w:rsidRPr="00FE760F" w:rsidRDefault="005B5532" w:rsidP="007274DE">
            <w:pPr>
              <w:pStyle w:val="TAC"/>
              <w:keepNext w:val="0"/>
              <w:keepLines w:val="0"/>
              <w:rPr>
                <w:lang w:val="en-US"/>
              </w:rPr>
            </w:pPr>
          </w:p>
        </w:tc>
        <w:tc>
          <w:tcPr>
            <w:tcW w:w="709" w:type="dxa"/>
          </w:tcPr>
          <w:p w14:paraId="60F88B2D" w14:textId="77777777" w:rsidR="005B5532" w:rsidRPr="00FE760F" w:rsidRDefault="005B5532" w:rsidP="007274DE">
            <w:pPr>
              <w:pStyle w:val="TAC"/>
              <w:keepNext w:val="0"/>
              <w:keepLines w:val="0"/>
              <w:rPr>
                <w:lang w:val="en-US"/>
              </w:rPr>
            </w:pPr>
          </w:p>
        </w:tc>
        <w:tc>
          <w:tcPr>
            <w:tcW w:w="706" w:type="dxa"/>
          </w:tcPr>
          <w:p w14:paraId="3A002B31" w14:textId="77777777" w:rsidR="005B5532" w:rsidRPr="00FE760F" w:rsidRDefault="005B5532" w:rsidP="007274DE">
            <w:pPr>
              <w:pStyle w:val="TAC"/>
              <w:keepNext w:val="0"/>
              <w:keepLines w:val="0"/>
              <w:rPr>
                <w:lang w:val="en-US"/>
              </w:rPr>
            </w:pPr>
          </w:p>
        </w:tc>
        <w:tc>
          <w:tcPr>
            <w:tcW w:w="1131" w:type="dxa"/>
            <w:vAlign w:val="center"/>
          </w:tcPr>
          <w:p w14:paraId="3385DB95" w14:textId="77777777" w:rsidR="005B5532" w:rsidRPr="00FE760F" w:rsidRDefault="005B5532" w:rsidP="007274DE">
            <w:pPr>
              <w:pStyle w:val="TAC"/>
              <w:keepNext w:val="0"/>
              <w:keepLines w:val="0"/>
              <w:rPr>
                <w:bCs/>
                <w:szCs w:val="18"/>
                <w:lang w:val="en-US"/>
              </w:rPr>
            </w:pPr>
          </w:p>
        </w:tc>
        <w:tc>
          <w:tcPr>
            <w:tcW w:w="709" w:type="dxa"/>
            <w:vAlign w:val="center"/>
          </w:tcPr>
          <w:p w14:paraId="3145A25F" w14:textId="77777777" w:rsidR="005B5532" w:rsidRPr="00FE760F" w:rsidRDefault="005B5532" w:rsidP="007274DE">
            <w:pPr>
              <w:pStyle w:val="TAC"/>
              <w:keepNext w:val="0"/>
              <w:keepLines w:val="0"/>
              <w:rPr>
                <w:lang w:val="en-US"/>
              </w:rPr>
            </w:pPr>
          </w:p>
        </w:tc>
      </w:tr>
      <w:tr w:rsidR="005B5532" w:rsidRPr="00FE760F" w14:paraId="0B876777" w14:textId="77777777" w:rsidTr="007274DE">
        <w:trPr>
          <w:tblHeader/>
          <w:jc w:val="center"/>
        </w:trPr>
        <w:tc>
          <w:tcPr>
            <w:tcW w:w="1819" w:type="dxa"/>
            <w:vAlign w:val="center"/>
          </w:tcPr>
          <w:p w14:paraId="6B7C2C68" w14:textId="77777777" w:rsidR="005B5532" w:rsidRPr="00FE760F" w:rsidRDefault="005B5532" w:rsidP="007274DE">
            <w:pPr>
              <w:pStyle w:val="TAC"/>
              <w:keepNext w:val="0"/>
              <w:keepLines w:val="0"/>
              <w:rPr>
                <w:lang w:val="en-US"/>
              </w:rPr>
            </w:pPr>
          </w:p>
        </w:tc>
        <w:tc>
          <w:tcPr>
            <w:tcW w:w="1102" w:type="dxa"/>
          </w:tcPr>
          <w:p w14:paraId="15C0747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340B540" w14:textId="77777777" w:rsidR="005B5532" w:rsidRPr="00FE760F" w:rsidRDefault="005B5532" w:rsidP="007274DE">
            <w:pPr>
              <w:pStyle w:val="TAC"/>
              <w:keepNext w:val="0"/>
              <w:keepLines w:val="0"/>
              <w:rPr>
                <w:lang w:val="en-US"/>
              </w:rPr>
            </w:pPr>
          </w:p>
        </w:tc>
        <w:tc>
          <w:tcPr>
            <w:tcW w:w="1569" w:type="dxa"/>
            <w:gridSpan w:val="2"/>
            <w:vAlign w:val="center"/>
          </w:tcPr>
          <w:p w14:paraId="34761EAF" w14:textId="77777777" w:rsidR="005B5532" w:rsidRPr="00FE760F" w:rsidRDefault="005B5532" w:rsidP="007274DE">
            <w:pPr>
              <w:pStyle w:val="TAC"/>
              <w:keepNext w:val="0"/>
              <w:keepLines w:val="0"/>
            </w:pPr>
          </w:p>
        </w:tc>
        <w:tc>
          <w:tcPr>
            <w:tcW w:w="694" w:type="dxa"/>
            <w:gridSpan w:val="2"/>
            <w:vAlign w:val="center"/>
          </w:tcPr>
          <w:p w14:paraId="3283EF86"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0A88BA4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A5E0989" w14:textId="77777777" w:rsidR="005B5532" w:rsidRPr="00FE760F" w:rsidRDefault="005B5532" w:rsidP="007274DE">
            <w:pPr>
              <w:pStyle w:val="TAC"/>
              <w:keepNext w:val="0"/>
              <w:keepLines w:val="0"/>
              <w:rPr>
                <w:bCs/>
                <w:szCs w:val="18"/>
                <w:lang w:val="en-US"/>
              </w:rPr>
            </w:pPr>
          </w:p>
        </w:tc>
        <w:tc>
          <w:tcPr>
            <w:tcW w:w="717" w:type="dxa"/>
            <w:vAlign w:val="center"/>
          </w:tcPr>
          <w:p w14:paraId="44A08FE8" w14:textId="77777777" w:rsidR="005B5532" w:rsidRPr="00FE760F" w:rsidRDefault="005B5532" w:rsidP="007274DE">
            <w:pPr>
              <w:pStyle w:val="TAC"/>
              <w:keepNext w:val="0"/>
              <w:keepLines w:val="0"/>
              <w:rPr>
                <w:bCs/>
                <w:szCs w:val="18"/>
                <w:lang w:val="en-US"/>
              </w:rPr>
            </w:pPr>
          </w:p>
        </w:tc>
        <w:tc>
          <w:tcPr>
            <w:tcW w:w="712" w:type="dxa"/>
            <w:vAlign w:val="center"/>
          </w:tcPr>
          <w:p w14:paraId="5EBD8787" w14:textId="77777777" w:rsidR="005B5532" w:rsidRPr="00FE760F" w:rsidRDefault="005B5532" w:rsidP="007274DE">
            <w:pPr>
              <w:pStyle w:val="TAC"/>
              <w:keepNext w:val="0"/>
              <w:keepLines w:val="0"/>
              <w:rPr>
                <w:bCs/>
                <w:szCs w:val="18"/>
                <w:lang w:val="en-US"/>
              </w:rPr>
            </w:pPr>
          </w:p>
        </w:tc>
        <w:tc>
          <w:tcPr>
            <w:tcW w:w="709" w:type="dxa"/>
            <w:vAlign w:val="center"/>
          </w:tcPr>
          <w:p w14:paraId="2805347D" w14:textId="77777777" w:rsidR="005B5532" w:rsidRPr="00FE760F" w:rsidRDefault="005B5532" w:rsidP="007274DE">
            <w:pPr>
              <w:pStyle w:val="TAC"/>
              <w:keepNext w:val="0"/>
              <w:keepLines w:val="0"/>
              <w:rPr>
                <w:bCs/>
                <w:szCs w:val="18"/>
                <w:lang w:val="en-US"/>
              </w:rPr>
            </w:pPr>
          </w:p>
        </w:tc>
        <w:tc>
          <w:tcPr>
            <w:tcW w:w="709" w:type="dxa"/>
            <w:vAlign w:val="center"/>
          </w:tcPr>
          <w:p w14:paraId="6ABB6F35" w14:textId="77777777" w:rsidR="005B5532" w:rsidRPr="00FE760F" w:rsidRDefault="005B5532" w:rsidP="007274DE">
            <w:pPr>
              <w:pStyle w:val="TAC"/>
              <w:keepNext w:val="0"/>
              <w:keepLines w:val="0"/>
              <w:rPr>
                <w:bCs/>
                <w:szCs w:val="18"/>
                <w:lang w:val="en-US"/>
              </w:rPr>
            </w:pPr>
          </w:p>
        </w:tc>
        <w:tc>
          <w:tcPr>
            <w:tcW w:w="710" w:type="dxa"/>
            <w:vAlign w:val="center"/>
          </w:tcPr>
          <w:p w14:paraId="33A62F41" w14:textId="77777777" w:rsidR="005B5532" w:rsidRPr="00FE760F" w:rsidRDefault="005B5532" w:rsidP="007274DE">
            <w:pPr>
              <w:pStyle w:val="TAC"/>
              <w:keepNext w:val="0"/>
              <w:keepLines w:val="0"/>
              <w:rPr>
                <w:bCs/>
                <w:szCs w:val="18"/>
                <w:lang w:val="en-US"/>
              </w:rPr>
            </w:pPr>
          </w:p>
        </w:tc>
        <w:tc>
          <w:tcPr>
            <w:tcW w:w="709" w:type="dxa"/>
          </w:tcPr>
          <w:p w14:paraId="096F92C7" w14:textId="77777777" w:rsidR="005B5532" w:rsidRPr="00FE760F" w:rsidRDefault="005B5532" w:rsidP="007274DE">
            <w:pPr>
              <w:pStyle w:val="TAC"/>
              <w:keepNext w:val="0"/>
              <w:keepLines w:val="0"/>
              <w:rPr>
                <w:lang w:val="en-US"/>
              </w:rPr>
            </w:pPr>
          </w:p>
        </w:tc>
        <w:tc>
          <w:tcPr>
            <w:tcW w:w="709" w:type="dxa"/>
          </w:tcPr>
          <w:p w14:paraId="185E9EAF" w14:textId="77777777" w:rsidR="005B5532" w:rsidRPr="00FE760F" w:rsidRDefault="005B5532" w:rsidP="007274DE">
            <w:pPr>
              <w:pStyle w:val="TAC"/>
              <w:keepNext w:val="0"/>
              <w:keepLines w:val="0"/>
              <w:rPr>
                <w:lang w:val="en-US"/>
              </w:rPr>
            </w:pPr>
          </w:p>
        </w:tc>
        <w:tc>
          <w:tcPr>
            <w:tcW w:w="706" w:type="dxa"/>
          </w:tcPr>
          <w:p w14:paraId="00FA5082" w14:textId="77777777" w:rsidR="005B5532" w:rsidRPr="00FE760F" w:rsidRDefault="005B5532" w:rsidP="007274DE">
            <w:pPr>
              <w:pStyle w:val="TAC"/>
              <w:keepNext w:val="0"/>
              <w:keepLines w:val="0"/>
              <w:rPr>
                <w:lang w:val="en-US"/>
              </w:rPr>
            </w:pPr>
          </w:p>
        </w:tc>
        <w:tc>
          <w:tcPr>
            <w:tcW w:w="1131" w:type="dxa"/>
            <w:vAlign w:val="center"/>
          </w:tcPr>
          <w:p w14:paraId="1DEF2FCB" w14:textId="77777777" w:rsidR="005B5532" w:rsidRPr="00FE760F" w:rsidRDefault="005B5532" w:rsidP="007274DE">
            <w:pPr>
              <w:pStyle w:val="TAC"/>
              <w:keepNext w:val="0"/>
              <w:keepLines w:val="0"/>
              <w:rPr>
                <w:bCs/>
                <w:szCs w:val="18"/>
                <w:lang w:val="en-US"/>
              </w:rPr>
            </w:pPr>
          </w:p>
        </w:tc>
        <w:tc>
          <w:tcPr>
            <w:tcW w:w="709" w:type="dxa"/>
            <w:vAlign w:val="center"/>
          </w:tcPr>
          <w:p w14:paraId="7C094ACC" w14:textId="77777777" w:rsidR="005B5532" w:rsidRPr="00FE760F" w:rsidRDefault="005B5532" w:rsidP="007274DE">
            <w:pPr>
              <w:pStyle w:val="TAC"/>
              <w:keepNext w:val="0"/>
              <w:keepLines w:val="0"/>
              <w:rPr>
                <w:lang w:val="en-US"/>
              </w:rPr>
            </w:pPr>
          </w:p>
        </w:tc>
      </w:tr>
      <w:tr w:rsidR="005B5532" w:rsidRPr="00FE760F" w14:paraId="1F4F788B" w14:textId="77777777" w:rsidTr="007274DE">
        <w:trPr>
          <w:tblHeader/>
          <w:jc w:val="center"/>
        </w:trPr>
        <w:tc>
          <w:tcPr>
            <w:tcW w:w="1819" w:type="dxa"/>
            <w:vAlign w:val="center"/>
          </w:tcPr>
          <w:p w14:paraId="6498F8F3" w14:textId="77777777" w:rsidR="005B5532" w:rsidRPr="00FE760F" w:rsidRDefault="005B5532" w:rsidP="007274DE">
            <w:pPr>
              <w:pStyle w:val="TAC"/>
              <w:keepNext w:val="0"/>
              <w:keepLines w:val="0"/>
              <w:rPr>
                <w:lang w:val="en-US"/>
              </w:rPr>
            </w:pPr>
          </w:p>
        </w:tc>
        <w:tc>
          <w:tcPr>
            <w:tcW w:w="1102" w:type="dxa"/>
          </w:tcPr>
          <w:p w14:paraId="5B936F5F"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2247B55"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0C9C5455"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45BFC4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7EACB06" w14:textId="77777777" w:rsidR="005B5532" w:rsidRPr="00FE760F" w:rsidRDefault="005B5532" w:rsidP="007274DE">
            <w:pPr>
              <w:pStyle w:val="TAC"/>
              <w:keepNext w:val="0"/>
              <w:keepLines w:val="0"/>
              <w:rPr>
                <w:bCs/>
                <w:szCs w:val="18"/>
                <w:lang w:val="en-US"/>
              </w:rPr>
            </w:pPr>
          </w:p>
        </w:tc>
        <w:tc>
          <w:tcPr>
            <w:tcW w:w="717" w:type="dxa"/>
            <w:vAlign w:val="center"/>
          </w:tcPr>
          <w:p w14:paraId="457B6FBC" w14:textId="77777777" w:rsidR="005B5532" w:rsidRPr="00FE760F" w:rsidRDefault="005B5532" w:rsidP="007274DE">
            <w:pPr>
              <w:pStyle w:val="TAC"/>
              <w:keepNext w:val="0"/>
              <w:keepLines w:val="0"/>
              <w:rPr>
                <w:bCs/>
                <w:szCs w:val="18"/>
                <w:lang w:val="en-US"/>
              </w:rPr>
            </w:pPr>
          </w:p>
        </w:tc>
        <w:tc>
          <w:tcPr>
            <w:tcW w:w="712" w:type="dxa"/>
            <w:vAlign w:val="center"/>
          </w:tcPr>
          <w:p w14:paraId="2B7A4EDF" w14:textId="77777777" w:rsidR="005B5532" w:rsidRPr="00FE760F" w:rsidRDefault="005B5532" w:rsidP="007274DE">
            <w:pPr>
              <w:pStyle w:val="TAC"/>
              <w:keepNext w:val="0"/>
              <w:keepLines w:val="0"/>
              <w:rPr>
                <w:bCs/>
                <w:szCs w:val="18"/>
                <w:lang w:val="en-US"/>
              </w:rPr>
            </w:pPr>
          </w:p>
        </w:tc>
        <w:tc>
          <w:tcPr>
            <w:tcW w:w="709" w:type="dxa"/>
            <w:vAlign w:val="center"/>
          </w:tcPr>
          <w:p w14:paraId="0E30971C" w14:textId="77777777" w:rsidR="005B5532" w:rsidRPr="00FE760F" w:rsidRDefault="005B5532" w:rsidP="007274DE">
            <w:pPr>
              <w:pStyle w:val="TAC"/>
              <w:keepNext w:val="0"/>
              <w:keepLines w:val="0"/>
              <w:rPr>
                <w:bCs/>
                <w:szCs w:val="18"/>
                <w:lang w:val="en-US"/>
              </w:rPr>
            </w:pPr>
          </w:p>
        </w:tc>
        <w:tc>
          <w:tcPr>
            <w:tcW w:w="709" w:type="dxa"/>
            <w:vAlign w:val="center"/>
          </w:tcPr>
          <w:p w14:paraId="7921B555" w14:textId="77777777" w:rsidR="005B5532" w:rsidRPr="00FE760F" w:rsidRDefault="005B5532" w:rsidP="007274DE">
            <w:pPr>
              <w:pStyle w:val="TAC"/>
              <w:keepNext w:val="0"/>
              <w:keepLines w:val="0"/>
              <w:rPr>
                <w:bCs/>
                <w:szCs w:val="18"/>
                <w:lang w:val="en-US"/>
              </w:rPr>
            </w:pPr>
          </w:p>
        </w:tc>
        <w:tc>
          <w:tcPr>
            <w:tcW w:w="710" w:type="dxa"/>
            <w:vAlign w:val="center"/>
          </w:tcPr>
          <w:p w14:paraId="1D366582" w14:textId="77777777" w:rsidR="005B5532" w:rsidRPr="00FE760F" w:rsidRDefault="005B5532" w:rsidP="007274DE">
            <w:pPr>
              <w:pStyle w:val="TAC"/>
              <w:keepNext w:val="0"/>
              <w:keepLines w:val="0"/>
              <w:rPr>
                <w:bCs/>
                <w:szCs w:val="18"/>
                <w:lang w:val="en-US"/>
              </w:rPr>
            </w:pPr>
          </w:p>
        </w:tc>
        <w:tc>
          <w:tcPr>
            <w:tcW w:w="709" w:type="dxa"/>
          </w:tcPr>
          <w:p w14:paraId="4AE0E7CB" w14:textId="77777777" w:rsidR="005B5532" w:rsidRPr="00FE760F" w:rsidRDefault="005B5532" w:rsidP="007274DE">
            <w:pPr>
              <w:pStyle w:val="TAC"/>
              <w:keepNext w:val="0"/>
              <w:keepLines w:val="0"/>
              <w:rPr>
                <w:lang w:val="en-US"/>
              </w:rPr>
            </w:pPr>
          </w:p>
        </w:tc>
        <w:tc>
          <w:tcPr>
            <w:tcW w:w="709" w:type="dxa"/>
          </w:tcPr>
          <w:p w14:paraId="31294019" w14:textId="77777777" w:rsidR="005B5532" w:rsidRPr="00FE760F" w:rsidRDefault="005B5532" w:rsidP="007274DE">
            <w:pPr>
              <w:pStyle w:val="TAC"/>
              <w:keepNext w:val="0"/>
              <w:keepLines w:val="0"/>
              <w:rPr>
                <w:lang w:val="en-US"/>
              </w:rPr>
            </w:pPr>
          </w:p>
        </w:tc>
        <w:tc>
          <w:tcPr>
            <w:tcW w:w="706" w:type="dxa"/>
          </w:tcPr>
          <w:p w14:paraId="168CC165" w14:textId="77777777" w:rsidR="005B5532" w:rsidRPr="00FE760F" w:rsidRDefault="005B5532" w:rsidP="007274DE">
            <w:pPr>
              <w:pStyle w:val="TAC"/>
              <w:keepNext w:val="0"/>
              <w:keepLines w:val="0"/>
              <w:rPr>
                <w:lang w:val="en-US"/>
              </w:rPr>
            </w:pPr>
          </w:p>
        </w:tc>
        <w:tc>
          <w:tcPr>
            <w:tcW w:w="1131" w:type="dxa"/>
            <w:vAlign w:val="center"/>
          </w:tcPr>
          <w:p w14:paraId="30E41004" w14:textId="77777777" w:rsidR="005B5532" w:rsidRPr="00FE760F" w:rsidRDefault="005B5532" w:rsidP="007274DE">
            <w:pPr>
              <w:pStyle w:val="TAC"/>
              <w:keepNext w:val="0"/>
              <w:keepLines w:val="0"/>
              <w:rPr>
                <w:bCs/>
                <w:szCs w:val="18"/>
                <w:lang w:val="en-US"/>
              </w:rPr>
            </w:pPr>
          </w:p>
        </w:tc>
        <w:tc>
          <w:tcPr>
            <w:tcW w:w="709" w:type="dxa"/>
            <w:vAlign w:val="center"/>
          </w:tcPr>
          <w:p w14:paraId="38473881" w14:textId="77777777" w:rsidR="005B5532" w:rsidRPr="00FE760F" w:rsidRDefault="005B5532" w:rsidP="007274DE">
            <w:pPr>
              <w:pStyle w:val="TAC"/>
              <w:keepNext w:val="0"/>
              <w:keepLines w:val="0"/>
              <w:rPr>
                <w:lang w:val="en-US"/>
              </w:rPr>
            </w:pPr>
          </w:p>
        </w:tc>
      </w:tr>
      <w:tr w:rsidR="005B5532" w:rsidRPr="00FE760F" w14:paraId="7B96EFE8" w14:textId="77777777" w:rsidTr="007274DE">
        <w:trPr>
          <w:tblHeader/>
          <w:jc w:val="center"/>
        </w:trPr>
        <w:tc>
          <w:tcPr>
            <w:tcW w:w="1819" w:type="dxa"/>
            <w:vAlign w:val="center"/>
          </w:tcPr>
          <w:p w14:paraId="46D03181" w14:textId="77777777" w:rsidR="005B5532" w:rsidRPr="00FE760F" w:rsidRDefault="005B5532" w:rsidP="007274DE">
            <w:pPr>
              <w:pStyle w:val="TAC"/>
              <w:keepNext w:val="0"/>
              <w:keepLines w:val="0"/>
              <w:rPr>
                <w:lang w:val="en-US"/>
              </w:rPr>
            </w:pPr>
          </w:p>
        </w:tc>
        <w:tc>
          <w:tcPr>
            <w:tcW w:w="1102" w:type="dxa"/>
          </w:tcPr>
          <w:p w14:paraId="3C0806DE"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AFC46CC" w14:textId="77777777" w:rsidR="005B5532" w:rsidRPr="00FE760F" w:rsidRDefault="005B5532" w:rsidP="007274DE">
            <w:pPr>
              <w:pStyle w:val="TAC"/>
              <w:keepNext w:val="0"/>
              <w:keepLines w:val="0"/>
              <w:rPr>
                <w:lang w:val="en-US"/>
              </w:rPr>
            </w:pPr>
          </w:p>
        </w:tc>
        <w:tc>
          <w:tcPr>
            <w:tcW w:w="2975" w:type="dxa"/>
            <w:gridSpan w:val="7"/>
            <w:vAlign w:val="center"/>
          </w:tcPr>
          <w:p w14:paraId="5B34B2E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C07455" w14:textId="77777777" w:rsidR="005B5532" w:rsidRPr="00FE760F" w:rsidRDefault="005B5532" w:rsidP="007274DE">
            <w:pPr>
              <w:pStyle w:val="TAC"/>
              <w:keepNext w:val="0"/>
              <w:keepLines w:val="0"/>
              <w:rPr>
                <w:bCs/>
                <w:szCs w:val="18"/>
                <w:lang w:val="en-US"/>
              </w:rPr>
            </w:pPr>
          </w:p>
        </w:tc>
        <w:tc>
          <w:tcPr>
            <w:tcW w:w="717" w:type="dxa"/>
            <w:vAlign w:val="center"/>
          </w:tcPr>
          <w:p w14:paraId="653B92A1" w14:textId="77777777" w:rsidR="005B5532" w:rsidRPr="00FE760F" w:rsidRDefault="005B5532" w:rsidP="007274DE">
            <w:pPr>
              <w:pStyle w:val="TAC"/>
              <w:keepNext w:val="0"/>
              <w:keepLines w:val="0"/>
              <w:rPr>
                <w:bCs/>
                <w:szCs w:val="18"/>
                <w:lang w:val="en-US"/>
              </w:rPr>
            </w:pPr>
          </w:p>
        </w:tc>
        <w:tc>
          <w:tcPr>
            <w:tcW w:w="712" w:type="dxa"/>
            <w:vAlign w:val="center"/>
          </w:tcPr>
          <w:p w14:paraId="39751BB5" w14:textId="77777777" w:rsidR="005B5532" w:rsidRPr="00FE760F" w:rsidRDefault="005B5532" w:rsidP="007274DE">
            <w:pPr>
              <w:pStyle w:val="TAC"/>
              <w:keepNext w:val="0"/>
              <w:keepLines w:val="0"/>
              <w:rPr>
                <w:bCs/>
                <w:szCs w:val="18"/>
                <w:lang w:val="en-US"/>
              </w:rPr>
            </w:pPr>
          </w:p>
        </w:tc>
        <w:tc>
          <w:tcPr>
            <w:tcW w:w="709" w:type="dxa"/>
            <w:vAlign w:val="center"/>
          </w:tcPr>
          <w:p w14:paraId="5CB4B3D6" w14:textId="77777777" w:rsidR="005B5532" w:rsidRPr="00FE760F" w:rsidRDefault="005B5532" w:rsidP="007274DE">
            <w:pPr>
              <w:pStyle w:val="TAC"/>
              <w:keepNext w:val="0"/>
              <w:keepLines w:val="0"/>
              <w:rPr>
                <w:bCs/>
                <w:szCs w:val="18"/>
                <w:lang w:val="en-US"/>
              </w:rPr>
            </w:pPr>
          </w:p>
        </w:tc>
        <w:tc>
          <w:tcPr>
            <w:tcW w:w="709" w:type="dxa"/>
            <w:vAlign w:val="center"/>
          </w:tcPr>
          <w:p w14:paraId="1B6404B7" w14:textId="77777777" w:rsidR="005B5532" w:rsidRPr="00FE760F" w:rsidRDefault="005B5532" w:rsidP="007274DE">
            <w:pPr>
              <w:pStyle w:val="TAC"/>
              <w:keepNext w:val="0"/>
              <w:keepLines w:val="0"/>
              <w:rPr>
                <w:bCs/>
                <w:szCs w:val="18"/>
                <w:lang w:val="en-US"/>
              </w:rPr>
            </w:pPr>
          </w:p>
        </w:tc>
        <w:tc>
          <w:tcPr>
            <w:tcW w:w="710" w:type="dxa"/>
            <w:vAlign w:val="center"/>
          </w:tcPr>
          <w:p w14:paraId="6715B080" w14:textId="77777777" w:rsidR="005B5532" w:rsidRPr="00FE760F" w:rsidRDefault="005B5532" w:rsidP="007274DE">
            <w:pPr>
              <w:pStyle w:val="TAC"/>
              <w:keepNext w:val="0"/>
              <w:keepLines w:val="0"/>
              <w:rPr>
                <w:bCs/>
                <w:szCs w:val="18"/>
                <w:lang w:val="en-US"/>
              </w:rPr>
            </w:pPr>
          </w:p>
        </w:tc>
        <w:tc>
          <w:tcPr>
            <w:tcW w:w="709" w:type="dxa"/>
          </w:tcPr>
          <w:p w14:paraId="46211E67" w14:textId="77777777" w:rsidR="005B5532" w:rsidRPr="00FE760F" w:rsidRDefault="005B5532" w:rsidP="007274DE">
            <w:pPr>
              <w:pStyle w:val="TAC"/>
              <w:keepNext w:val="0"/>
              <w:keepLines w:val="0"/>
              <w:rPr>
                <w:lang w:val="en-US"/>
              </w:rPr>
            </w:pPr>
          </w:p>
        </w:tc>
        <w:tc>
          <w:tcPr>
            <w:tcW w:w="709" w:type="dxa"/>
          </w:tcPr>
          <w:p w14:paraId="7F983194" w14:textId="77777777" w:rsidR="005B5532" w:rsidRPr="00FE760F" w:rsidRDefault="005B5532" w:rsidP="007274DE">
            <w:pPr>
              <w:pStyle w:val="TAC"/>
              <w:keepNext w:val="0"/>
              <w:keepLines w:val="0"/>
              <w:rPr>
                <w:lang w:val="en-US"/>
              </w:rPr>
            </w:pPr>
          </w:p>
        </w:tc>
        <w:tc>
          <w:tcPr>
            <w:tcW w:w="706" w:type="dxa"/>
          </w:tcPr>
          <w:p w14:paraId="0CB2E4A5" w14:textId="77777777" w:rsidR="005B5532" w:rsidRPr="00FE760F" w:rsidRDefault="005B5532" w:rsidP="007274DE">
            <w:pPr>
              <w:pStyle w:val="TAC"/>
              <w:keepNext w:val="0"/>
              <w:keepLines w:val="0"/>
              <w:rPr>
                <w:lang w:val="en-US"/>
              </w:rPr>
            </w:pPr>
          </w:p>
        </w:tc>
        <w:tc>
          <w:tcPr>
            <w:tcW w:w="1131" w:type="dxa"/>
            <w:vAlign w:val="center"/>
          </w:tcPr>
          <w:p w14:paraId="45FA3461" w14:textId="77777777" w:rsidR="005B5532" w:rsidRPr="00FE760F" w:rsidRDefault="005B5532" w:rsidP="007274DE">
            <w:pPr>
              <w:pStyle w:val="TAC"/>
              <w:keepNext w:val="0"/>
              <w:keepLines w:val="0"/>
              <w:rPr>
                <w:bCs/>
                <w:szCs w:val="18"/>
                <w:lang w:val="en-US"/>
              </w:rPr>
            </w:pPr>
          </w:p>
        </w:tc>
        <w:tc>
          <w:tcPr>
            <w:tcW w:w="709" w:type="dxa"/>
            <w:vAlign w:val="center"/>
          </w:tcPr>
          <w:p w14:paraId="2AB84E0C" w14:textId="77777777" w:rsidR="005B5532" w:rsidRPr="00FE760F" w:rsidRDefault="005B5532" w:rsidP="007274DE">
            <w:pPr>
              <w:pStyle w:val="TAC"/>
              <w:keepNext w:val="0"/>
              <w:keepLines w:val="0"/>
              <w:rPr>
                <w:lang w:val="en-US"/>
              </w:rPr>
            </w:pPr>
          </w:p>
        </w:tc>
      </w:tr>
      <w:tr w:rsidR="005B5532" w:rsidRPr="00FE760F" w14:paraId="1297757A" w14:textId="77777777" w:rsidTr="007274DE">
        <w:trPr>
          <w:tblHeader/>
          <w:jc w:val="center"/>
        </w:trPr>
        <w:tc>
          <w:tcPr>
            <w:tcW w:w="1819" w:type="dxa"/>
            <w:vAlign w:val="center"/>
          </w:tcPr>
          <w:p w14:paraId="687E9768" w14:textId="77777777" w:rsidR="005B5532" w:rsidRPr="00FE760F" w:rsidRDefault="005B5532" w:rsidP="007274DE">
            <w:pPr>
              <w:pStyle w:val="TAC"/>
              <w:keepNext w:val="0"/>
              <w:keepLines w:val="0"/>
              <w:rPr>
                <w:lang w:val="en-US"/>
              </w:rPr>
            </w:pPr>
          </w:p>
        </w:tc>
        <w:tc>
          <w:tcPr>
            <w:tcW w:w="1102" w:type="dxa"/>
          </w:tcPr>
          <w:p w14:paraId="5B8361FF"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A535F15" w14:textId="77777777" w:rsidR="005B5532" w:rsidRPr="00FE760F" w:rsidRDefault="005B5532" w:rsidP="007274DE">
            <w:pPr>
              <w:pStyle w:val="TAC"/>
              <w:keepNext w:val="0"/>
              <w:keepLines w:val="0"/>
              <w:rPr>
                <w:lang w:val="en-US"/>
              </w:rPr>
            </w:pPr>
          </w:p>
        </w:tc>
        <w:tc>
          <w:tcPr>
            <w:tcW w:w="2975" w:type="dxa"/>
            <w:gridSpan w:val="7"/>
            <w:vAlign w:val="center"/>
          </w:tcPr>
          <w:p w14:paraId="4B73949A" w14:textId="77777777" w:rsidR="005B5532" w:rsidRPr="00FE760F" w:rsidRDefault="005B5532" w:rsidP="007274DE">
            <w:pPr>
              <w:pStyle w:val="TAC"/>
              <w:keepNext w:val="0"/>
              <w:keepLines w:val="0"/>
              <w:rPr>
                <w:bCs/>
                <w:szCs w:val="18"/>
                <w:lang w:val="en-US"/>
              </w:rPr>
            </w:pPr>
          </w:p>
        </w:tc>
        <w:tc>
          <w:tcPr>
            <w:tcW w:w="1429" w:type="dxa"/>
            <w:gridSpan w:val="3"/>
          </w:tcPr>
          <w:p w14:paraId="2C18A7F8" w14:textId="77777777" w:rsidR="005B5532" w:rsidRPr="00FE760F" w:rsidRDefault="005B5532" w:rsidP="007274DE">
            <w:pPr>
              <w:pStyle w:val="TAC"/>
              <w:keepNext w:val="0"/>
              <w:keepLines w:val="0"/>
              <w:rPr>
                <w:bCs/>
                <w:szCs w:val="18"/>
                <w:lang w:val="en-US"/>
              </w:rPr>
            </w:pPr>
          </w:p>
        </w:tc>
        <w:tc>
          <w:tcPr>
            <w:tcW w:w="712" w:type="dxa"/>
            <w:vAlign w:val="center"/>
          </w:tcPr>
          <w:p w14:paraId="48F0AEA2" w14:textId="77777777" w:rsidR="005B5532" w:rsidRPr="00FE760F" w:rsidRDefault="005B5532" w:rsidP="007274DE">
            <w:pPr>
              <w:pStyle w:val="TAC"/>
              <w:keepNext w:val="0"/>
              <w:keepLines w:val="0"/>
              <w:rPr>
                <w:bCs/>
                <w:szCs w:val="18"/>
                <w:lang w:val="en-US"/>
              </w:rPr>
            </w:pPr>
          </w:p>
        </w:tc>
        <w:tc>
          <w:tcPr>
            <w:tcW w:w="709" w:type="dxa"/>
            <w:vAlign w:val="center"/>
          </w:tcPr>
          <w:p w14:paraId="54685903" w14:textId="77777777" w:rsidR="005B5532" w:rsidRPr="00FE760F" w:rsidRDefault="005B5532" w:rsidP="007274DE">
            <w:pPr>
              <w:pStyle w:val="TAC"/>
              <w:keepNext w:val="0"/>
              <w:keepLines w:val="0"/>
              <w:rPr>
                <w:bCs/>
                <w:szCs w:val="18"/>
                <w:lang w:val="en-US"/>
              </w:rPr>
            </w:pPr>
          </w:p>
        </w:tc>
        <w:tc>
          <w:tcPr>
            <w:tcW w:w="709" w:type="dxa"/>
            <w:vAlign w:val="center"/>
          </w:tcPr>
          <w:p w14:paraId="422BB1F7" w14:textId="77777777" w:rsidR="005B5532" w:rsidRPr="00FE760F" w:rsidRDefault="005B5532" w:rsidP="007274DE">
            <w:pPr>
              <w:pStyle w:val="TAC"/>
              <w:keepNext w:val="0"/>
              <w:keepLines w:val="0"/>
              <w:rPr>
                <w:bCs/>
                <w:szCs w:val="18"/>
                <w:lang w:val="en-US"/>
              </w:rPr>
            </w:pPr>
          </w:p>
        </w:tc>
        <w:tc>
          <w:tcPr>
            <w:tcW w:w="710" w:type="dxa"/>
            <w:vAlign w:val="center"/>
          </w:tcPr>
          <w:p w14:paraId="21571D76" w14:textId="77777777" w:rsidR="005B5532" w:rsidRPr="00FE760F" w:rsidRDefault="005B5532" w:rsidP="007274DE">
            <w:pPr>
              <w:pStyle w:val="TAC"/>
              <w:keepNext w:val="0"/>
              <w:keepLines w:val="0"/>
              <w:rPr>
                <w:bCs/>
                <w:szCs w:val="18"/>
                <w:lang w:val="en-US"/>
              </w:rPr>
            </w:pPr>
          </w:p>
        </w:tc>
        <w:tc>
          <w:tcPr>
            <w:tcW w:w="709" w:type="dxa"/>
          </w:tcPr>
          <w:p w14:paraId="2611EB58" w14:textId="77777777" w:rsidR="005B5532" w:rsidRPr="00FE760F" w:rsidRDefault="005B5532" w:rsidP="007274DE">
            <w:pPr>
              <w:pStyle w:val="TAC"/>
              <w:keepNext w:val="0"/>
              <w:keepLines w:val="0"/>
              <w:rPr>
                <w:lang w:val="en-US"/>
              </w:rPr>
            </w:pPr>
          </w:p>
        </w:tc>
        <w:tc>
          <w:tcPr>
            <w:tcW w:w="709" w:type="dxa"/>
          </w:tcPr>
          <w:p w14:paraId="187E60A5" w14:textId="77777777" w:rsidR="005B5532" w:rsidRPr="00FE760F" w:rsidRDefault="005B5532" w:rsidP="007274DE">
            <w:pPr>
              <w:pStyle w:val="TAC"/>
              <w:keepNext w:val="0"/>
              <w:keepLines w:val="0"/>
              <w:rPr>
                <w:lang w:val="en-US"/>
              </w:rPr>
            </w:pPr>
          </w:p>
        </w:tc>
        <w:tc>
          <w:tcPr>
            <w:tcW w:w="706" w:type="dxa"/>
          </w:tcPr>
          <w:p w14:paraId="434E4CF8" w14:textId="77777777" w:rsidR="005B5532" w:rsidRPr="00FE760F" w:rsidRDefault="005B5532" w:rsidP="007274DE">
            <w:pPr>
              <w:pStyle w:val="TAC"/>
              <w:keepNext w:val="0"/>
              <w:keepLines w:val="0"/>
              <w:rPr>
                <w:lang w:val="en-US"/>
              </w:rPr>
            </w:pPr>
          </w:p>
        </w:tc>
        <w:tc>
          <w:tcPr>
            <w:tcW w:w="1131" w:type="dxa"/>
            <w:vAlign w:val="center"/>
          </w:tcPr>
          <w:p w14:paraId="2DEB9452" w14:textId="77777777" w:rsidR="005B5532" w:rsidRPr="00FE760F" w:rsidRDefault="005B5532" w:rsidP="007274DE">
            <w:pPr>
              <w:pStyle w:val="TAC"/>
              <w:keepNext w:val="0"/>
              <w:keepLines w:val="0"/>
              <w:rPr>
                <w:bCs/>
                <w:szCs w:val="18"/>
                <w:lang w:val="en-US"/>
              </w:rPr>
            </w:pPr>
          </w:p>
        </w:tc>
        <w:tc>
          <w:tcPr>
            <w:tcW w:w="709" w:type="dxa"/>
            <w:vAlign w:val="center"/>
          </w:tcPr>
          <w:p w14:paraId="41A5D98B" w14:textId="77777777" w:rsidR="005B5532" w:rsidRPr="00FE760F" w:rsidRDefault="005B5532" w:rsidP="007274DE">
            <w:pPr>
              <w:pStyle w:val="TAC"/>
              <w:keepNext w:val="0"/>
              <w:keepLines w:val="0"/>
              <w:rPr>
                <w:lang w:val="en-US"/>
              </w:rPr>
            </w:pPr>
          </w:p>
        </w:tc>
      </w:tr>
      <w:tr w:rsidR="005B5532" w:rsidRPr="00FE760F" w14:paraId="6A8CF0FC" w14:textId="77777777" w:rsidTr="007274DE">
        <w:trPr>
          <w:tblHeader/>
          <w:jc w:val="center"/>
        </w:trPr>
        <w:tc>
          <w:tcPr>
            <w:tcW w:w="1819" w:type="dxa"/>
            <w:vAlign w:val="center"/>
          </w:tcPr>
          <w:p w14:paraId="578283D7" w14:textId="77777777" w:rsidR="005B5532" w:rsidRPr="00FE760F" w:rsidRDefault="005B5532" w:rsidP="007274DE">
            <w:pPr>
              <w:pStyle w:val="TAC"/>
              <w:keepNext w:val="0"/>
              <w:keepLines w:val="0"/>
              <w:rPr>
                <w:lang w:val="en-US"/>
              </w:rPr>
            </w:pPr>
          </w:p>
        </w:tc>
        <w:tc>
          <w:tcPr>
            <w:tcW w:w="1102" w:type="dxa"/>
          </w:tcPr>
          <w:p w14:paraId="4508A3A0"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77A06C4"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1F627EA6"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20A15A15" w14:textId="77777777" w:rsidR="005B5532" w:rsidRPr="00FE760F" w:rsidRDefault="005B5532" w:rsidP="007274DE">
            <w:pPr>
              <w:pStyle w:val="TAC"/>
              <w:keepNext w:val="0"/>
              <w:keepLines w:val="0"/>
              <w:rPr>
                <w:bCs/>
                <w:szCs w:val="18"/>
                <w:lang w:val="en-US"/>
              </w:rPr>
            </w:pPr>
          </w:p>
        </w:tc>
        <w:tc>
          <w:tcPr>
            <w:tcW w:w="709" w:type="dxa"/>
            <w:vAlign w:val="center"/>
          </w:tcPr>
          <w:p w14:paraId="69099ECF" w14:textId="77777777" w:rsidR="005B5532" w:rsidRPr="00FE760F" w:rsidRDefault="005B5532" w:rsidP="007274DE">
            <w:pPr>
              <w:pStyle w:val="TAC"/>
              <w:keepNext w:val="0"/>
              <w:keepLines w:val="0"/>
              <w:rPr>
                <w:bCs/>
                <w:szCs w:val="18"/>
                <w:lang w:val="en-US"/>
              </w:rPr>
            </w:pPr>
          </w:p>
        </w:tc>
        <w:tc>
          <w:tcPr>
            <w:tcW w:w="710" w:type="dxa"/>
            <w:vAlign w:val="center"/>
          </w:tcPr>
          <w:p w14:paraId="311E5A78" w14:textId="77777777" w:rsidR="005B5532" w:rsidRPr="00FE760F" w:rsidRDefault="005B5532" w:rsidP="007274DE">
            <w:pPr>
              <w:pStyle w:val="TAC"/>
              <w:keepNext w:val="0"/>
              <w:keepLines w:val="0"/>
              <w:rPr>
                <w:bCs/>
                <w:szCs w:val="18"/>
                <w:lang w:val="en-US"/>
              </w:rPr>
            </w:pPr>
          </w:p>
        </w:tc>
        <w:tc>
          <w:tcPr>
            <w:tcW w:w="709" w:type="dxa"/>
          </w:tcPr>
          <w:p w14:paraId="74817D51" w14:textId="77777777" w:rsidR="005B5532" w:rsidRPr="00FE760F" w:rsidRDefault="005B5532" w:rsidP="007274DE">
            <w:pPr>
              <w:pStyle w:val="TAC"/>
              <w:keepNext w:val="0"/>
              <w:keepLines w:val="0"/>
              <w:rPr>
                <w:lang w:val="en-US"/>
              </w:rPr>
            </w:pPr>
          </w:p>
        </w:tc>
        <w:tc>
          <w:tcPr>
            <w:tcW w:w="709" w:type="dxa"/>
          </w:tcPr>
          <w:p w14:paraId="26B17075" w14:textId="77777777" w:rsidR="005B5532" w:rsidRPr="00FE760F" w:rsidRDefault="005B5532" w:rsidP="007274DE">
            <w:pPr>
              <w:pStyle w:val="TAC"/>
              <w:keepNext w:val="0"/>
              <w:keepLines w:val="0"/>
              <w:rPr>
                <w:lang w:val="en-US"/>
              </w:rPr>
            </w:pPr>
          </w:p>
        </w:tc>
        <w:tc>
          <w:tcPr>
            <w:tcW w:w="706" w:type="dxa"/>
          </w:tcPr>
          <w:p w14:paraId="0033FEDE" w14:textId="77777777" w:rsidR="005B5532" w:rsidRPr="00FE760F" w:rsidRDefault="005B5532" w:rsidP="007274DE">
            <w:pPr>
              <w:pStyle w:val="TAC"/>
              <w:keepNext w:val="0"/>
              <w:keepLines w:val="0"/>
              <w:rPr>
                <w:lang w:val="en-US"/>
              </w:rPr>
            </w:pPr>
          </w:p>
        </w:tc>
        <w:tc>
          <w:tcPr>
            <w:tcW w:w="1131" w:type="dxa"/>
            <w:vAlign w:val="center"/>
          </w:tcPr>
          <w:p w14:paraId="65C52D43" w14:textId="77777777" w:rsidR="005B5532" w:rsidRPr="00FE760F" w:rsidRDefault="005B5532" w:rsidP="007274DE">
            <w:pPr>
              <w:pStyle w:val="TAC"/>
              <w:keepNext w:val="0"/>
              <w:keepLines w:val="0"/>
              <w:rPr>
                <w:bCs/>
                <w:szCs w:val="18"/>
                <w:lang w:val="en-US"/>
              </w:rPr>
            </w:pPr>
          </w:p>
        </w:tc>
        <w:tc>
          <w:tcPr>
            <w:tcW w:w="709" w:type="dxa"/>
            <w:vAlign w:val="center"/>
          </w:tcPr>
          <w:p w14:paraId="58666065" w14:textId="77777777" w:rsidR="005B5532" w:rsidRPr="00FE760F" w:rsidRDefault="005B5532" w:rsidP="007274DE">
            <w:pPr>
              <w:pStyle w:val="TAC"/>
              <w:keepNext w:val="0"/>
              <w:keepLines w:val="0"/>
              <w:rPr>
                <w:lang w:val="en-US"/>
              </w:rPr>
            </w:pPr>
          </w:p>
        </w:tc>
      </w:tr>
      <w:tr w:rsidR="005B5532" w:rsidRPr="00FE760F" w14:paraId="1B76B0B9" w14:textId="77777777" w:rsidTr="007274DE">
        <w:trPr>
          <w:tblHeader/>
          <w:jc w:val="center"/>
        </w:trPr>
        <w:tc>
          <w:tcPr>
            <w:tcW w:w="1819" w:type="dxa"/>
            <w:vAlign w:val="center"/>
          </w:tcPr>
          <w:p w14:paraId="3C05DBC6" w14:textId="77777777" w:rsidR="005B5532" w:rsidRPr="00FE760F" w:rsidRDefault="005B5532" w:rsidP="007274DE">
            <w:pPr>
              <w:pStyle w:val="TAC"/>
              <w:keepNext w:val="0"/>
              <w:keepLines w:val="0"/>
              <w:rPr>
                <w:lang w:val="en-US"/>
              </w:rPr>
            </w:pPr>
          </w:p>
        </w:tc>
        <w:tc>
          <w:tcPr>
            <w:tcW w:w="1102" w:type="dxa"/>
          </w:tcPr>
          <w:p w14:paraId="47CD07CE"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1FB1519D" w14:textId="77777777" w:rsidR="005B5532" w:rsidRPr="00FE760F" w:rsidRDefault="005B5532" w:rsidP="007274DE">
            <w:pPr>
              <w:pStyle w:val="TAC"/>
              <w:keepNext w:val="0"/>
              <w:keepLines w:val="0"/>
              <w:rPr>
                <w:lang w:val="en-US"/>
              </w:rPr>
            </w:pPr>
          </w:p>
        </w:tc>
        <w:tc>
          <w:tcPr>
            <w:tcW w:w="2974" w:type="dxa"/>
            <w:gridSpan w:val="8"/>
            <w:vAlign w:val="center"/>
          </w:tcPr>
          <w:p w14:paraId="7094BD76" w14:textId="77777777" w:rsidR="005B5532" w:rsidRPr="00FE760F" w:rsidRDefault="005B5532" w:rsidP="007274DE">
            <w:pPr>
              <w:pStyle w:val="TAC"/>
              <w:keepNext w:val="0"/>
              <w:keepLines w:val="0"/>
              <w:rPr>
                <w:bCs/>
                <w:szCs w:val="18"/>
                <w:lang w:val="en-US"/>
              </w:rPr>
            </w:pPr>
          </w:p>
        </w:tc>
        <w:tc>
          <w:tcPr>
            <w:tcW w:w="717" w:type="dxa"/>
            <w:vAlign w:val="center"/>
          </w:tcPr>
          <w:p w14:paraId="1535585F" w14:textId="77777777" w:rsidR="005B5532" w:rsidRPr="00FE760F" w:rsidRDefault="005B5532" w:rsidP="007274DE">
            <w:pPr>
              <w:pStyle w:val="TAC"/>
              <w:keepNext w:val="0"/>
              <w:keepLines w:val="0"/>
              <w:rPr>
                <w:bCs/>
                <w:szCs w:val="18"/>
                <w:lang w:val="en-US"/>
              </w:rPr>
            </w:pPr>
          </w:p>
        </w:tc>
        <w:tc>
          <w:tcPr>
            <w:tcW w:w="712" w:type="dxa"/>
            <w:vAlign w:val="center"/>
          </w:tcPr>
          <w:p w14:paraId="3A8BFBC5" w14:textId="77777777" w:rsidR="005B5532" w:rsidRPr="00FE760F" w:rsidRDefault="005B5532" w:rsidP="007274DE">
            <w:pPr>
              <w:pStyle w:val="TAC"/>
              <w:keepNext w:val="0"/>
              <w:keepLines w:val="0"/>
              <w:rPr>
                <w:bCs/>
                <w:szCs w:val="18"/>
                <w:lang w:val="en-US"/>
              </w:rPr>
            </w:pPr>
          </w:p>
        </w:tc>
        <w:tc>
          <w:tcPr>
            <w:tcW w:w="709" w:type="dxa"/>
            <w:vAlign w:val="center"/>
          </w:tcPr>
          <w:p w14:paraId="27468471" w14:textId="77777777" w:rsidR="005B5532" w:rsidRPr="00FE760F" w:rsidRDefault="005B5532" w:rsidP="007274DE">
            <w:pPr>
              <w:pStyle w:val="TAC"/>
              <w:keepNext w:val="0"/>
              <w:keepLines w:val="0"/>
              <w:rPr>
                <w:bCs/>
                <w:szCs w:val="18"/>
                <w:lang w:val="en-US"/>
              </w:rPr>
            </w:pPr>
          </w:p>
        </w:tc>
        <w:tc>
          <w:tcPr>
            <w:tcW w:w="709" w:type="dxa"/>
            <w:vAlign w:val="center"/>
          </w:tcPr>
          <w:p w14:paraId="5753AEA7" w14:textId="77777777" w:rsidR="005B5532" w:rsidRPr="00FE760F" w:rsidRDefault="005B5532" w:rsidP="007274DE">
            <w:pPr>
              <w:pStyle w:val="TAC"/>
              <w:keepNext w:val="0"/>
              <w:keepLines w:val="0"/>
              <w:rPr>
                <w:bCs/>
                <w:szCs w:val="18"/>
                <w:lang w:val="en-US"/>
              </w:rPr>
            </w:pPr>
          </w:p>
        </w:tc>
        <w:tc>
          <w:tcPr>
            <w:tcW w:w="710" w:type="dxa"/>
            <w:vAlign w:val="center"/>
          </w:tcPr>
          <w:p w14:paraId="40602112" w14:textId="77777777" w:rsidR="005B5532" w:rsidRPr="00FE760F" w:rsidRDefault="005B5532" w:rsidP="007274DE">
            <w:pPr>
              <w:pStyle w:val="TAC"/>
              <w:keepNext w:val="0"/>
              <w:keepLines w:val="0"/>
              <w:rPr>
                <w:bCs/>
                <w:szCs w:val="18"/>
                <w:lang w:val="en-US"/>
              </w:rPr>
            </w:pPr>
          </w:p>
        </w:tc>
        <w:tc>
          <w:tcPr>
            <w:tcW w:w="709" w:type="dxa"/>
          </w:tcPr>
          <w:p w14:paraId="42E198AA" w14:textId="77777777" w:rsidR="005B5532" w:rsidRPr="00FE760F" w:rsidRDefault="005B5532" w:rsidP="007274DE">
            <w:pPr>
              <w:pStyle w:val="TAC"/>
              <w:keepNext w:val="0"/>
              <w:keepLines w:val="0"/>
              <w:rPr>
                <w:lang w:val="en-US"/>
              </w:rPr>
            </w:pPr>
          </w:p>
        </w:tc>
        <w:tc>
          <w:tcPr>
            <w:tcW w:w="709" w:type="dxa"/>
          </w:tcPr>
          <w:p w14:paraId="63AA8587" w14:textId="77777777" w:rsidR="005B5532" w:rsidRPr="00FE760F" w:rsidRDefault="005B5532" w:rsidP="007274DE">
            <w:pPr>
              <w:pStyle w:val="TAC"/>
              <w:keepNext w:val="0"/>
              <w:keepLines w:val="0"/>
              <w:rPr>
                <w:lang w:val="en-US"/>
              </w:rPr>
            </w:pPr>
          </w:p>
        </w:tc>
        <w:tc>
          <w:tcPr>
            <w:tcW w:w="706" w:type="dxa"/>
          </w:tcPr>
          <w:p w14:paraId="1FD168BB" w14:textId="77777777" w:rsidR="005B5532" w:rsidRPr="00FE760F" w:rsidRDefault="005B5532" w:rsidP="007274DE">
            <w:pPr>
              <w:pStyle w:val="TAC"/>
              <w:keepNext w:val="0"/>
              <w:keepLines w:val="0"/>
              <w:rPr>
                <w:lang w:val="en-US"/>
              </w:rPr>
            </w:pPr>
          </w:p>
        </w:tc>
        <w:tc>
          <w:tcPr>
            <w:tcW w:w="1131" w:type="dxa"/>
            <w:vAlign w:val="center"/>
          </w:tcPr>
          <w:p w14:paraId="3FAB9BDC" w14:textId="77777777" w:rsidR="005B5532" w:rsidRPr="00FE760F" w:rsidRDefault="005B5532" w:rsidP="007274DE">
            <w:pPr>
              <w:pStyle w:val="TAC"/>
              <w:keepNext w:val="0"/>
              <w:keepLines w:val="0"/>
              <w:rPr>
                <w:bCs/>
                <w:szCs w:val="18"/>
                <w:lang w:val="en-US"/>
              </w:rPr>
            </w:pPr>
          </w:p>
        </w:tc>
        <w:tc>
          <w:tcPr>
            <w:tcW w:w="709" w:type="dxa"/>
            <w:vAlign w:val="center"/>
          </w:tcPr>
          <w:p w14:paraId="35871D2A" w14:textId="77777777" w:rsidR="005B5532" w:rsidRPr="00FE760F" w:rsidRDefault="005B5532" w:rsidP="007274DE">
            <w:pPr>
              <w:pStyle w:val="TAC"/>
              <w:keepNext w:val="0"/>
              <w:keepLines w:val="0"/>
              <w:rPr>
                <w:lang w:val="en-US"/>
              </w:rPr>
            </w:pPr>
          </w:p>
        </w:tc>
      </w:tr>
      <w:tr w:rsidR="005B5532" w:rsidRPr="00FE760F" w14:paraId="2228C1F4" w14:textId="77777777" w:rsidTr="007274DE">
        <w:trPr>
          <w:tblHeader/>
          <w:jc w:val="center"/>
        </w:trPr>
        <w:tc>
          <w:tcPr>
            <w:tcW w:w="1819" w:type="dxa"/>
            <w:vAlign w:val="center"/>
          </w:tcPr>
          <w:p w14:paraId="3366623B" w14:textId="77777777" w:rsidR="005B5532" w:rsidRPr="00FE760F" w:rsidRDefault="005B5532" w:rsidP="007274DE">
            <w:pPr>
              <w:pStyle w:val="TAC"/>
              <w:keepNext w:val="0"/>
              <w:keepLines w:val="0"/>
              <w:rPr>
                <w:lang w:val="en-US"/>
              </w:rPr>
            </w:pPr>
          </w:p>
        </w:tc>
        <w:tc>
          <w:tcPr>
            <w:tcW w:w="1102" w:type="dxa"/>
          </w:tcPr>
          <w:p w14:paraId="79D32DAC"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58C2130" w14:textId="77777777" w:rsidR="005B5532" w:rsidRPr="00FE760F" w:rsidRDefault="005B5532" w:rsidP="007274DE">
            <w:pPr>
              <w:pStyle w:val="TAC"/>
              <w:keepNext w:val="0"/>
              <w:keepLines w:val="0"/>
            </w:pPr>
          </w:p>
        </w:tc>
        <w:tc>
          <w:tcPr>
            <w:tcW w:w="1406" w:type="dxa"/>
            <w:gridSpan w:val="5"/>
            <w:vAlign w:val="center"/>
          </w:tcPr>
          <w:p w14:paraId="5BE1F21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61183C0" w14:textId="77777777" w:rsidR="005B5532" w:rsidRPr="00FE760F" w:rsidRDefault="005B5532" w:rsidP="007274DE">
            <w:pPr>
              <w:pStyle w:val="TAC"/>
              <w:keepNext w:val="0"/>
              <w:keepLines w:val="0"/>
              <w:rPr>
                <w:bCs/>
                <w:szCs w:val="18"/>
                <w:lang w:val="en-US"/>
              </w:rPr>
            </w:pPr>
          </w:p>
        </w:tc>
        <w:tc>
          <w:tcPr>
            <w:tcW w:w="717" w:type="dxa"/>
            <w:vAlign w:val="center"/>
          </w:tcPr>
          <w:p w14:paraId="68F807FB" w14:textId="77777777" w:rsidR="005B5532" w:rsidRPr="00FE760F" w:rsidRDefault="005B5532" w:rsidP="007274DE">
            <w:pPr>
              <w:pStyle w:val="TAC"/>
              <w:keepNext w:val="0"/>
              <w:keepLines w:val="0"/>
              <w:rPr>
                <w:bCs/>
                <w:szCs w:val="18"/>
                <w:lang w:val="en-US"/>
              </w:rPr>
            </w:pPr>
          </w:p>
        </w:tc>
        <w:tc>
          <w:tcPr>
            <w:tcW w:w="712" w:type="dxa"/>
            <w:vAlign w:val="center"/>
          </w:tcPr>
          <w:p w14:paraId="0E5720F9" w14:textId="77777777" w:rsidR="005B5532" w:rsidRPr="00FE760F" w:rsidRDefault="005B5532" w:rsidP="007274DE">
            <w:pPr>
              <w:pStyle w:val="TAC"/>
              <w:keepNext w:val="0"/>
              <w:keepLines w:val="0"/>
              <w:rPr>
                <w:bCs/>
                <w:szCs w:val="18"/>
                <w:lang w:val="en-US"/>
              </w:rPr>
            </w:pPr>
          </w:p>
        </w:tc>
        <w:tc>
          <w:tcPr>
            <w:tcW w:w="709" w:type="dxa"/>
            <w:vAlign w:val="center"/>
          </w:tcPr>
          <w:p w14:paraId="3F989C71" w14:textId="77777777" w:rsidR="005B5532" w:rsidRPr="00FE760F" w:rsidRDefault="005B5532" w:rsidP="007274DE">
            <w:pPr>
              <w:pStyle w:val="TAC"/>
              <w:keepNext w:val="0"/>
              <w:keepLines w:val="0"/>
              <w:rPr>
                <w:bCs/>
                <w:szCs w:val="18"/>
                <w:lang w:val="en-US"/>
              </w:rPr>
            </w:pPr>
          </w:p>
        </w:tc>
        <w:tc>
          <w:tcPr>
            <w:tcW w:w="709" w:type="dxa"/>
            <w:vAlign w:val="center"/>
          </w:tcPr>
          <w:p w14:paraId="5CB6666D" w14:textId="77777777" w:rsidR="005B5532" w:rsidRPr="00FE760F" w:rsidRDefault="005B5532" w:rsidP="007274DE">
            <w:pPr>
              <w:pStyle w:val="TAC"/>
              <w:keepNext w:val="0"/>
              <w:keepLines w:val="0"/>
              <w:rPr>
                <w:bCs/>
                <w:szCs w:val="18"/>
                <w:lang w:val="en-US"/>
              </w:rPr>
            </w:pPr>
          </w:p>
        </w:tc>
        <w:tc>
          <w:tcPr>
            <w:tcW w:w="710" w:type="dxa"/>
            <w:vAlign w:val="center"/>
          </w:tcPr>
          <w:p w14:paraId="5C845975" w14:textId="77777777" w:rsidR="005B5532" w:rsidRPr="00FE760F" w:rsidRDefault="005B5532" w:rsidP="007274DE">
            <w:pPr>
              <w:pStyle w:val="TAC"/>
              <w:keepNext w:val="0"/>
              <w:keepLines w:val="0"/>
              <w:rPr>
                <w:bCs/>
                <w:szCs w:val="18"/>
                <w:lang w:val="en-US"/>
              </w:rPr>
            </w:pPr>
          </w:p>
        </w:tc>
        <w:tc>
          <w:tcPr>
            <w:tcW w:w="709" w:type="dxa"/>
          </w:tcPr>
          <w:p w14:paraId="5C68D2FD" w14:textId="77777777" w:rsidR="005B5532" w:rsidRPr="00FE760F" w:rsidRDefault="005B5532" w:rsidP="007274DE">
            <w:pPr>
              <w:pStyle w:val="TAC"/>
              <w:keepNext w:val="0"/>
              <w:keepLines w:val="0"/>
              <w:rPr>
                <w:lang w:val="en-US"/>
              </w:rPr>
            </w:pPr>
          </w:p>
        </w:tc>
        <w:tc>
          <w:tcPr>
            <w:tcW w:w="709" w:type="dxa"/>
          </w:tcPr>
          <w:p w14:paraId="3C732CEB" w14:textId="77777777" w:rsidR="005B5532" w:rsidRPr="00FE760F" w:rsidRDefault="005B5532" w:rsidP="007274DE">
            <w:pPr>
              <w:pStyle w:val="TAC"/>
              <w:keepNext w:val="0"/>
              <w:keepLines w:val="0"/>
              <w:rPr>
                <w:lang w:val="en-US"/>
              </w:rPr>
            </w:pPr>
          </w:p>
        </w:tc>
        <w:tc>
          <w:tcPr>
            <w:tcW w:w="706" w:type="dxa"/>
          </w:tcPr>
          <w:p w14:paraId="298F1AA0" w14:textId="77777777" w:rsidR="005B5532" w:rsidRPr="00FE760F" w:rsidRDefault="005B5532" w:rsidP="007274DE">
            <w:pPr>
              <w:pStyle w:val="TAC"/>
              <w:keepNext w:val="0"/>
              <w:keepLines w:val="0"/>
              <w:rPr>
                <w:lang w:val="en-US"/>
              </w:rPr>
            </w:pPr>
          </w:p>
        </w:tc>
        <w:tc>
          <w:tcPr>
            <w:tcW w:w="1131" w:type="dxa"/>
            <w:vAlign w:val="center"/>
          </w:tcPr>
          <w:p w14:paraId="71FD2B23" w14:textId="77777777" w:rsidR="005B5532" w:rsidRPr="00FE760F" w:rsidRDefault="005B5532" w:rsidP="007274DE">
            <w:pPr>
              <w:pStyle w:val="TAC"/>
              <w:keepNext w:val="0"/>
              <w:keepLines w:val="0"/>
              <w:rPr>
                <w:bCs/>
                <w:szCs w:val="18"/>
                <w:lang w:val="en-US"/>
              </w:rPr>
            </w:pPr>
          </w:p>
        </w:tc>
        <w:tc>
          <w:tcPr>
            <w:tcW w:w="709" w:type="dxa"/>
            <w:vAlign w:val="center"/>
          </w:tcPr>
          <w:p w14:paraId="186CD4B4" w14:textId="77777777" w:rsidR="005B5532" w:rsidRPr="00FE760F" w:rsidRDefault="005B5532" w:rsidP="007274DE">
            <w:pPr>
              <w:pStyle w:val="TAC"/>
              <w:keepNext w:val="0"/>
              <w:keepLines w:val="0"/>
              <w:rPr>
                <w:lang w:val="en-US"/>
              </w:rPr>
            </w:pPr>
          </w:p>
        </w:tc>
      </w:tr>
      <w:tr w:rsidR="005B5532" w:rsidRPr="00FE760F" w14:paraId="47F75A61" w14:textId="77777777" w:rsidTr="007274DE">
        <w:trPr>
          <w:tblHeader/>
          <w:jc w:val="center"/>
        </w:trPr>
        <w:tc>
          <w:tcPr>
            <w:tcW w:w="1819" w:type="dxa"/>
            <w:vAlign w:val="center"/>
          </w:tcPr>
          <w:p w14:paraId="10A568D6" w14:textId="77777777" w:rsidR="005B5532" w:rsidRPr="00FE760F" w:rsidRDefault="005B5532" w:rsidP="007274DE">
            <w:pPr>
              <w:pStyle w:val="TAC"/>
              <w:keepNext w:val="0"/>
              <w:keepLines w:val="0"/>
              <w:rPr>
                <w:lang w:val="en-US"/>
              </w:rPr>
            </w:pPr>
          </w:p>
        </w:tc>
        <w:tc>
          <w:tcPr>
            <w:tcW w:w="1102" w:type="dxa"/>
          </w:tcPr>
          <w:p w14:paraId="34B3A040"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6A178E2A" w14:textId="77777777" w:rsidR="005B5532" w:rsidRPr="00FE760F" w:rsidRDefault="005B5532" w:rsidP="007274DE">
            <w:pPr>
              <w:pStyle w:val="TAC"/>
              <w:keepNext w:val="0"/>
              <w:keepLines w:val="0"/>
            </w:pPr>
          </w:p>
        </w:tc>
        <w:tc>
          <w:tcPr>
            <w:tcW w:w="2835" w:type="dxa"/>
            <w:gridSpan w:val="8"/>
            <w:vAlign w:val="center"/>
          </w:tcPr>
          <w:p w14:paraId="24B5D613" w14:textId="77777777" w:rsidR="005B5532" w:rsidRPr="00FE760F" w:rsidRDefault="005B5532" w:rsidP="007274DE">
            <w:pPr>
              <w:pStyle w:val="TAC"/>
              <w:keepNext w:val="0"/>
              <w:keepLines w:val="0"/>
              <w:rPr>
                <w:bCs/>
                <w:szCs w:val="18"/>
                <w:lang w:val="en-US"/>
              </w:rPr>
            </w:pPr>
          </w:p>
        </w:tc>
        <w:tc>
          <w:tcPr>
            <w:tcW w:w="712" w:type="dxa"/>
            <w:vAlign w:val="center"/>
          </w:tcPr>
          <w:p w14:paraId="6EE25132" w14:textId="77777777" w:rsidR="005B5532" w:rsidRPr="00FE760F" w:rsidRDefault="005B5532" w:rsidP="007274DE">
            <w:pPr>
              <w:pStyle w:val="TAC"/>
              <w:keepNext w:val="0"/>
              <w:keepLines w:val="0"/>
              <w:rPr>
                <w:bCs/>
                <w:szCs w:val="18"/>
                <w:lang w:val="en-US"/>
              </w:rPr>
            </w:pPr>
          </w:p>
        </w:tc>
        <w:tc>
          <w:tcPr>
            <w:tcW w:w="709" w:type="dxa"/>
            <w:vAlign w:val="center"/>
          </w:tcPr>
          <w:p w14:paraId="7B51D123" w14:textId="77777777" w:rsidR="005B5532" w:rsidRPr="00FE760F" w:rsidRDefault="005B5532" w:rsidP="007274DE">
            <w:pPr>
              <w:pStyle w:val="TAC"/>
              <w:keepNext w:val="0"/>
              <w:keepLines w:val="0"/>
              <w:rPr>
                <w:bCs/>
                <w:szCs w:val="18"/>
                <w:lang w:val="en-US"/>
              </w:rPr>
            </w:pPr>
          </w:p>
        </w:tc>
        <w:tc>
          <w:tcPr>
            <w:tcW w:w="709" w:type="dxa"/>
            <w:vAlign w:val="center"/>
          </w:tcPr>
          <w:p w14:paraId="0CD1342A" w14:textId="77777777" w:rsidR="005B5532" w:rsidRPr="00FE760F" w:rsidRDefault="005B5532" w:rsidP="007274DE">
            <w:pPr>
              <w:pStyle w:val="TAC"/>
              <w:keepNext w:val="0"/>
              <w:keepLines w:val="0"/>
              <w:rPr>
                <w:bCs/>
                <w:szCs w:val="18"/>
                <w:lang w:val="en-US"/>
              </w:rPr>
            </w:pPr>
          </w:p>
        </w:tc>
        <w:tc>
          <w:tcPr>
            <w:tcW w:w="710" w:type="dxa"/>
            <w:vAlign w:val="center"/>
          </w:tcPr>
          <w:p w14:paraId="50CAD9E4" w14:textId="77777777" w:rsidR="005B5532" w:rsidRPr="00FE760F" w:rsidRDefault="005B5532" w:rsidP="007274DE">
            <w:pPr>
              <w:pStyle w:val="TAC"/>
              <w:keepNext w:val="0"/>
              <w:keepLines w:val="0"/>
              <w:rPr>
                <w:bCs/>
                <w:szCs w:val="18"/>
                <w:lang w:val="en-US"/>
              </w:rPr>
            </w:pPr>
          </w:p>
        </w:tc>
        <w:tc>
          <w:tcPr>
            <w:tcW w:w="709" w:type="dxa"/>
          </w:tcPr>
          <w:p w14:paraId="1115E73B" w14:textId="77777777" w:rsidR="005B5532" w:rsidRPr="00FE760F" w:rsidRDefault="005B5532" w:rsidP="007274DE">
            <w:pPr>
              <w:pStyle w:val="TAC"/>
              <w:keepNext w:val="0"/>
              <w:keepLines w:val="0"/>
              <w:rPr>
                <w:lang w:val="en-US"/>
              </w:rPr>
            </w:pPr>
          </w:p>
        </w:tc>
        <w:tc>
          <w:tcPr>
            <w:tcW w:w="709" w:type="dxa"/>
          </w:tcPr>
          <w:p w14:paraId="10548F63" w14:textId="77777777" w:rsidR="005B5532" w:rsidRPr="00FE760F" w:rsidRDefault="005B5532" w:rsidP="007274DE">
            <w:pPr>
              <w:pStyle w:val="TAC"/>
              <w:keepNext w:val="0"/>
              <w:keepLines w:val="0"/>
              <w:rPr>
                <w:lang w:val="en-US"/>
              </w:rPr>
            </w:pPr>
          </w:p>
        </w:tc>
        <w:tc>
          <w:tcPr>
            <w:tcW w:w="706" w:type="dxa"/>
          </w:tcPr>
          <w:p w14:paraId="170D9159" w14:textId="77777777" w:rsidR="005B5532" w:rsidRPr="00FE760F" w:rsidRDefault="005B5532" w:rsidP="007274DE">
            <w:pPr>
              <w:pStyle w:val="TAC"/>
              <w:keepNext w:val="0"/>
              <w:keepLines w:val="0"/>
              <w:rPr>
                <w:lang w:val="en-US"/>
              </w:rPr>
            </w:pPr>
          </w:p>
        </w:tc>
        <w:tc>
          <w:tcPr>
            <w:tcW w:w="1131" w:type="dxa"/>
            <w:vAlign w:val="center"/>
          </w:tcPr>
          <w:p w14:paraId="7E8DC8A3" w14:textId="77777777" w:rsidR="005B5532" w:rsidRPr="00FE760F" w:rsidRDefault="005B5532" w:rsidP="007274DE">
            <w:pPr>
              <w:pStyle w:val="TAC"/>
              <w:keepNext w:val="0"/>
              <w:keepLines w:val="0"/>
              <w:rPr>
                <w:bCs/>
                <w:szCs w:val="18"/>
                <w:lang w:val="en-US"/>
              </w:rPr>
            </w:pPr>
          </w:p>
        </w:tc>
        <w:tc>
          <w:tcPr>
            <w:tcW w:w="709" w:type="dxa"/>
            <w:vAlign w:val="center"/>
          </w:tcPr>
          <w:p w14:paraId="20571618" w14:textId="77777777" w:rsidR="005B5532" w:rsidRPr="00FE760F" w:rsidRDefault="005B5532" w:rsidP="007274DE">
            <w:pPr>
              <w:pStyle w:val="TAC"/>
              <w:keepNext w:val="0"/>
              <w:keepLines w:val="0"/>
              <w:rPr>
                <w:lang w:val="en-US"/>
              </w:rPr>
            </w:pPr>
          </w:p>
        </w:tc>
      </w:tr>
      <w:tr w:rsidR="005B5532" w:rsidRPr="00FE760F" w14:paraId="334F05AD" w14:textId="77777777" w:rsidTr="007274DE">
        <w:trPr>
          <w:tblHeader/>
          <w:jc w:val="center"/>
        </w:trPr>
        <w:tc>
          <w:tcPr>
            <w:tcW w:w="1819" w:type="dxa"/>
            <w:vAlign w:val="center"/>
          </w:tcPr>
          <w:p w14:paraId="775315E6" w14:textId="77777777" w:rsidR="005B5532" w:rsidRPr="00FE760F" w:rsidRDefault="005B5532" w:rsidP="007274DE">
            <w:pPr>
              <w:pStyle w:val="TAC"/>
              <w:keepNext w:val="0"/>
              <w:keepLines w:val="0"/>
              <w:rPr>
                <w:rFonts w:cs="Arial"/>
                <w:szCs w:val="18"/>
              </w:rPr>
            </w:pPr>
          </w:p>
        </w:tc>
        <w:tc>
          <w:tcPr>
            <w:tcW w:w="1102" w:type="dxa"/>
          </w:tcPr>
          <w:p w14:paraId="497C1084"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7926A73"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070A9718" w14:textId="77777777" w:rsidR="005B5532" w:rsidRPr="00FE760F" w:rsidRDefault="005B5532" w:rsidP="007274DE">
            <w:pPr>
              <w:pStyle w:val="TAC"/>
              <w:keepNext w:val="0"/>
              <w:keepLines w:val="0"/>
              <w:rPr>
                <w:rFonts w:cs="Arial"/>
                <w:szCs w:val="18"/>
              </w:rPr>
            </w:pPr>
          </w:p>
        </w:tc>
        <w:tc>
          <w:tcPr>
            <w:tcW w:w="2853" w:type="dxa"/>
            <w:gridSpan w:val="7"/>
            <w:vAlign w:val="center"/>
          </w:tcPr>
          <w:p w14:paraId="3C533AFA" w14:textId="77777777" w:rsidR="005B5532" w:rsidRPr="00FE760F" w:rsidRDefault="005B5532" w:rsidP="007274DE">
            <w:pPr>
              <w:pStyle w:val="TAC"/>
              <w:keepNext w:val="0"/>
              <w:keepLines w:val="0"/>
              <w:rPr>
                <w:bCs/>
                <w:szCs w:val="18"/>
                <w:lang w:val="en-US"/>
              </w:rPr>
            </w:pPr>
          </w:p>
        </w:tc>
        <w:tc>
          <w:tcPr>
            <w:tcW w:w="709" w:type="dxa"/>
            <w:vAlign w:val="center"/>
          </w:tcPr>
          <w:p w14:paraId="600A58B1" w14:textId="77777777" w:rsidR="005B5532" w:rsidRPr="00FE760F" w:rsidRDefault="005B5532" w:rsidP="007274DE">
            <w:pPr>
              <w:pStyle w:val="TAC"/>
              <w:keepNext w:val="0"/>
              <w:keepLines w:val="0"/>
              <w:rPr>
                <w:bCs/>
                <w:szCs w:val="18"/>
                <w:lang w:val="en-US"/>
              </w:rPr>
            </w:pPr>
          </w:p>
        </w:tc>
        <w:tc>
          <w:tcPr>
            <w:tcW w:w="709" w:type="dxa"/>
            <w:vAlign w:val="center"/>
          </w:tcPr>
          <w:p w14:paraId="07F97045" w14:textId="77777777" w:rsidR="005B5532" w:rsidRPr="00FE760F" w:rsidRDefault="005B5532" w:rsidP="007274DE">
            <w:pPr>
              <w:pStyle w:val="TAC"/>
              <w:keepNext w:val="0"/>
              <w:keepLines w:val="0"/>
              <w:rPr>
                <w:bCs/>
                <w:szCs w:val="18"/>
                <w:lang w:val="en-US"/>
              </w:rPr>
            </w:pPr>
          </w:p>
        </w:tc>
        <w:tc>
          <w:tcPr>
            <w:tcW w:w="710" w:type="dxa"/>
            <w:vAlign w:val="center"/>
          </w:tcPr>
          <w:p w14:paraId="0754C51C" w14:textId="77777777" w:rsidR="005B5532" w:rsidRPr="00FE760F" w:rsidRDefault="005B5532" w:rsidP="007274DE">
            <w:pPr>
              <w:pStyle w:val="TAC"/>
              <w:keepNext w:val="0"/>
              <w:keepLines w:val="0"/>
              <w:rPr>
                <w:bCs/>
                <w:szCs w:val="18"/>
                <w:lang w:val="en-US"/>
              </w:rPr>
            </w:pPr>
          </w:p>
        </w:tc>
        <w:tc>
          <w:tcPr>
            <w:tcW w:w="709" w:type="dxa"/>
          </w:tcPr>
          <w:p w14:paraId="5A1A85EF" w14:textId="77777777" w:rsidR="005B5532" w:rsidRPr="00FE760F" w:rsidRDefault="005B5532" w:rsidP="007274DE">
            <w:pPr>
              <w:pStyle w:val="TAC"/>
              <w:keepNext w:val="0"/>
              <w:keepLines w:val="0"/>
              <w:rPr>
                <w:lang w:val="en-US"/>
              </w:rPr>
            </w:pPr>
          </w:p>
        </w:tc>
        <w:tc>
          <w:tcPr>
            <w:tcW w:w="709" w:type="dxa"/>
          </w:tcPr>
          <w:p w14:paraId="4690F598" w14:textId="77777777" w:rsidR="005B5532" w:rsidRPr="00FE760F" w:rsidRDefault="005B5532" w:rsidP="007274DE">
            <w:pPr>
              <w:pStyle w:val="TAC"/>
              <w:keepNext w:val="0"/>
              <w:keepLines w:val="0"/>
              <w:rPr>
                <w:lang w:val="en-US"/>
              </w:rPr>
            </w:pPr>
          </w:p>
        </w:tc>
        <w:tc>
          <w:tcPr>
            <w:tcW w:w="706" w:type="dxa"/>
          </w:tcPr>
          <w:p w14:paraId="422AA4E8" w14:textId="77777777" w:rsidR="005B5532" w:rsidRPr="00FE760F" w:rsidRDefault="005B5532" w:rsidP="007274DE">
            <w:pPr>
              <w:pStyle w:val="TAC"/>
              <w:keepNext w:val="0"/>
              <w:keepLines w:val="0"/>
              <w:rPr>
                <w:lang w:val="en-US"/>
              </w:rPr>
            </w:pPr>
          </w:p>
        </w:tc>
        <w:tc>
          <w:tcPr>
            <w:tcW w:w="1131" w:type="dxa"/>
            <w:vAlign w:val="center"/>
          </w:tcPr>
          <w:p w14:paraId="79052634" w14:textId="77777777" w:rsidR="005B5532" w:rsidRPr="00FE760F" w:rsidRDefault="005B5532" w:rsidP="007274DE">
            <w:pPr>
              <w:pStyle w:val="TAC"/>
              <w:keepNext w:val="0"/>
              <w:keepLines w:val="0"/>
              <w:rPr>
                <w:lang w:val="en-US"/>
              </w:rPr>
            </w:pPr>
          </w:p>
        </w:tc>
        <w:tc>
          <w:tcPr>
            <w:tcW w:w="709" w:type="dxa"/>
            <w:vAlign w:val="center"/>
          </w:tcPr>
          <w:p w14:paraId="5597957F" w14:textId="77777777" w:rsidR="005B5532" w:rsidRPr="00FE760F" w:rsidRDefault="005B5532" w:rsidP="007274DE">
            <w:pPr>
              <w:pStyle w:val="TAC"/>
              <w:keepNext w:val="0"/>
              <w:keepLines w:val="0"/>
              <w:rPr>
                <w:lang w:val="en-US"/>
              </w:rPr>
            </w:pPr>
          </w:p>
        </w:tc>
      </w:tr>
      <w:tr w:rsidR="005B5532" w:rsidRPr="00FE760F" w14:paraId="0512A210" w14:textId="77777777" w:rsidTr="007274DE">
        <w:trPr>
          <w:tblHeader/>
          <w:jc w:val="center"/>
        </w:trPr>
        <w:tc>
          <w:tcPr>
            <w:tcW w:w="1819" w:type="dxa"/>
            <w:vAlign w:val="center"/>
          </w:tcPr>
          <w:p w14:paraId="79997DD5" w14:textId="77777777" w:rsidR="005B5532" w:rsidRPr="00FE760F" w:rsidRDefault="005B5532" w:rsidP="007274DE">
            <w:pPr>
              <w:pStyle w:val="TAC"/>
              <w:keepNext w:val="0"/>
              <w:keepLines w:val="0"/>
              <w:rPr>
                <w:rFonts w:cs="Arial"/>
                <w:szCs w:val="18"/>
              </w:rPr>
            </w:pPr>
          </w:p>
        </w:tc>
        <w:tc>
          <w:tcPr>
            <w:tcW w:w="1102" w:type="dxa"/>
          </w:tcPr>
          <w:p w14:paraId="107D593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3D4E1DC"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08E97BF5" w14:textId="77777777" w:rsidR="005B5532" w:rsidRPr="00FE760F" w:rsidRDefault="005B5532" w:rsidP="007274DE">
            <w:pPr>
              <w:pStyle w:val="TAC"/>
              <w:keepNext w:val="0"/>
              <w:keepLines w:val="0"/>
              <w:rPr>
                <w:rFonts w:cs="Arial"/>
                <w:szCs w:val="18"/>
              </w:rPr>
            </w:pPr>
          </w:p>
        </w:tc>
        <w:tc>
          <w:tcPr>
            <w:tcW w:w="2835" w:type="dxa"/>
            <w:gridSpan w:val="8"/>
            <w:vAlign w:val="center"/>
          </w:tcPr>
          <w:p w14:paraId="004520FA" w14:textId="77777777" w:rsidR="005B5532" w:rsidRPr="00FE760F" w:rsidRDefault="005B5532" w:rsidP="007274DE">
            <w:pPr>
              <w:pStyle w:val="TAC"/>
              <w:keepNext w:val="0"/>
              <w:keepLines w:val="0"/>
              <w:rPr>
                <w:bCs/>
                <w:szCs w:val="18"/>
                <w:lang w:val="en-US"/>
              </w:rPr>
            </w:pPr>
          </w:p>
        </w:tc>
        <w:tc>
          <w:tcPr>
            <w:tcW w:w="712" w:type="dxa"/>
            <w:vAlign w:val="center"/>
          </w:tcPr>
          <w:p w14:paraId="770EC86B" w14:textId="77777777" w:rsidR="005B5532" w:rsidRPr="00FE760F" w:rsidRDefault="005B5532" w:rsidP="007274DE">
            <w:pPr>
              <w:pStyle w:val="TAC"/>
              <w:keepNext w:val="0"/>
              <w:keepLines w:val="0"/>
              <w:rPr>
                <w:bCs/>
                <w:szCs w:val="18"/>
                <w:lang w:val="en-US"/>
              </w:rPr>
            </w:pPr>
          </w:p>
        </w:tc>
        <w:tc>
          <w:tcPr>
            <w:tcW w:w="709" w:type="dxa"/>
            <w:vAlign w:val="center"/>
          </w:tcPr>
          <w:p w14:paraId="0D2BBA85" w14:textId="77777777" w:rsidR="005B5532" w:rsidRPr="00FE760F" w:rsidRDefault="005B5532" w:rsidP="007274DE">
            <w:pPr>
              <w:pStyle w:val="TAC"/>
              <w:keepNext w:val="0"/>
              <w:keepLines w:val="0"/>
              <w:rPr>
                <w:bCs/>
                <w:szCs w:val="18"/>
                <w:lang w:val="en-US"/>
              </w:rPr>
            </w:pPr>
          </w:p>
        </w:tc>
        <w:tc>
          <w:tcPr>
            <w:tcW w:w="709" w:type="dxa"/>
            <w:vAlign w:val="center"/>
          </w:tcPr>
          <w:p w14:paraId="619F35BD" w14:textId="77777777" w:rsidR="005B5532" w:rsidRPr="00FE760F" w:rsidRDefault="005B5532" w:rsidP="007274DE">
            <w:pPr>
              <w:pStyle w:val="TAC"/>
              <w:keepNext w:val="0"/>
              <w:keepLines w:val="0"/>
              <w:rPr>
                <w:bCs/>
                <w:szCs w:val="18"/>
                <w:lang w:val="en-US"/>
              </w:rPr>
            </w:pPr>
          </w:p>
        </w:tc>
        <w:tc>
          <w:tcPr>
            <w:tcW w:w="710" w:type="dxa"/>
            <w:vAlign w:val="center"/>
          </w:tcPr>
          <w:p w14:paraId="33DD810E" w14:textId="77777777" w:rsidR="005B5532" w:rsidRPr="00FE760F" w:rsidRDefault="005B5532" w:rsidP="007274DE">
            <w:pPr>
              <w:pStyle w:val="TAC"/>
              <w:keepNext w:val="0"/>
              <w:keepLines w:val="0"/>
              <w:rPr>
                <w:bCs/>
                <w:szCs w:val="18"/>
                <w:lang w:val="en-US"/>
              </w:rPr>
            </w:pPr>
          </w:p>
        </w:tc>
        <w:tc>
          <w:tcPr>
            <w:tcW w:w="709" w:type="dxa"/>
          </w:tcPr>
          <w:p w14:paraId="53ACD76B" w14:textId="77777777" w:rsidR="005B5532" w:rsidRPr="00FE760F" w:rsidRDefault="005B5532" w:rsidP="007274DE">
            <w:pPr>
              <w:pStyle w:val="TAC"/>
              <w:keepNext w:val="0"/>
              <w:keepLines w:val="0"/>
              <w:rPr>
                <w:lang w:val="en-US"/>
              </w:rPr>
            </w:pPr>
          </w:p>
        </w:tc>
        <w:tc>
          <w:tcPr>
            <w:tcW w:w="709" w:type="dxa"/>
          </w:tcPr>
          <w:p w14:paraId="28D0FBD7" w14:textId="77777777" w:rsidR="005B5532" w:rsidRPr="00FE760F" w:rsidRDefault="005B5532" w:rsidP="007274DE">
            <w:pPr>
              <w:pStyle w:val="TAC"/>
              <w:keepNext w:val="0"/>
              <w:keepLines w:val="0"/>
              <w:rPr>
                <w:lang w:val="en-US"/>
              </w:rPr>
            </w:pPr>
          </w:p>
        </w:tc>
        <w:tc>
          <w:tcPr>
            <w:tcW w:w="706" w:type="dxa"/>
          </w:tcPr>
          <w:p w14:paraId="745A2405" w14:textId="77777777" w:rsidR="005B5532" w:rsidRPr="00FE760F" w:rsidRDefault="005B5532" w:rsidP="007274DE">
            <w:pPr>
              <w:pStyle w:val="TAC"/>
              <w:keepNext w:val="0"/>
              <w:keepLines w:val="0"/>
              <w:rPr>
                <w:lang w:val="en-US"/>
              </w:rPr>
            </w:pPr>
          </w:p>
        </w:tc>
        <w:tc>
          <w:tcPr>
            <w:tcW w:w="1131" w:type="dxa"/>
            <w:vAlign w:val="center"/>
          </w:tcPr>
          <w:p w14:paraId="4124C782" w14:textId="77777777" w:rsidR="005B5532" w:rsidRPr="00FE760F" w:rsidRDefault="005B5532" w:rsidP="007274DE">
            <w:pPr>
              <w:pStyle w:val="TAC"/>
              <w:keepNext w:val="0"/>
              <w:keepLines w:val="0"/>
              <w:rPr>
                <w:lang w:val="en-US"/>
              </w:rPr>
            </w:pPr>
          </w:p>
        </w:tc>
        <w:tc>
          <w:tcPr>
            <w:tcW w:w="709" w:type="dxa"/>
            <w:vAlign w:val="center"/>
          </w:tcPr>
          <w:p w14:paraId="3B068B16" w14:textId="77777777" w:rsidR="005B5532" w:rsidRPr="00FE760F" w:rsidRDefault="005B5532" w:rsidP="007274DE">
            <w:pPr>
              <w:pStyle w:val="TAC"/>
              <w:keepNext w:val="0"/>
              <w:keepLines w:val="0"/>
              <w:rPr>
                <w:lang w:val="en-US"/>
              </w:rPr>
            </w:pPr>
          </w:p>
        </w:tc>
      </w:tr>
      <w:tr w:rsidR="005B5532" w:rsidRPr="00FE760F" w14:paraId="0A36570B" w14:textId="77777777" w:rsidTr="007274DE">
        <w:trPr>
          <w:tblHeader/>
          <w:jc w:val="center"/>
        </w:trPr>
        <w:tc>
          <w:tcPr>
            <w:tcW w:w="1819" w:type="dxa"/>
            <w:vAlign w:val="center"/>
          </w:tcPr>
          <w:p w14:paraId="36DFF5D6" w14:textId="77777777" w:rsidR="005B5532" w:rsidRPr="00FE760F" w:rsidRDefault="005B5532" w:rsidP="007274DE">
            <w:pPr>
              <w:pStyle w:val="TAC"/>
              <w:keepNext w:val="0"/>
              <w:keepLines w:val="0"/>
              <w:rPr>
                <w:lang w:val="en-US"/>
              </w:rPr>
            </w:pPr>
          </w:p>
        </w:tc>
        <w:tc>
          <w:tcPr>
            <w:tcW w:w="1102" w:type="dxa"/>
          </w:tcPr>
          <w:p w14:paraId="48E6EB28"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DD84442" w14:textId="77777777" w:rsidR="005B5532" w:rsidRPr="00FE760F" w:rsidRDefault="005B5532" w:rsidP="007274DE">
            <w:pPr>
              <w:pStyle w:val="TAC"/>
              <w:keepNext w:val="0"/>
              <w:keepLines w:val="0"/>
              <w:rPr>
                <w:lang w:val="en-US"/>
              </w:rPr>
            </w:pPr>
          </w:p>
        </w:tc>
        <w:tc>
          <w:tcPr>
            <w:tcW w:w="1550" w:type="dxa"/>
            <w:gridSpan w:val="3"/>
            <w:vAlign w:val="center"/>
          </w:tcPr>
          <w:p w14:paraId="4CBF72F0"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7A94EA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53B6B54" w14:textId="77777777" w:rsidR="005B5532" w:rsidRPr="00FE760F" w:rsidRDefault="005B5532" w:rsidP="007274DE">
            <w:pPr>
              <w:pStyle w:val="TAC"/>
              <w:keepNext w:val="0"/>
              <w:keepLines w:val="0"/>
              <w:rPr>
                <w:bCs/>
                <w:szCs w:val="18"/>
                <w:lang w:val="en-US"/>
              </w:rPr>
            </w:pPr>
          </w:p>
        </w:tc>
        <w:tc>
          <w:tcPr>
            <w:tcW w:w="717" w:type="dxa"/>
            <w:vAlign w:val="center"/>
          </w:tcPr>
          <w:p w14:paraId="33916FBA" w14:textId="77777777" w:rsidR="005B5532" w:rsidRPr="00FE760F" w:rsidRDefault="005B5532" w:rsidP="007274DE">
            <w:pPr>
              <w:pStyle w:val="TAC"/>
              <w:keepNext w:val="0"/>
              <w:keepLines w:val="0"/>
              <w:rPr>
                <w:bCs/>
                <w:szCs w:val="18"/>
                <w:lang w:val="en-US"/>
              </w:rPr>
            </w:pPr>
          </w:p>
        </w:tc>
        <w:tc>
          <w:tcPr>
            <w:tcW w:w="712" w:type="dxa"/>
            <w:vAlign w:val="center"/>
          </w:tcPr>
          <w:p w14:paraId="6D77EFDC" w14:textId="77777777" w:rsidR="005B5532" w:rsidRPr="00FE760F" w:rsidRDefault="005B5532" w:rsidP="007274DE">
            <w:pPr>
              <w:pStyle w:val="TAC"/>
              <w:keepNext w:val="0"/>
              <w:keepLines w:val="0"/>
              <w:rPr>
                <w:bCs/>
                <w:szCs w:val="18"/>
                <w:lang w:val="en-US"/>
              </w:rPr>
            </w:pPr>
          </w:p>
        </w:tc>
        <w:tc>
          <w:tcPr>
            <w:tcW w:w="709" w:type="dxa"/>
            <w:vAlign w:val="center"/>
          </w:tcPr>
          <w:p w14:paraId="2D39BB17" w14:textId="77777777" w:rsidR="005B5532" w:rsidRPr="00FE760F" w:rsidRDefault="005B5532" w:rsidP="007274DE">
            <w:pPr>
              <w:pStyle w:val="TAC"/>
              <w:keepNext w:val="0"/>
              <w:keepLines w:val="0"/>
              <w:rPr>
                <w:bCs/>
                <w:szCs w:val="18"/>
                <w:lang w:val="en-US"/>
              </w:rPr>
            </w:pPr>
          </w:p>
        </w:tc>
        <w:tc>
          <w:tcPr>
            <w:tcW w:w="709" w:type="dxa"/>
            <w:vAlign w:val="center"/>
          </w:tcPr>
          <w:p w14:paraId="1ACB380D" w14:textId="77777777" w:rsidR="005B5532" w:rsidRPr="00FE760F" w:rsidRDefault="005B5532" w:rsidP="007274DE">
            <w:pPr>
              <w:pStyle w:val="TAC"/>
              <w:keepNext w:val="0"/>
              <w:keepLines w:val="0"/>
              <w:rPr>
                <w:bCs/>
                <w:szCs w:val="18"/>
                <w:lang w:val="en-US"/>
              </w:rPr>
            </w:pPr>
          </w:p>
        </w:tc>
        <w:tc>
          <w:tcPr>
            <w:tcW w:w="710" w:type="dxa"/>
            <w:vAlign w:val="center"/>
          </w:tcPr>
          <w:p w14:paraId="01320446" w14:textId="77777777" w:rsidR="005B5532" w:rsidRPr="00FE760F" w:rsidRDefault="005B5532" w:rsidP="007274DE">
            <w:pPr>
              <w:pStyle w:val="TAC"/>
              <w:keepNext w:val="0"/>
              <w:keepLines w:val="0"/>
              <w:rPr>
                <w:bCs/>
                <w:szCs w:val="18"/>
                <w:lang w:val="en-US"/>
              </w:rPr>
            </w:pPr>
          </w:p>
        </w:tc>
        <w:tc>
          <w:tcPr>
            <w:tcW w:w="709" w:type="dxa"/>
          </w:tcPr>
          <w:p w14:paraId="76DA91B9" w14:textId="77777777" w:rsidR="005B5532" w:rsidRPr="00FE760F" w:rsidRDefault="005B5532" w:rsidP="007274DE">
            <w:pPr>
              <w:pStyle w:val="TAC"/>
              <w:keepNext w:val="0"/>
              <w:keepLines w:val="0"/>
              <w:rPr>
                <w:lang w:val="en-US"/>
              </w:rPr>
            </w:pPr>
          </w:p>
        </w:tc>
        <w:tc>
          <w:tcPr>
            <w:tcW w:w="709" w:type="dxa"/>
          </w:tcPr>
          <w:p w14:paraId="3A154B10" w14:textId="77777777" w:rsidR="005B5532" w:rsidRPr="00FE760F" w:rsidRDefault="005B5532" w:rsidP="007274DE">
            <w:pPr>
              <w:pStyle w:val="TAC"/>
              <w:keepNext w:val="0"/>
              <w:keepLines w:val="0"/>
              <w:rPr>
                <w:lang w:val="en-US"/>
              </w:rPr>
            </w:pPr>
          </w:p>
        </w:tc>
        <w:tc>
          <w:tcPr>
            <w:tcW w:w="706" w:type="dxa"/>
          </w:tcPr>
          <w:p w14:paraId="5DED768F" w14:textId="77777777" w:rsidR="005B5532" w:rsidRPr="00FE760F" w:rsidRDefault="005B5532" w:rsidP="007274DE">
            <w:pPr>
              <w:pStyle w:val="TAC"/>
              <w:keepNext w:val="0"/>
              <w:keepLines w:val="0"/>
              <w:rPr>
                <w:lang w:val="en-US"/>
              </w:rPr>
            </w:pPr>
          </w:p>
        </w:tc>
        <w:tc>
          <w:tcPr>
            <w:tcW w:w="1131" w:type="dxa"/>
            <w:vAlign w:val="center"/>
          </w:tcPr>
          <w:p w14:paraId="79EA2C4E" w14:textId="77777777" w:rsidR="005B5532" w:rsidRPr="00FE760F" w:rsidRDefault="005B5532" w:rsidP="007274DE">
            <w:pPr>
              <w:pStyle w:val="TAC"/>
              <w:keepNext w:val="0"/>
              <w:keepLines w:val="0"/>
              <w:rPr>
                <w:bCs/>
                <w:szCs w:val="18"/>
                <w:lang w:val="en-US"/>
              </w:rPr>
            </w:pPr>
          </w:p>
        </w:tc>
        <w:tc>
          <w:tcPr>
            <w:tcW w:w="709" w:type="dxa"/>
            <w:vAlign w:val="center"/>
          </w:tcPr>
          <w:p w14:paraId="27B29CCE" w14:textId="77777777" w:rsidR="005B5532" w:rsidRPr="00FE760F" w:rsidRDefault="005B5532" w:rsidP="007274DE">
            <w:pPr>
              <w:pStyle w:val="TAC"/>
              <w:keepNext w:val="0"/>
              <w:keepLines w:val="0"/>
              <w:rPr>
                <w:lang w:val="en-US"/>
              </w:rPr>
            </w:pPr>
          </w:p>
        </w:tc>
      </w:tr>
      <w:tr w:rsidR="005B5532" w:rsidRPr="00FE760F" w14:paraId="08B89E05" w14:textId="77777777" w:rsidTr="007274DE">
        <w:trPr>
          <w:tblHeader/>
          <w:jc w:val="center"/>
        </w:trPr>
        <w:tc>
          <w:tcPr>
            <w:tcW w:w="1819" w:type="dxa"/>
            <w:vAlign w:val="center"/>
          </w:tcPr>
          <w:p w14:paraId="61B5EA0E" w14:textId="77777777" w:rsidR="005B5532" w:rsidRPr="00FE760F" w:rsidRDefault="005B5532" w:rsidP="007274DE">
            <w:pPr>
              <w:pStyle w:val="TAC"/>
              <w:keepNext w:val="0"/>
              <w:keepLines w:val="0"/>
              <w:rPr>
                <w:lang w:val="en-US"/>
              </w:rPr>
            </w:pPr>
          </w:p>
        </w:tc>
        <w:tc>
          <w:tcPr>
            <w:tcW w:w="1102" w:type="dxa"/>
          </w:tcPr>
          <w:p w14:paraId="1AE1099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63A5613"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4704FDC7" w14:textId="77777777" w:rsidR="005B5532" w:rsidRPr="00FE760F" w:rsidRDefault="005B5532" w:rsidP="007274DE">
            <w:pPr>
              <w:pStyle w:val="TAC"/>
              <w:keepNext w:val="0"/>
              <w:keepLines w:val="0"/>
              <w:rPr>
                <w:bCs/>
                <w:szCs w:val="18"/>
                <w:lang w:val="en-US"/>
              </w:rPr>
            </w:pPr>
          </w:p>
        </w:tc>
        <w:tc>
          <w:tcPr>
            <w:tcW w:w="717" w:type="dxa"/>
            <w:vAlign w:val="center"/>
          </w:tcPr>
          <w:p w14:paraId="2588A432" w14:textId="77777777" w:rsidR="005B5532" w:rsidRPr="00FE760F" w:rsidRDefault="005B5532" w:rsidP="007274DE">
            <w:pPr>
              <w:pStyle w:val="TAC"/>
              <w:keepNext w:val="0"/>
              <w:keepLines w:val="0"/>
              <w:rPr>
                <w:bCs/>
                <w:szCs w:val="18"/>
                <w:lang w:val="en-US"/>
              </w:rPr>
            </w:pPr>
          </w:p>
        </w:tc>
        <w:tc>
          <w:tcPr>
            <w:tcW w:w="712" w:type="dxa"/>
            <w:vAlign w:val="center"/>
          </w:tcPr>
          <w:p w14:paraId="060FD108" w14:textId="77777777" w:rsidR="005B5532" w:rsidRPr="00FE760F" w:rsidRDefault="005B5532" w:rsidP="007274DE">
            <w:pPr>
              <w:pStyle w:val="TAC"/>
              <w:keepNext w:val="0"/>
              <w:keepLines w:val="0"/>
              <w:rPr>
                <w:bCs/>
                <w:szCs w:val="18"/>
                <w:lang w:val="en-US"/>
              </w:rPr>
            </w:pPr>
          </w:p>
        </w:tc>
        <w:tc>
          <w:tcPr>
            <w:tcW w:w="709" w:type="dxa"/>
            <w:vAlign w:val="center"/>
          </w:tcPr>
          <w:p w14:paraId="27D2E298" w14:textId="77777777" w:rsidR="005B5532" w:rsidRPr="00FE760F" w:rsidRDefault="005B5532" w:rsidP="007274DE">
            <w:pPr>
              <w:pStyle w:val="TAC"/>
              <w:keepNext w:val="0"/>
              <w:keepLines w:val="0"/>
              <w:rPr>
                <w:bCs/>
                <w:szCs w:val="18"/>
                <w:lang w:val="en-US"/>
              </w:rPr>
            </w:pPr>
          </w:p>
        </w:tc>
        <w:tc>
          <w:tcPr>
            <w:tcW w:w="709" w:type="dxa"/>
            <w:vAlign w:val="center"/>
          </w:tcPr>
          <w:p w14:paraId="604BAE05" w14:textId="77777777" w:rsidR="005B5532" w:rsidRPr="00FE760F" w:rsidRDefault="005B5532" w:rsidP="007274DE">
            <w:pPr>
              <w:pStyle w:val="TAC"/>
              <w:keepNext w:val="0"/>
              <w:keepLines w:val="0"/>
              <w:rPr>
                <w:bCs/>
                <w:szCs w:val="18"/>
                <w:lang w:val="en-US"/>
              </w:rPr>
            </w:pPr>
          </w:p>
        </w:tc>
        <w:tc>
          <w:tcPr>
            <w:tcW w:w="710" w:type="dxa"/>
            <w:vAlign w:val="center"/>
          </w:tcPr>
          <w:p w14:paraId="525FD69F" w14:textId="77777777" w:rsidR="005B5532" w:rsidRPr="00FE760F" w:rsidRDefault="005B5532" w:rsidP="007274DE">
            <w:pPr>
              <w:pStyle w:val="TAC"/>
              <w:keepNext w:val="0"/>
              <w:keepLines w:val="0"/>
              <w:rPr>
                <w:bCs/>
                <w:szCs w:val="18"/>
                <w:lang w:val="en-US"/>
              </w:rPr>
            </w:pPr>
          </w:p>
        </w:tc>
        <w:tc>
          <w:tcPr>
            <w:tcW w:w="709" w:type="dxa"/>
          </w:tcPr>
          <w:p w14:paraId="41B985AD" w14:textId="77777777" w:rsidR="005B5532" w:rsidRPr="00FE760F" w:rsidRDefault="005B5532" w:rsidP="007274DE">
            <w:pPr>
              <w:pStyle w:val="TAC"/>
              <w:keepNext w:val="0"/>
              <w:keepLines w:val="0"/>
              <w:rPr>
                <w:lang w:val="en-US"/>
              </w:rPr>
            </w:pPr>
          </w:p>
        </w:tc>
        <w:tc>
          <w:tcPr>
            <w:tcW w:w="709" w:type="dxa"/>
          </w:tcPr>
          <w:p w14:paraId="054A179E" w14:textId="77777777" w:rsidR="005B5532" w:rsidRPr="00FE760F" w:rsidRDefault="005B5532" w:rsidP="007274DE">
            <w:pPr>
              <w:pStyle w:val="TAC"/>
              <w:keepNext w:val="0"/>
              <w:keepLines w:val="0"/>
              <w:rPr>
                <w:lang w:val="en-US"/>
              </w:rPr>
            </w:pPr>
          </w:p>
        </w:tc>
        <w:tc>
          <w:tcPr>
            <w:tcW w:w="706" w:type="dxa"/>
          </w:tcPr>
          <w:p w14:paraId="0678ACBE" w14:textId="77777777" w:rsidR="005B5532" w:rsidRPr="00FE760F" w:rsidRDefault="005B5532" w:rsidP="007274DE">
            <w:pPr>
              <w:pStyle w:val="TAC"/>
              <w:keepNext w:val="0"/>
              <w:keepLines w:val="0"/>
              <w:rPr>
                <w:lang w:val="en-US"/>
              </w:rPr>
            </w:pPr>
          </w:p>
        </w:tc>
        <w:tc>
          <w:tcPr>
            <w:tcW w:w="1131" w:type="dxa"/>
            <w:vAlign w:val="center"/>
          </w:tcPr>
          <w:p w14:paraId="5E87AC2B" w14:textId="77777777" w:rsidR="005B5532" w:rsidRPr="00FE760F" w:rsidRDefault="005B5532" w:rsidP="007274DE">
            <w:pPr>
              <w:pStyle w:val="TAC"/>
              <w:keepNext w:val="0"/>
              <w:keepLines w:val="0"/>
              <w:rPr>
                <w:bCs/>
                <w:szCs w:val="18"/>
                <w:lang w:val="en-US"/>
              </w:rPr>
            </w:pPr>
          </w:p>
        </w:tc>
        <w:tc>
          <w:tcPr>
            <w:tcW w:w="709" w:type="dxa"/>
            <w:vAlign w:val="center"/>
          </w:tcPr>
          <w:p w14:paraId="15E4E1D6" w14:textId="77777777" w:rsidR="005B5532" w:rsidRPr="00FE760F" w:rsidRDefault="005B5532" w:rsidP="007274DE">
            <w:pPr>
              <w:pStyle w:val="TAC"/>
              <w:keepNext w:val="0"/>
              <w:keepLines w:val="0"/>
              <w:rPr>
                <w:lang w:val="en-US"/>
              </w:rPr>
            </w:pPr>
          </w:p>
        </w:tc>
      </w:tr>
      <w:tr w:rsidR="005B5532" w:rsidRPr="00FE760F" w14:paraId="67D73D66" w14:textId="77777777" w:rsidTr="007274DE">
        <w:trPr>
          <w:tblHeader/>
          <w:jc w:val="center"/>
        </w:trPr>
        <w:tc>
          <w:tcPr>
            <w:tcW w:w="1819" w:type="dxa"/>
            <w:vAlign w:val="center"/>
          </w:tcPr>
          <w:p w14:paraId="2D92E00A" w14:textId="77777777" w:rsidR="005B5532" w:rsidRPr="00FE760F" w:rsidRDefault="005B5532" w:rsidP="007274DE">
            <w:pPr>
              <w:pStyle w:val="TAC"/>
              <w:keepNext w:val="0"/>
              <w:keepLines w:val="0"/>
              <w:rPr>
                <w:lang w:val="en-US"/>
              </w:rPr>
            </w:pPr>
          </w:p>
        </w:tc>
        <w:tc>
          <w:tcPr>
            <w:tcW w:w="1102" w:type="dxa"/>
          </w:tcPr>
          <w:p w14:paraId="76A9984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343C1EB" w14:textId="77777777" w:rsidR="005B5532" w:rsidRPr="00FE760F" w:rsidRDefault="005B5532" w:rsidP="007274DE">
            <w:pPr>
              <w:pStyle w:val="TAC"/>
              <w:keepNext w:val="0"/>
              <w:keepLines w:val="0"/>
              <w:rPr>
                <w:lang w:val="en-US"/>
              </w:rPr>
            </w:pPr>
          </w:p>
        </w:tc>
        <w:tc>
          <w:tcPr>
            <w:tcW w:w="2263" w:type="dxa"/>
            <w:gridSpan w:val="4"/>
            <w:vAlign w:val="center"/>
          </w:tcPr>
          <w:p w14:paraId="3973446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613790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41622EA" w14:textId="77777777" w:rsidR="005B5532" w:rsidRPr="00FE760F" w:rsidRDefault="005B5532" w:rsidP="007274DE">
            <w:pPr>
              <w:pStyle w:val="TAC"/>
              <w:keepNext w:val="0"/>
              <w:keepLines w:val="0"/>
              <w:rPr>
                <w:bCs/>
                <w:szCs w:val="18"/>
                <w:lang w:val="en-US"/>
              </w:rPr>
            </w:pPr>
          </w:p>
        </w:tc>
        <w:tc>
          <w:tcPr>
            <w:tcW w:w="717" w:type="dxa"/>
            <w:vAlign w:val="center"/>
          </w:tcPr>
          <w:p w14:paraId="60460EAC" w14:textId="77777777" w:rsidR="005B5532" w:rsidRPr="00FE760F" w:rsidRDefault="005B5532" w:rsidP="007274DE">
            <w:pPr>
              <w:pStyle w:val="TAC"/>
              <w:keepNext w:val="0"/>
              <w:keepLines w:val="0"/>
              <w:rPr>
                <w:bCs/>
                <w:szCs w:val="18"/>
                <w:lang w:val="en-US"/>
              </w:rPr>
            </w:pPr>
          </w:p>
        </w:tc>
        <w:tc>
          <w:tcPr>
            <w:tcW w:w="712" w:type="dxa"/>
            <w:vAlign w:val="center"/>
          </w:tcPr>
          <w:p w14:paraId="7AADC801" w14:textId="77777777" w:rsidR="005B5532" w:rsidRPr="00FE760F" w:rsidRDefault="005B5532" w:rsidP="007274DE">
            <w:pPr>
              <w:pStyle w:val="TAC"/>
              <w:keepNext w:val="0"/>
              <w:keepLines w:val="0"/>
              <w:rPr>
                <w:bCs/>
                <w:szCs w:val="18"/>
                <w:lang w:val="en-US"/>
              </w:rPr>
            </w:pPr>
          </w:p>
        </w:tc>
        <w:tc>
          <w:tcPr>
            <w:tcW w:w="709" w:type="dxa"/>
            <w:vAlign w:val="center"/>
          </w:tcPr>
          <w:p w14:paraId="77DEC14D" w14:textId="77777777" w:rsidR="005B5532" w:rsidRPr="00FE760F" w:rsidRDefault="005B5532" w:rsidP="007274DE">
            <w:pPr>
              <w:pStyle w:val="TAC"/>
              <w:keepNext w:val="0"/>
              <w:keepLines w:val="0"/>
              <w:rPr>
                <w:bCs/>
                <w:szCs w:val="18"/>
                <w:lang w:val="en-US"/>
              </w:rPr>
            </w:pPr>
          </w:p>
        </w:tc>
        <w:tc>
          <w:tcPr>
            <w:tcW w:w="709" w:type="dxa"/>
            <w:vAlign w:val="center"/>
          </w:tcPr>
          <w:p w14:paraId="37AA9964" w14:textId="77777777" w:rsidR="005B5532" w:rsidRPr="00FE760F" w:rsidRDefault="005B5532" w:rsidP="007274DE">
            <w:pPr>
              <w:pStyle w:val="TAC"/>
              <w:keepNext w:val="0"/>
              <w:keepLines w:val="0"/>
              <w:rPr>
                <w:bCs/>
                <w:szCs w:val="18"/>
                <w:lang w:val="en-US"/>
              </w:rPr>
            </w:pPr>
          </w:p>
        </w:tc>
        <w:tc>
          <w:tcPr>
            <w:tcW w:w="710" w:type="dxa"/>
            <w:vAlign w:val="center"/>
          </w:tcPr>
          <w:p w14:paraId="26CB52E4" w14:textId="77777777" w:rsidR="005B5532" w:rsidRPr="00FE760F" w:rsidRDefault="005B5532" w:rsidP="007274DE">
            <w:pPr>
              <w:pStyle w:val="TAC"/>
              <w:keepNext w:val="0"/>
              <w:keepLines w:val="0"/>
              <w:rPr>
                <w:bCs/>
                <w:szCs w:val="18"/>
                <w:lang w:val="en-US"/>
              </w:rPr>
            </w:pPr>
          </w:p>
        </w:tc>
        <w:tc>
          <w:tcPr>
            <w:tcW w:w="709" w:type="dxa"/>
          </w:tcPr>
          <w:p w14:paraId="6137CC31" w14:textId="77777777" w:rsidR="005B5532" w:rsidRPr="00FE760F" w:rsidRDefault="005B5532" w:rsidP="007274DE">
            <w:pPr>
              <w:pStyle w:val="TAC"/>
              <w:keepNext w:val="0"/>
              <w:keepLines w:val="0"/>
              <w:rPr>
                <w:lang w:val="en-US"/>
              </w:rPr>
            </w:pPr>
          </w:p>
        </w:tc>
        <w:tc>
          <w:tcPr>
            <w:tcW w:w="709" w:type="dxa"/>
          </w:tcPr>
          <w:p w14:paraId="34A16C10" w14:textId="77777777" w:rsidR="005B5532" w:rsidRPr="00FE760F" w:rsidRDefault="005B5532" w:rsidP="007274DE">
            <w:pPr>
              <w:pStyle w:val="TAC"/>
              <w:keepNext w:val="0"/>
              <w:keepLines w:val="0"/>
              <w:rPr>
                <w:lang w:val="en-US"/>
              </w:rPr>
            </w:pPr>
          </w:p>
        </w:tc>
        <w:tc>
          <w:tcPr>
            <w:tcW w:w="706" w:type="dxa"/>
          </w:tcPr>
          <w:p w14:paraId="2FBB69BF" w14:textId="77777777" w:rsidR="005B5532" w:rsidRPr="00FE760F" w:rsidRDefault="005B5532" w:rsidP="007274DE">
            <w:pPr>
              <w:pStyle w:val="TAC"/>
              <w:keepNext w:val="0"/>
              <w:keepLines w:val="0"/>
              <w:rPr>
                <w:lang w:val="en-US"/>
              </w:rPr>
            </w:pPr>
          </w:p>
        </w:tc>
        <w:tc>
          <w:tcPr>
            <w:tcW w:w="1131" w:type="dxa"/>
            <w:vAlign w:val="center"/>
          </w:tcPr>
          <w:p w14:paraId="43D48640" w14:textId="77777777" w:rsidR="005B5532" w:rsidRPr="00FE760F" w:rsidRDefault="005B5532" w:rsidP="007274DE">
            <w:pPr>
              <w:pStyle w:val="TAC"/>
              <w:keepNext w:val="0"/>
              <w:keepLines w:val="0"/>
              <w:rPr>
                <w:bCs/>
                <w:szCs w:val="18"/>
                <w:lang w:val="en-US"/>
              </w:rPr>
            </w:pPr>
          </w:p>
        </w:tc>
        <w:tc>
          <w:tcPr>
            <w:tcW w:w="709" w:type="dxa"/>
            <w:vAlign w:val="center"/>
          </w:tcPr>
          <w:p w14:paraId="4B2F1220" w14:textId="77777777" w:rsidR="005B5532" w:rsidRPr="00FE760F" w:rsidRDefault="005B5532" w:rsidP="007274DE">
            <w:pPr>
              <w:pStyle w:val="TAC"/>
              <w:keepNext w:val="0"/>
              <w:keepLines w:val="0"/>
              <w:rPr>
                <w:lang w:val="en-US"/>
              </w:rPr>
            </w:pPr>
          </w:p>
        </w:tc>
      </w:tr>
      <w:tr w:rsidR="005B5532" w:rsidRPr="00FE760F" w14:paraId="5E6E9AFC" w14:textId="77777777" w:rsidTr="007274DE">
        <w:trPr>
          <w:tblHeader/>
          <w:jc w:val="center"/>
        </w:trPr>
        <w:tc>
          <w:tcPr>
            <w:tcW w:w="1819" w:type="dxa"/>
            <w:vAlign w:val="center"/>
          </w:tcPr>
          <w:p w14:paraId="475B61D9" w14:textId="77777777" w:rsidR="005B5532" w:rsidRPr="00FE760F" w:rsidRDefault="005B5532" w:rsidP="007274DE">
            <w:pPr>
              <w:pStyle w:val="TAC"/>
              <w:keepNext w:val="0"/>
              <w:keepLines w:val="0"/>
              <w:rPr>
                <w:lang w:val="en-US"/>
              </w:rPr>
            </w:pPr>
          </w:p>
        </w:tc>
        <w:tc>
          <w:tcPr>
            <w:tcW w:w="1102" w:type="dxa"/>
          </w:tcPr>
          <w:p w14:paraId="17C59BF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2FD66A4" w14:textId="77777777" w:rsidR="005B5532" w:rsidRPr="00FE760F" w:rsidRDefault="005B5532" w:rsidP="007274DE">
            <w:pPr>
              <w:pStyle w:val="TAC"/>
              <w:keepNext w:val="0"/>
              <w:keepLines w:val="0"/>
              <w:rPr>
                <w:lang w:val="en-US"/>
              </w:rPr>
            </w:pPr>
          </w:p>
        </w:tc>
        <w:tc>
          <w:tcPr>
            <w:tcW w:w="4404" w:type="dxa"/>
            <w:gridSpan w:val="10"/>
            <w:vAlign w:val="center"/>
          </w:tcPr>
          <w:p w14:paraId="1E576A7C" w14:textId="77777777" w:rsidR="005B5532" w:rsidRPr="00FE760F" w:rsidRDefault="005B5532" w:rsidP="007274DE">
            <w:pPr>
              <w:pStyle w:val="TAC"/>
              <w:keepNext w:val="0"/>
              <w:keepLines w:val="0"/>
              <w:rPr>
                <w:bCs/>
                <w:szCs w:val="18"/>
                <w:lang w:val="en-US"/>
              </w:rPr>
            </w:pPr>
          </w:p>
        </w:tc>
        <w:tc>
          <w:tcPr>
            <w:tcW w:w="712" w:type="dxa"/>
            <w:vAlign w:val="center"/>
          </w:tcPr>
          <w:p w14:paraId="1A9CE6C6" w14:textId="77777777" w:rsidR="005B5532" w:rsidRPr="00FE760F" w:rsidRDefault="005B5532" w:rsidP="007274DE">
            <w:pPr>
              <w:pStyle w:val="TAC"/>
              <w:keepNext w:val="0"/>
              <w:keepLines w:val="0"/>
              <w:rPr>
                <w:bCs/>
                <w:szCs w:val="18"/>
                <w:lang w:val="en-US"/>
              </w:rPr>
            </w:pPr>
          </w:p>
        </w:tc>
        <w:tc>
          <w:tcPr>
            <w:tcW w:w="709" w:type="dxa"/>
            <w:vAlign w:val="center"/>
          </w:tcPr>
          <w:p w14:paraId="104DF799" w14:textId="77777777" w:rsidR="005B5532" w:rsidRPr="00FE760F" w:rsidRDefault="005B5532" w:rsidP="007274DE">
            <w:pPr>
              <w:pStyle w:val="TAC"/>
              <w:keepNext w:val="0"/>
              <w:keepLines w:val="0"/>
              <w:rPr>
                <w:bCs/>
                <w:szCs w:val="18"/>
                <w:lang w:val="en-US"/>
              </w:rPr>
            </w:pPr>
          </w:p>
        </w:tc>
        <w:tc>
          <w:tcPr>
            <w:tcW w:w="709" w:type="dxa"/>
            <w:vAlign w:val="center"/>
          </w:tcPr>
          <w:p w14:paraId="1A206EDE" w14:textId="77777777" w:rsidR="005B5532" w:rsidRPr="00FE760F" w:rsidRDefault="005B5532" w:rsidP="007274DE">
            <w:pPr>
              <w:pStyle w:val="TAC"/>
              <w:keepNext w:val="0"/>
              <w:keepLines w:val="0"/>
              <w:rPr>
                <w:bCs/>
                <w:szCs w:val="18"/>
                <w:lang w:val="en-US"/>
              </w:rPr>
            </w:pPr>
          </w:p>
        </w:tc>
        <w:tc>
          <w:tcPr>
            <w:tcW w:w="710" w:type="dxa"/>
            <w:vAlign w:val="center"/>
          </w:tcPr>
          <w:p w14:paraId="6949FCA8" w14:textId="77777777" w:rsidR="005B5532" w:rsidRPr="00FE760F" w:rsidRDefault="005B5532" w:rsidP="007274DE">
            <w:pPr>
              <w:pStyle w:val="TAC"/>
              <w:keepNext w:val="0"/>
              <w:keepLines w:val="0"/>
              <w:rPr>
                <w:bCs/>
                <w:szCs w:val="18"/>
                <w:lang w:val="en-US"/>
              </w:rPr>
            </w:pPr>
          </w:p>
        </w:tc>
        <w:tc>
          <w:tcPr>
            <w:tcW w:w="709" w:type="dxa"/>
          </w:tcPr>
          <w:p w14:paraId="566EBA35" w14:textId="77777777" w:rsidR="005B5532" w:rsidRPr="00FE760F" w:rsidRDefault="005B5532" w:rsidP="007274DE">
            <w:pPr>
              <w:pStyle w:val="TAC"/>
              <w:keepNext w:val="0"/>
              <w:keepLines w:val="0"/>
              <w:rPr>
                <w:lang w:val="en-US"/>
              </w:rPr>
            </w:pPr>
          </w:p>
        </w:tc>
        <w:tc>
          <w:tcPr>
            <w:tcW w:w="709" w:type="dxa"/>
          </w:tcPr>
          <w:p w14:paraId="70EA62C9" w14:textId="77777777" w:rsidR="005B5532" w:rsidRPr="00FE760F" w:rsidRDefault="005B5532" w:rsidP="007274DE">
            <w:pPr>
              <w:pStyle w:val="TAC"/>
              <w:keepNext w:val="0"/>
              <w:keepLines w:val="0"/>
              <w:rPr>
                <w:lang w:val="en-US"/>
              </w:rPr>
            </w:pPr>
          </w:p>
        </w:tc>
        <w:tc>
          <w:tcPr>
            <w:tcW w:w="706" w:type="dxa"/>
          </w:tcPr>
          <w:p w14:paraId="6ADCA98F" w14:textId="77777777" w:rsidR="005B5532" w:rsidRPr="00FE760F" w:rsidRDefault="005B5532" w:rsidP="007274DE">
            <w:pPr>
              <w:pStyle w:val="TAC"/>
              <w:keepNext w:val="0"/>
              <w:keepLines w:val="0"/>
              <w:rPr>
                <w:lang w:val="en-US"/>
              </w:rPr>
            </w:pPr>
          </w:p>
        </w:tc>
        <w:tc>
          <w:tcPr>
            <w:tcW w:w="1131" w:type="dxa"/>
            <w:vAlign w:val="center"/>
          </w:tcPr>
          <w:p w14:paraId="2E61CC8F" w14:textId="77777777" w:rsidR="005B5532" w:rsidRPr="00FE760F" w:rsidRDefault="005B5532" w:rsidP="007274DE">
            <w:pPr>
              <w:pStyle w:val="TAC"/>
              <w:keepNext w:val="0"/>
              <w:keepLines w:val="0"/>
              <w:rPr>
                <w:bCs/>
                <w:szCs w:val="18"/>
                <w:lang w:val="en-US"/>
              </w:rPr>
            </w:pPr>
          </w:p>
        </w:tc>
        <w:tc>
          <w:tcPr>
            <w:tcW w:w="709" w:type="dxa"/>
            <w:vAlign w:val="center"/>
          </w:tcPr>
          <w:p w14:paraId="78F15C4B" w14:textId="77777777" w:rsidR="005B5532" w:rsidRPr="00FE760F" w:rsidRDefault="005B5532" w:rsidP="007274DE">
            <w:pPr>
              <w:pStyle w:val="TAC"/>
              <w:keepNext w:val="0"/>
              <w:keepLines w:val="0"/>
              <w:rPr>
                <w:lang w:val="en-US"/>
              </w:rPr>
            </w:pPr>
          </w:p>
        </w:tc>
      </w:tr>
      <w:tr w:rsidR="005B5532" w:rsidRPr="00FE760F" w14:paraId="6F17D15E" w14:textId="77777777" w:rsidTr="007274DE">
        <w:trPr>
          <w:tblHeader/>
          <w:jc w:val="center"/>
        </w:trPr>
        <w:tc>
          <w:tcPr>
            <w:tcW w:w="1819" w:type="dxa"/>
            <w:vAlign w:val="center"/>
          </w:tcPr>
          <w:p w14:paraId="543CAB8F" w14:textId="77777777" w:rsidR="005B5532" w:rsidRPr="00FE760F" w:rsidRDefault="005B5532" w:rsidP="007274DE">
            <w:pPr>
              <w:pStyle w:val="TAC"/>
              <w:keepNext w:val="0"/>
              <w:keepLines w:val="0"/>
              <w:rPr>
                <w:lang w:val="en-US"/>
              </w:rPr>
            </w:pPr>
          </w:p>
        </w:tc>
        <w:tc>
          <w:tcPr>
            <w:tcW w:w="1102" w:type="dxa"/>
          </w:tcPr>
          <w:p w14:paraId="368E6A0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085BF7F"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6102CC5" w14:textId="77777777" w:rsidR="005B5532" w:rsidRPr="00FE760F" w:rsidRDefault="005B5532" w:rsidP="007274DE">
            <w:pPr>
              <w:pStyle w:val="TAC"/>
              <w:keepNext w:val="0"/>
              <w:keepLines w:val="0"/>
            </w:pPr>
          </w:p>
        </w:tc>
        <w:tc>
          <w:tcPr>
            <w:tcW w:w="694" w:type="dxa"/>
            <w:gridSpan w:val="2"/>
            <w:vAlign w:val="center"/>
          </w:tcPr>
          <w:p w14:paraId="65928643"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4135AC8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32992DC" w14:textId="77777777" w:rsidR="005B5532" w:rsidRPr="00FE760F" w:rsidRDefault="005B5532" w:rsidP="007274DE">
            <w:pPr>
              <w:pStyle w:val="TAC"/>
              <w:keepNext w:val="0"/>
              <w:keepLines w:val="0"/>
              <w:rPr>
                <w:bCs/>
                <w:szCs w:val="18"/>
                <w:lang w:val="en-US"/>
              </w:rPr>
            </w:pPr>
          </w:p>
        </w:tc>
        <w:tc>
          <w:tcPr>
            <w:tcW w:w="717" w:type="dxa"/>
            <w:vAlign w:val="center"/>
          </w:tcPr>
          <w:p w14:paraId="2CF3E282" w14:textId="77777777" w:rsidR="005B5532" w:rsidRPr="00FE760F" w:rsidRDefault="005B5532" w:rsidP="007274DE">
            <w:pPr>
              <w:pStyle w:val="TAC"/>
              <w:keepNext w:val="0"/>
              <w:keepLines w:val="0"/>
              <w:rPr>
                <w:bCs/>
                <w:szCs w:val="18"/>
                <w:lang w:val="en-US"/>
              </w:rPr>
            </w:pPr>
          </w:p>
        </w:tc>
        <w:tc>
          <w:tcPr>
            <w:tcW w:w="712" w:type="dxa"/>
            <w:vAlign w:val="center"/>
          </w:tcPr>
          <w:p w14:paraId="23454DE0" w14:textId="77777777" w:rsidR="005B5532" w:rsidRPr="00FE760F" w:rsidRDefault="005B5532" w:rsidP="007274DE">
            <w:pPr>
              <w:pStyle w:val="TAC"/>
              <w:keepNext w:val="0"/>
              <w:keepLines w:val="0"/>
              <w:rPr>
                <w:bCs/>
                <w:szCs w:val="18"/>
                <w:lang w:val="en-US"/>
              </w:rPr>
            </w:pPr>
          </w:p>
        </w:tc>
        <w:tc>
          <w:tcPr>
            <w:tcW w:w="709" w:type="dxa"/>
            <w:vAlign w:val="center"/>
          </w:tcPr>
          <w:p w14:paraId="34C94A24" w14:textId="77777777" w:rsidR="005B5532" w:rsidRPr="00FE760F" w:rsidRDefault="005B5532" w:rsidP="007274DE">
            <w:pPr>
              <w:pStyle w:val="TAC"/>
              <w:keepNext w:val="0"/>
              <w:keepLines w:val="0"/>
              <w:rPr>
                <w:bCs/>
                <w:szCs w:val="18"/>
                <w:lang w:val="en-US"/>
              </w:rPr>
            </w:pPr>
          </w:p>
        </w:tc>
        <w:tc>
          <w:tcPr>
            <w:tcW w:w="709" w:type="dxa"/>
            <w:vAlign w:val="center"/>
          </w:tcPr>
          <w:p w14:paraId="292E10A9" w14:textId="77777777" w:rsidR="005B5532" w:rsidRPr="00FE760F" w:rsidRDefault="005B5532" w:rsidP="007274DE">
            <w:pPr>
              <w:pStyle w:val="TAC"/>
              <w:keepNext w:val="0"/>
              <w:keepLines w:val="0"/>
              <w:rPr>
                <w:bCs/>
                <w:szCs w:val="18"/>
                <w:lang w:val="en-US"/>
              </w:rPr>
            </w:pPr>
          </w:p>
        </w:tc>
        <w:tc>
          <w:tcPr>
            <w:tcW w:w="710" w:type="dxa"/>
            <w:vAlign w:val="center"/>
          </w:tcPr>
          <w:p w14:paraId="6741E51B" w14:textId="77777777" w:rsidR="005B5532" w:rsidRPr="00FE760F" w:rsidRDefault="005B5532" w:rsidP="007274DE">
            <w:pPr>
              <w:pStyle w:val="TAC"/>
              <w:keepNext w:val="0"/>
              <w:keepLines w:val="0"/>
              <w:rPr>
                <w:bCs/>
                <w:szCs w:val="18"/>
                <w:lang w:val="en-US"/>
              </w:rPr>
            </w:pPr>
          </w:p>
        </w:tc>
        <w:tc>
          <w:tcPr>
            <w:tcW w:w="709" w:type="dxa"/>
          </w:tcPr>
          <w:p w14:paraId="65FF221C" w14:textId="77777777" w:rsidR="005B5532" w:rsidRPr="00FE760F" w:rsidRDefault="005B5532" w:rsidP="007274DE">
            <w:pPr>
              <w:pStyle w:val="TAC"/>
              <w:keepNext w:val="0"/>
              <w:keepLines w:val="0"/>
              <w:rPr>
                <w:lang w:val="en-US"/>
              </w:rPr>
            </w:pPr>
          </w:p>
        </w:tc>
        <w:tc>
          <w:tcPr>
            <w:tcW w:w="709" w:type="dxa"/>
          </w:tcPr>
          <w:p w14:paraId="07CC7C32" w14:textId="77777777" w:rsidR="005B5532" w:rsidRPr="00FE760F" w:rsidRDefault="005B5532" w:rsidP="007274DE">
            <w:pPr>
              <w:pStyle w:val="TAC"/>
              <w:keepNext w:val="0"/>
              <w:keepLines w:val="0"/>
              <w:rPr>
                <w:lang w:val="en-US"/>
              </w:rPr>
            </w:pPr>
          </w:p>
        </w:tc>
        <w:tc>
          <w:tcPr>
            <w:tcW w:w="706" w:type="dxa"/>
          </w:tcPr>
          <w:p w14:paraId="4AC52C7B" w14:textId="77777777" w:rsidR="005B5532" w:rsidRPr="00FE760F" w:rsidRDefault="005B5532" w:rsidP="007274DE">
            <w:pPr>
              <w:pStyle w:val="TAC"/>
              <w:keepNext w:val="0"/>
              <w:keepLines w:val="0"/>
              <w:rPr>
                <w:lang w:val="en-US"/>
              </w:rPr>
            </w:pPr>
          </w:p>
        </w:tc>
        <w:tc>
          <w:tcPr>
            <w:tcW w:w="1131" w:type="dxa"/>
            <w:vAlign w:val="center"/>
          </w:tcPr>
          <w:p w14:paraId="09484BDF" w14:textId="77777777" w:rsidR="005B5532" w:rsidRPr="00FE760F" w:rsidRDefault="005B5532" w:rsidP="007274DE">
            <w:pPr>
              <w:pStyle w:val="TAC"/>
              <w:keepNext w:val="0"/>
              <w:keepLines w:val="0"/>
              <w:rPr>
                <w:bCs/>
                <w:szCs w:val="18"/>
                <w:lang w:val="en-US"/>
              </w:rPr>
            </w:pPr>
          </w:p>
        </w:tc>
        <w:tc>
          <w:tcPr>
            <w:tcW w:w="709" w:type="dxa"/>
            <w:vAlign w:val="center"/>
          </w:tcPr>
          <w:p w14:paraId="35934DAE" w14:textId="77777777" w:rsidR="005B5532" w:rsidRPr="00FE760F" w:rsidRDefault="005B5532" w:rsidP="007274DE">
            <w:pPr>
              <w:pStyle w:val="TAC"/>
              <w:keepNext w:val="0"/>
              <w:keepLines w:val="0"/>
              <w:rPr>
                <w:lang w:val="en-US"/>
              </w:rPr>
            </w:pPr>
          </w:p>
        </w:tc>
      </w:tr>
      <w:tr w:rsidR="005B5532" w:rsidRPr="00FE760F" w14:paraId="1DC6DF55" w14:textId="77777777" w:rsidTr="007274DE">
        <w:trPr>
          <w:tblHeader/>
          <w:jc w:val="center"/>
        </w:trPr>
        <w:tc>
          <w:tcPr>
            <w:tcW w:w="1819" w:type="dxa"/>
            <w:vAlign w:val="center"/>
          </w:tcPr>
          <w:p w14:paraId="7FC7F616" w14:textId="77777777" w:rsidR="005B5532" w:rsidRPr="00FE760F" w:rsidRDefault="005B5532" w:rsidP="007274DE">
            <w:pPr>
              <w:pStyle w:val="TAC"/>
              <w:keepNext w:val="0"/>
              <w:keepLines w:val="0"/>
              <w:rPr>
                <w:lang w:val="en-US"/>
              </w:rPr>
            </w:pPr>
          </w:p>
        </w:tc>
        <w:tc>
          <w:tcPr>
            <w:tcW w:w="1102" w:type="dxa"/>
          </w:tcPr>
          <w:p w14:paraId="35389C69"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7D529B5"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27ADDC1F" w14:textId="77777777" w:rsidR="005B5532" w:rsidRPr="00FE760F" w:rsidRDefault="005B5532" w:rsidP="007274DE">
            <w:pPr>
              <w:pStyle w:val="TAC"/>
              <w:keepNext w:val="0"/>
              <w:keepLines w:val="0"/>
              <w:rPr>
                <w:lang w:val="en-US"/>
              </w:rPr>
            </w:pPr>
          </w:p>
        </w:tc>
        <w:tc>
          <w:tcPr>
            <w:tcW w:w="856" w:type="dxa"/>
            <w:vAlign w:val="center"/>
          </w:tcPr>
          <w:p w14:paraId="53E26328" w14:textId="77777777" w:rsidR="005B5532" w:rsidRPr="00FE760F" w:rsidRDefault="005B5532" w:rsidP="007274DE">
            <w:pPr>
              <w:pStyle w:val="TAC"/>
              <w:keepNext w:val="0"/>
              <w:keepLines w:val="0"/>
            </w:pPr>
          </w:p>
        </w:tc>
        <w:tc>
          <w:tcPr>
            <w:tcW w:w="694" w:type="dxa"/>
            <w:gridSpan w:val="2"/>
            <w:vAlign w:val="center"/>
          </w:tcPr>
          <w:p w14:paraId="2F02E3D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CEAFDE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E1A6D9C" w14:textId="77777777" w:rsidR="005B5532" w:rsidRPr="00FE760F" w:rsidRDefault="005B5532" w:rsidP="007274DE">
            <w:pPr>
              <w:pStyle w:val="TAC"/>
              <w:keepNext w:val="0"/>
              <w:keepLines w:val="0"/>
              <w:rPr>
                <w:bCs/>
                <w:szCs w:val="18"/>
                <w:lang w:val="en-US"/>
              </w:rPr>
            </w:pPr>
          </w:p>
        </w:tc>
        <w:tc>
          <w:tcPr>
            <w:tcW w:w="717" w:type="dxa"/>
            <w:vAlign w:val="center"/>
          </w:tcPr>
          <w:p w14:paraId="56EC07CF" w14:textId="77777777" w:rsidR="005B5532" w:rsidRPr="00FE760F" w:rsidRDefault="005B5532" w:rsidP="007274DE">
            <w:pPr>
              <w:pStyle w:val="TAC"/>
              <w:keepNext w:val="0"/>
              <w:keepLines w:val="0"/>
              <w:rPr>
                <w:bCs/>
                <w:szCs w:val="18"/>
                <w:lang w:val="en-US"/>
              </w:rPr>
            </w:pPr>
          </w:p>
        </w:tc>
        <w:tc>
          <w:tcPr>
            <w:tcW w:w="712" w:type="dxa"/>
            <w:vAlign w:val="center"/>
          </w:tcPr>
          <w:p w14:paraId="37F48011" w14:textId="77777777" w:rsidR="005B5532" w:rsidRPr="00FE760F" w:rsidRDefault="005B5532" w:rsidP="007274DE">
            <w:pPr>
              <w:pStyle w:val="TAC"/>
              <w:keepNext w:val="0"/>
              <w:keepLines w:val="0"/>
              <w:rPr>
                <w:bCs/>
                <w:szCs w:val="18"/>
                <w:lang w:val="en-US"/>
              </w:rPr>
            </w:pPr>
          </w:p>
        </w:tc>
        <w:tc>
          <w:tcPr>
            <w:tcW w:w="709" w:type="dxa"/>
            <w:vAlign w:val="center"/>
          </w:tcPr>
          <w:p w14:paraId="39E1ED49" w14:textId="77777777" w:rsidR="005B5532" w:rsidRPr="00FE760F" w:rsidRDefault="005B5532" w:rsidP="007274DE">
            <w:pPr>
              <w:pStyle w:val="TAC"/>
              <w:keepNext w:val="0"/>
              <w:keepLines w:val="0"/>
              <w:rPr>
                <w:bCs/>
                <w:szCs w:val="18"/>
                <w:lang w:val="en-US"/>
              </w:rPr>
            </w:pPr>
          </w:p>
        </w:tc>
        <w:tc>
          <w:tcPr>
            <w:tcW w:w="709" w:type="dxa"/>
            <w:vAlign w:val="center"/>
          </w:tcPr>
          <w:p w14:paraId="2B58CC95" w14:textId="77777777" w:rsidR="005B5532" w:rsidRPr="00FE760F" w:rsidRDefault="005B5532" w:rsidP="007274DE">
            <w:pPr>
              <w:pStyle w:val="TAC"/>
              <w:keepNext w:val="0"/>
              <w:keepLines w:val="0"/>
              <w:rPr>
                <w:bCs/>
                <w:szCs w:val="18"/>
                <w:lang w:val="en-US"/>
              </w:rPr>
            </w:pPr>
          </w:p>
        </w:tc>
        <w:tc>
          <w:tcPr>
            <w:tcW w:w="710" w:type="dxa"/>
            <w:vAlign w:val="center"/>
          </w:tcPr>
          <w:p w14:paraId="08AD396A" w14:textId="77777777" w:rsidR="005B5532" w:rsidRPr="00FE760F" w:rsidRDefault="005B5532" w:rsidP="007274DE">
            <w:pPr>
              <w:pStyle w:val="TAC"/>
              <w:keepNext w:val="0"/>
              <w:keepLines w:val="0"/>
              <w:rPr>
                <w:bCs/>
                <w:szCs w:val="18"/>
                <w:lang w:val="en-US"/>
              </w:rPr>
            </w:pPr>
          </w:p>
        </w:tc>
        <w:tc>
          <w:tcPr>
            <w:tcW w:w="709" w:type="dxa"/>
          </w:tcPr>
          <w:p w14:paraId="78803D58" w14:textId="77777777" w:rsidR="005B5532" w:rsidRPr="00FE760F" w:rsidRDefault="005B5532" w:rsidP="007274DE">
            <w:pPr>
              <w:pStyle w:val="TAC"/>
              <w:keepNext w:val="0"/>
              <w:keepLines w:val="0"/>
              <w:rPr>
                <w:lang w:val="en-US"/>
              </w:rPr>
            </w:pPr>
          </w:p>
        </w:tc>
        <w:tc>
          <w:tcPr>
            <w:tcW w:w="709" w:type="dxa"/>
          </w:tcPr>
          <w:p w14:paraId="6ABE4EC1" w14:textId="77777777" w:rsidR="005B5532" w:rsidRPr="00FE760F" w:rsidRDefault="005B5532" w:rsidP="007274DE">
            <w:pPr>
              <w:pStyle w:val="TAC"/>
              <w:keepNext w:val="0"/>
              <w:keepLines w:val="0"/>
              <w:rPr>
                <w:lang w:val="en-US"/>
              </w:rPr>
            </w:pPr>
          </w:p>
        </w:tc>
        <w:tc>
          <w:tcPr>
            <w:tcW w:w="706" w:type="dxa"/>
          </w:tcPr>
          <w:p w14:paraId="21E030A2" w14:textId="77777777" w:rsidR="005B5532" w:rsidRPr="00FE760F" w:rsidRDefault="005B5532" w:rsidP="007274DE">
            <w:pPr>
              <w:pStyle w:val="TAC"/>
              <w:keepNext w:val="0"/>
              <w:keepLines w:val="0"/>
              <w:rPr>
                <w:lang w:val="en-US"/>
              </w:rPr>
            </w:pPr>
          </w:p>
        </w:tc>
        <w:tc>
          <w:tcPr>
            <w:tcW w:w="1131" w:type="dxa"/>
            <w:vAlign w:val="center"/>
          </w:tcPr>
          <w:p w14:paraId="30B68D9F" w14:textId="77777777" w:rsidR="005B5532" w:rsidRPr="00FE760F" w:rsidRDefault="005B5532" w:rsidP="007274DE">
            <w:pPr>
              <w:pStyle w:val="TAC"/>
              <w:keepNext w:val="0"/>
              <w:keepLines w:val="0"/>
              <w:rPr>
                <w:bCs/>
                <w:szCs w:val="18"/>
                <w:lang w:val="en-US"/>
              </w:rPr>
            </w:pPr>
          </w:p>
        </w:tc>
        <w:tc>
          <w:tcPr>
            <w:tcW w:w="709" w:type="dxa"/>
            <w:vAlign w:val="center"/>
          </w:tcPr>
          <w:p w14:paraId="6663CD46" w14:textId="77777777" w:rsidR="005B5532" w:rsidRPr="00FE760F" w:rsidRDefault="005B5532" w:rsidP="007274DE">
            <w:pPr>
              <w:pStyle w:val="TAC"/>
              <w:keepNext w:val="0"/>
              <w:keepLines w:val="0"/>
              <w:rPr>
                <w:lang w:val="en-US"/>
              </w:rPr>
            </w:pPr>
          </w:p>
        </w:tc>
      </w:tr>
      <w:tr w:rsidR="005B5532" w:rsidRPr="00FE760F" w14:paraId="3AB761DE" w14:textId="77777777" w:rsidTr="007274DE">
        <w:trPr>
          <w:tblHeader/>
          <w:jc w:val="center"/>
        </w:trPr>
        <w:tc>
          <w:tcPr>
            <w:tcW w:w="1819" w:type="dxa"/>
            <w:vAlign w:val="center"/>
          </w:tcPr>
          <w:p w14:paraId="71727EBE" w14:textId="77777777" w:rsidR="005B5532" w:rsidRPr="00FE760F" w:rsidRDefault="005B5532" w:rsidP="007274DE">
            <w:pPr>
              <w:pStyle w:val="TAC"/>
              <w:keepNext w:val="0"/>
              <w:keepLines w:val="0"/>
              <w:rPr>
                <w:rFonts w:cs="Arial"/>
                <w:szCs w:val="18"/>
              </w:rPr>
            </w:pPr>
          </w:p>
        </w:tc>
        <w:tc>
          <w:tcPr>
            <w:tcW w:w="1102" w:type="dxa"/>
          </w:tcPr>
          <w:p w14:paraId="50752812"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98F2DDB"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44DEF2F0" w14:textId="77777777" w:rsidR="005B5532" w:rsidRPr="00FE760F" w:rsidRDefault="005B5532" w:rsidP="007274DE">
            <w:pPr>
              <w:pStyle w:val="TAC"/>
              <w:keepNext w:val="0"/>
              <w:keepLines w:val="0"/>
              <w:rPr>
                <w:rFonts w:cs="Arial"/>
                <w:szCs w:val="18"/>
              </w:rPr>
            </w:pPr>
          </w:p>
        </w:tc>
        <w:tc>
          <w:tcPr>
            <w:tcW w:w="2262" w:type="dxa"/>
            <w:gridSpan w:val="6"/>
            <w:vAlign w:val="center"/>
          </w:tcPr>
          <w:p w14:paraId="381ACCD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731EE6F" w14:textId="77777777" w:rsidR="005B5532" w:rsidRPr="00FE760F" w:rsidRDefault="005B5532" w:rsidP="007274DE">
            <w:pPr>
              <w:pStyle w:val="TAC"/>
              <w:keepNext w:val="0"/>
              <w:keepLines w:val="0"/>
              <w:rPr>
                <w:bCs/>
                <w:szCs w:val="18"/>
                <w:lang w:val="en-US"/>
              </w:rPr>
            </w:pPr>
          </w:p>
        </w:tc>
        <w:tc>
          <w:tcPr>
            <w:tcW w:w="717" w:type="dxa"/>
            <w:vAlign w:val="center"/>
          </w:tcPr>
          <w:p w14:paraId="51950259" w14:textId="77777777" w:rsidR="005B5532" w:rsidRPr="00FE760F" w:rsidRDefault="005B5532" w:rsidP="007274DE">
            <w:pPr>
              <w:pStyle w:val="TAC"/>
              <w:keepNext w:val="0"/>
              <w:keepLines w:val="0"/>
              <w:rPr>
                <w:bCs/>
                <w:szCs w:val="18"/>
                <w:lang w:val="en-US"/>
              </w:rPr>
            </w:pPr>
          </w:p>
        </w:tc>
        <w:tc>
          <w:tcPr>
            <w:tcW w:w="712" w:type="dxa"/>
            <w:vAlign w:val="center"/>
          </w:tcPr>
          <w:p w14:paraId="5C87EB12" w14:textId="77777777" w:rsidR="005B5532" w:rsidRPr="00FE760F" w:rsidRDefault="005B5532" w:rsidP="007274DE">
            <w:pPr>
              <w:pStyle w:val="TAC"/>
              <w:keepNext w:val="0"/>
              <w:keepLines w:val="0"/>
              <w:rPr>
                <w:bCs/>
                <w:szCs w:val="18"/>
                <w:lang w:val="en-US"/>
              </w:rPr>
            </w:pPr>
          </w:p>
        </w:tc>
        <w:tc>
          <w:tcPr>
            <w:tcW w:w="709" w:type="dxa"/>
            <w:vAlign w:val="center"/>
          </w:tcPr>
          <w:p w14:paraId="6551EA1A" w14:textId="77777777" w:rsidR="005B5532" w:rsidRPr="00FE760F" w:rsidRDefault="005B5532" w:rsidP="007274DE">
            <w:pPr>
              <w:pStyle w:val="TAC"/>
              <w:keepNext w:val="0"/>
              <w:keepLines w:val="0"/>
              <w:rPr>
                <w:bCs/>
                <w:szCs w:val="18"/>
                <w:lang w:val="en-US"/>
              </w:rPr>
            </w:pPr>
          </w:p>
        </w:tc>
        <w:tc>
          <w:tcPr>
            <w:tcW w:w="709" w:type="dxa"/>
            <w:vAlign w:val="center"/>
          </w:tcPr>
          <w:p w14:paraId="128EDC1D" w14:textId="77777777" w:rsidR="005B5532" w:rsidRPr="00FE760F" w:rsidRDefault="005B5532" w:rsidP="007274DE">
            <w:pPr>
              <w:pStyle w:val="TAC"/>
              <w:keepNext w:val="0"/>
              <w:keepLines w:val="0"/>
              <w:rPr>
                <w:bCs/>
                <w:szCs w:val="18"/>
                <w:lang w:val="en-US"/>
              </w:rPr>
            </w:pPr>
          </w:p>
        </w:tc>
        <w:tc>
          <w:tcPr>
            <w:tcW w:w="710" w:type="dxa"/>
            <w:vAlign w:val="center"/>
          </w:tcPr>
          <w:p w14:paraId="0D9EF0E5" w14:textId="77777777" w:rsidR="005B5532" w:rsidRPr="00FE760F" w:rsidRDefault="005B5532" w:rsidP="007274DE">
            <w:pPr>
              <w:pStyle w:val="TAC"/>
              <w:keepNext w:val="0"/>
              <w:keepLines w:val="0"/>
              <w:rPr>
                <w:bCs/>
                <w:szCs w:val="18"/>
                <w:lang w:val="en-US"/>
              </w:rPr>
            </w:pPr>
          </w:p>
        </w:tc>
        <w:tc>
          <w:tcPr>
            <w:tcW w:w="709" w:type="dxa"/>
          </w:tcPr>
          <w:p w14:paraId="258C490D" w14:textId="77777777" w:rsidR="005B5532" w:rsidRPr="00FE760F" w:rsidRDefault="005B5532" w:rsidP="007274DE">
            <w:pPr>
              <w:pStyle w:val="TAC"/>
              <w:keepNext w:val="0"/>
              <w:keepLines w:val="0"/>
              <w:rPr>
                <w:lang w:val="en-US"/>
              </w:rPr>
            </w:pPr>
          </w:p>
        </w:tc>
        <w:tc>
          <w:tcPr>
            <w:tcW w:w="709" w:type="dxa"/>
          </w:tcPr>
          <w:p w14:paraId="11DB329F" w14:textId="77777777" w:rsidR="005B5532" w:rsidRPr="00FE760F" w:rsidRDefault="005B5532" w:rsidP="007274DE">
            <w:pPr>
              <w:pStyle w:val="TAC"/>
              <w:keepNext w:val="0"/>
              <w:keepLines w:val="0"/>
              <w:rPr>
                <w:lang w:val="en-US"/>
              </w:rPr>
            </w:pPr>
          </w:p>
        </w:tc>
        <w:tc>
          <w:tcPr>
            <w:tcW w:w="706" w:type="dxa"/>
          </w:tcPr>
          <w:p w14:paraId="2131A866" w14:textId="77777777" w:rsidR="005B5532" w:rsidRPr="00FE760F" w:rsidRDefault="005B5532" w:rsidP="007274DE">
            <w:pPr>
              <w:pStyle w:val="TAC"/>
              <w:keepNext w:val="0"/>
              <w:keepLines w:val="0"/>
              <w:rPr>
                <w:lang w:val="en-US"/>
              </w:rPr>
            </w:pPr>
          </w:p>
        </w:tc>
        <w:tc>
          <w:tcPr>
            <w:tcW w:w="1131" w:type="dxa"/>
            <w:vAlign w:val="center"/>
          </w:tcPr>
          <w:p w14:paraId="09161219" w14:textId="77777777" w:rsidR="005B5532" w:rsidRPr="00FE760F" w:rsidRDefault="005B5532" w:rsidP="007274DE">
            <w:pPr>
              <w:pStyle w:val="TAC"/>
              <w:keepNext w:val="0"/>
              <w:keepLines w:val="0"/>
              <w:rPr>
                <w:lang w:val="en-US"/>
              </w:rPr>
            </w:pPr>
          </w:p>
        </w:tc>
        <w:tc>
          <w:tcPr>
            <w:tcW w:w="709" w:type="dxa"/>
            <w:vAlign w:val="center"/>
          </w:tcPr>
          <w:p w14:paraId="2EC0EFAC" w14:textId="77777777" w:rsidR="005B5532" w:rsidRPr="00FE760F" w:rsidRDefault="005B5532" w:rsidP="007274DE">
            <w:pPr>
              <w:pStyle w:val="TAC"/>
              <w:keepNext w:val="0"/>
              <w:keepLines w:val="0"/>
              <w:rPr>
                <w:lang w:val="en-US"/>
              </w:rPr>
            </w:pPr>
          </w:p>
        </w:tc>
      </w:tr>
      <w:tr w:rsidR="005B5532" w:rsidRPr="00FE760F" w14:paraId="63E5DE6F" w14:textId="77777777" w:rsidTr="007274DE">
        <w:trPr>
          <w:tblHeader/>
          <w:jc w:val="center"/>
        </w:trPr>
        <w:tc>
          <w:tcPr>
            <w:tcW w:w="1819" w:type="dxa"/>
            <w:vAlign w:val="center"/>
          </w:tcPr>
          <w:p w14:paraId="283246F5" w14:textId="77777777" w:rsidR="005B5532" w:rsidRPr="00FE760F" w:rsidRDefault="005B5532" w:rsidP="007274DE">
            <w:pPr>
              <w:pStyle w:val="TAC"/>
              <w:keepNext w:val="0"/>
              <w:keepLines w:val="0"/>
              <w:rPr>
                <w:rFonts w:cs="Arial"/>
                <w:szCs w:val="18"/>
                <w:lang w:val="sv-SE"/>
              </w:rPr>
            </w:pPr>
          </w:p>
        </w:tc>
        <w:tc>
          <w:tcPr>
            <w:tcW w:w="1102" w:type="dxa"/>
          </w:tcPr>
          <w:p w14:paraId="2BD8FF85"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ECF54FA"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2FBD57C" w14:textId="77777777" w:rsidR="005B5532" w:rsidRPr="00FE760F" w:rsidRDefault="005B5532" w:rsidP="007274DE">
            <w:pPr>
              <w:pStyle w:val="TAC"/>
              <w:keepNext w:val="0"/>
              <w:keepLines w:val="0"/>
              <w:rPr>
                <w:rFonts w:cs="Arial"/>
                <w:szCs w:val="18"/>
              </w:rPr>
            </w:pPr>
          </w:p>
        </w:tc>
        <w:tc>
          <w:tcPr>
            <w:tcW w:w="4403" w:type="dxa"/>
            <w:gridSpan w:val="10"/>
            <w:vAlign w:val="center"/>
          </w:tcPr>
          <w:p w14:paraId="0239C7A6" w14:textId="77777777" w:rsidR="005B5532" w:rsidRPr="00FE760F" w:rsidRDefault="005B5532" w:rsidP="007274DE">
            <w:pPr>
              <w:pStyle w:val="TAC"/>
              <w:keepNext w:val="0"/>
              <w:keepLines w:val="0"/>
              <w:rPr>
                <w:bCs/>
                <w:szCs w:val="18"/>
                <w:lang w:val="en-US"/>
              </w:rPr>
            </w:pPr>
          </w:p>
        </w:tc>
        <w:tc>
          <w:tcPr>
            <w:tcW w:w="709" w:type="dxa"/>
            <w:vAlign w:val="center"/>
          </w:tcPr>
          <w:p w14:paraId="7DACD75C" w14:textId="77777777" w:rsidR="005B5532" w:rsidRPr="00FE760F" w:rsidRDefault="005B5532" w:rsidP="007274DE">
            <w:pPr>
              <w:pStyle w:val="TAC"/>
              <w:keepNext w:val="0"/>
              <w:keepLines w:val="0"/>
              <w:rPr>
                <w:bCs/>
                <w:szCs w:val="18"/>
                <w:lang w:val="en-US"/>
              </w:rPr>
            </w:pPr>
          </w:p>
        </w:tc>
        <w:tc>
          <w:tcPr>
            <w:tcW w:w="709" w:type="dxa"/>
            <w:vAlign w:val="center"/>
          </w:tcPr>
          <w:p w14:paraId="6ACEDD22" w14:textId="77777777" w:rsidR="005B5532" w:rsidRPr="00FE760F" w:rsidRDefault="005B5532" w:rsidP="007274DE">
            <w:pPr>
              <w:pStyle w:val="TAC"/>
              <w:keepNext w:val="0"/>
              <w:keepLines w:val="0"/>
              <w:rPr>
                <w:bCs/>
                <w:szCs w:val="18"/>
                <w:lang w:val="en-US"/>
              </w:rPr>
            </w:pPr>
          </w:p>
        </w:tc>
        <w:tc>
          <w:tcPr>
            <w:tcW w:w="710" w:type="dxa"/>
            <w:vAlign w:val="center"/>
          </w:tcPr>
          <w:p w14:paraId="1D0643BC" w14:textId="77777777" w:rsidR="005B5532" w:rsidRPr="00FE760F" w:rsidRDefault="005B5532" w:rsidP="007274DE">
            <w:pPr>
              <w:pStyle w:val="TAC"/>
              <w:keepNext w:val="0"/>
              <w:keepLines w:val="0"/>
              <w:rPr>
                <w:bCs/>
                <w:szCs w:val="18"/>
                <w:lang w:val="en-US"/>
              </w:rPr>
            </w:pPr>
          </w:p>
        </w:tc>
        <w:tc>
          <w:tcPr>
            <w:tcW w:w="709" w:type="dxa"/>
          </w:tcPr>
          <w:p w14:paraId="146149CF" w14:textId="77777777" w:rsidR="005B5532" w:rsidRPr="00FE760F" w:rsidRDefault="005B5532" w:rsidP="007274DE">
            <w:pPr>
              <w:pStyle w:val="TAC"/>
              <w:keepNext w:val="0"/>
              <w:keepLines w:val="0"/>
              <w:rPr>
                <w:lang w:val="en-US"/>
              </w:rPr>
            </w:pPr>
          </w:p>
        </w:tc>
        <w:tc>
          <w:tcPr>
            <w:tcW w:w="709" w:type="dxa"/>
          </w:tcPr>
          <w:p w14:paraId="73593AC0" w14:textId="77777777" w:rsidR="005B5532" w:rsidRPr="00FE760F" w:rsidRDefault="005B5532" w:rsidP="007274DE">
            <w:pPr>
              <w:pStyle w:val="TAC"/>
              <w:keepNext w:val="0"/>
              <w:keepLines w:val="0"/>
              <w:rPr>
                <w:lang w:val="en-US"/>
              </w:rPr>
            </w:pPr>
          </w:p>
        </w:tc>
        <w:tc>
          <w:tcPr>
            <w:tcW w:w="706" w:type="dxa"/>
          </w:tcPr>
          <w:p w14:paraId="412FCC90" w14:textId="77777777" w:rsidR="005B5532" w:rsidRPr="00FE760F" w:rsidRDefault="005B5532" w:rsidP="007274DE">
            <w:pPr>
              <w:pStyle w:val="TAC"/>
              <w:keepNext w:val="0"/>
              <w:keepLines w:val="0"/>
              <w:rPr>
                <w:lang w:val="en-US"/>
              </w:rPr>
            </w:pPr>
          </w:p>
        </w:tc>
        <w:tc>
          <w:tcPr>
            <w:tcW w:w="1131" w:type="dxa"/>
            <w:vAlign w:val="center"/>
          </w:tcPr>
          <w:p w14:paraId="61C7910B" w14:textId="77777777" w:rsidR="005B5532" w:rsidRPr="00FE760F" w:rsidRDefault="005B5532" w:rsidP="007274DE">
            <w:pPr>
              <w:pStyle w:val="TAC"/>
              <w:keepNext w:val="0"/>
              <w:keepLines w:val="0"/>
              <w:rPr>
                <w:lang w:val="en-US"/>
              </w:rPr>
            </w:pPr>
          </w:p>
        </w:tc>
        <w:tc>
          <w:tcPr>
            <w:tcW w:w="709" w:type="dxa"/>
            <w:vAlign w:val="center"/>
          </w:tcPr>
          <w:p w14:paraId="40143FF1" w14:textId="77777777" w:rsidR="005B5532" w:rsidRPr="00FE760F" w:rsidRDefault="005B5532" w:rsidP="007274DE">
            <w:pPr>
              <w:pStyle w:val="TAC"/>
              <w:keepNext w:val="0"/>
              <w:keepLines w:val="0"/>
              <w:rPr>
                <w:lang w:val="en-US"/>
              </w:rPr>
            </w:pPr>
          </w:p>
        </w:tc>
      </w:tr>
      <w:tr w:rsidR="005B5532" w:rsidRPr="00FE760F" w14:paraId="2D3FF263" w14:textId="77777777" w:rsidTr="007274DE">
        <w:trPr>
          <w:tblHeader/>
          <w:jc w:val="center"/>
        </w:trPr>
        <w:tc>
          <w:tcPr>
            <w:tcW w:w="1819" w:type="dxa"/>
            <w:vAlign w:val="center"/>
          </w:tcPr>
          <w:p w14:paraId="04933905" w14:textId="77777777" w:rsidR="005B5532" w:rsidRPr="00FE760F" w:rsidRDefault="005B5532" w:rsidP="007274DE">
            <w:pPr>
              <w:pStyle w:val="TAC"/>
              <w:keepNext w:val="0"/>
              <w:keepLines w:val="0"/>
              <w:rPr>
                <w:rFonts w:cs="Arial"/>
                <w:szCs w:val="18"/>
                <w:lang w:val="sv-SE"/>
              </w:rPr>
            </w:pPr>
          </w:p>
        </w:tc>
        <w:tc>
          <w:tcPr>
            <w:tcW w:w="1102" w:type="dxa"/>
          </w:tcPr>
          <w:p w14:paraId="1EFF2F7D"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ECD8A81"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6E474443" w14:textId="77777777" w:rsidR="005B5532" w:rsidRPr="00FE760F" w:rsidRDefault="005B5532" w:rsidP="007274DE">
            <w:pPr>
              <w:pStyle w:val="TAC"/>
              <w:keepNext w:val="0"/>
              <w:keepLines w:val="0"/>
              <w:rPr>
                <w:rFonts w:cs="Arial"/>
                <w:szCs w:val="18"/>
              </w:rPr>
            </w:pPr>
          </w:p>
        </w:tc>
        <w:tc>
          <w:tcPr>
            <w:tcW w:w="2118" w:type="dxa"/>
            <w:gridSpan w:val="7"/>
            <w:vAlign w:val="center"/>
          </w:tcPr>
          <w:p w14:paraId="3F12B088" w14:textId="77777777" w:rsidR="005B5532" w:rsidRPr="00FE760F" w:rsidRDefault="005B5532" w:rsidP="007274DE">
            <w:pPr>
              <w:pStyle w:val="TAC"/>
              <w:keepNext w:val="0"/>
              <w:keepLines w:val="0"/>
              <w:rPr>
                <w:bCs/>
                <w:szCs w:val="18"/>
                <w:lang w:val="en-US"/>
              </w:rPr>
            </w:pPr>
          </w:p>
        </w:tc>
        <w:tc>
          <w:tcPr>
            <w:tcW w:w="717" w:type="dxa"/>
            <w:vAlign w:val="center"/>
          </w:tcPr>
          <w:p w14:paraId="4B0B245A" w14:textId="77777777" w:rsidR="005B5532" w:rsidRPr="00FE760F" w:rsidRDefault="005B5532" w:rsidP="007274DE">
            <w:pPr>
              <w:pStyle w:val="TAC"/>
              <w:keepNext w:val="0"/>
              <w:keepLines w:val="0"/>
              <w:rPr>
                <w:bCs/>
                <w:szCs w:val="18"/>
                <w:lang w:val="en-US"/>
              </w:rPr>
            </w:pPr>
          </w:p>
        </w:tc>
        <w:tc>
          <w:tcPr>
            <w:tcW w:w="712" w:type="dxa"/>
            <w:vAlign w:val="center"/>
          </w:tcPr>
          <w:p w14:paraId="057E6D76" w14:textId="77777777" w:rsidR="005B5532" w:rsidRPr="00FE760F" w:rsidRDefault="005B5532" w:rsidP="007274DE">
            <w:pPr>
              <w:pStyle w:val="TAC"/>
              <w:keepNext w:val="0"/>
              <w:keepLines w:val="0"/>
              <w:rPr>
                <w:bCs/>
                <w:szCs w:val="18"/>
                <w:lang w:val="en-US"/>
              </w:rPr>
            </w:pPr>
          </w:p>
        </w:tc>
        <w:tc>
          <w:tcPr>
            <w:tcW w:w="709" w:type="dxa"/>
            <w:vAlign w:val="center"/>
          </w:tcPr>
          <w:p w14:paraId="5E39F665" w14:textId="77777777" w:rsidR="005B5532" w:rsidRPr="00FE760F" w:rsidRDefault="005B5532" w:rsidP="007274DE">
            <w:pPr>
              <w:pStyle w:val="TAC"/>
              <w:keepNext w:val="0"/>
              <w:keepLines w:val="0"/>
              <w:rPr>
                <w:bCs/>
                <w:szCs w:val="18"/>
                <w:lang w:val="en-US"/>
              </w:rPr>
            </w:pPr>
          </w:p>
        </w:tc>
        <w:tc>
          <w:tcPr>
            <w:tcW w:w="709" w:type="dxa"/>
            <w:vAlign w:val="center"/>
          </w:tcPr>
          <w:p w14:paraId="70AE792C" w14:textId="77777777" w:rsidR="005B5532" w:rsidRPr="00FE760F" w:rsidRDefault="005B5532" w:rsidP="007274DE">
            <w:pPr>
              <w:pStyle w:val="TAC"/>
              <w:keepNext w:val="0"/>
              <w:keepLines w:val="0"/>
              <w:rPr>
                <w:bCs/>
                <w:szCs w:val="18"/>
                <w:lang w:val="en-US"/>
              </w:rPr>
            </w:pPr>
          </w:p>
        </w:tc>
        <w:tc>
          <w:tcPr>
            <w:tcW w:w="710" w:type="dxa"/>
            <w:vAlign w:val="center"/>
          </w:tcPr>
          <w:p w14:paraId="706B902E" w14:textId="77777777" w:rsidR="005B5532" w:rsidRPr="00FE760F" w:rsidRDefault="005B5532" w:rsidP="007274DE">
            <w:pPr>
              <w:pStyle w:val="TAC"/>
              <w:keepNext w:val="0"/>
              <w:keepLines w:val="0"/>
              <w:rPr>
                <w:bCs/>
                <w:szCs w:val="18"/>
                <w:lang w:val="en-US"/>
              </w:rPr>
            </w:pPr>
          </w:p>
        </w:tc>
        <w:tc>
          <w:tcPr>
            <w:tcW w:w="709" w:type="dxa"/>
          </w:tcPr>
          <w:p w14:paraId="69873702" w14:textId="77777777" w:rsidR="005B5532" w:rsidRPr="00FE760F" w:rsidRDefault="005B5532" w:rsidP="007274DE">
            <w:pPr>
              <w:pStyle w:val="TAC"/>
              <w:keepNext w:val="0"/>
              <w:keepLines w:val="0"/>
              <w:rPr>
                <w:lang w:val="en-US"/>
              </w:rPr>
            </w:pPr>
          </w:p>
        </w:tc>
        <w:tc>
          <w:tcPr>
            <w:tcW w:w="709" w:type="dxa"/>
          </w:tcPr>
          <w:p w14:paraId="03564323" w14:textId="77777777" w:rsidR="005B5532" w:rsidRPr="00FE760F" w:rsidRDefault="005B5532" w:rsidP="007274DE">
            <w:pPr>
              <w:pStyle w:val="TAC"/>
              <w:keepNext w:val="0"/>
              <w:keepLines w:val="0"/>
              <w:rPr>
                <w:lang w:val="en-US"/>
              </w:rPr>
            </w:pPr>
          </w:p>
        </w:tc>
        <w:tc>
          <w:tcPr>
            <w:tcW w:w="706" w:type="dxa"/>
          </w:tcPr>
          <w:p w14:paraId="1F5A4F69" w14:textId="77777777" w:rsidR="005B5532" w:rsidRPr="00FE760F" w:rsidRDefault="005B5532" w:rsidP="007274DE">
            <w:pPr>
              <w:pStyle w:val="TAC"/>
              <w:keepNext w:val="0"/>
              <w:keepLines w:val="0"/>
              <w:rPr>
                <w:lang w:val="en-US"/>
              </w:rPr>
            </w:pPr>
          </w:p>
        </w:tc>
        <w:tc>
          <w:tcPr>
            <w:tcW w:w="1131" w:type="dxa"/>
            <w:vAlign w:val="center"/>
          </w:tcPr>
          <w:p w14:paraId="66A543BD" w14:textId="77777777" w:rsidR="005B5532" w:rsidRPr="00FE760F" w:rsidRDefault="005B5532" w:rsidP="007274DE">
            <w:pPr>
              <w:pStyle w:val="TAC"/>
              <w:keepNext w:val="0"/>
              <w:keepLines w:val="0"/>
              <w:rPr>
                <w:lang w:val="en-US"/>
              </w:rPr>
            </w:pPr>
          </w:p>
        </w:tc>
        <w:tc>
          <w:tcPr>
            <w:tcW w:w="709" w:type="dxa"/>
            <w:vAlign w:val="center"/>
          </w:tcPr>
          <w:p w14:paraId="6D248645" w14:textId="77777777" w:rsidR="005B5532" w:rsidRPr="00FE760F" w:rsidRDefault="005B5532" w:rsidP="007274DE">
            <w:pPr>
              <w:pStyle w:val="TAC"/>
              <w:keepNext w:val="0"/>
              <w:keepLines w:val="0"/>
              <w:rPr>
                <w:lang w:val="en-US"/>
              </w:rPr>
            </w:pPr>
          </w:p>
        </w:tc>
      </w:tr>
      <w:tr w:rsidR="005B5532" w:rsidRPr="00FE760F" w14:paraId="12063ED3" w14:textId="77777777" w:rsidTr="007274DE">
        <w:trPr>
          <w:tblHeader/>
          <w:jc w:val="center"/>
        </w:trPr>
        <w:tc>
          <w:tcPr>
            <w:tcW w:w="1819" w:type="dxa"/>
            <w:vAlign w:val="center"/>
          </w:tcPr>
          <w:p w14:paraId="09429A68" w14:textId="77777777" w:rsidR="005B5532" w:rsidRPr="00FE760F" w:rsidRDefault="005B5532" w:rsidP="007274DE">
            <w:pPr>
              <w:pStyle w:val="TAC"/>
              <w:keepNext w:val="0"/>
              <w:keepLines w:val="0"/>
              <w:rPr>
                <w:rFonts w:cs="Arial"/>
                <w:szCs w:val="18"/>
                <w:lang w:val="en-US"/>
              </w:rPr>
            </w:pPr>
          </w:p>
        </w:tc>
        <w:tc>
          <w:tcPr>
            <w:tcW w:w="1102" w:type="dxa"/>
          </w:tcPr>
          <w:p w14:paraId="5B2A447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F91B4BD"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13CFAE40" w14:textId="77777777" w:rsidR="005B5532" w:rsidRPr="00FE760F" w:rsidRDefault="005B5532" w:rsidP="007274DE">
            <w:pPr>
              <w:pStyle w:val="TAC"/>
              <w:keepNext w:val="0"/>
              <w:keepLines w:val="0"/>
              <w:rPr>
                <w:rFonts w:cs="Arial"/>
                <w:szCs w:val="18"/>
              </w:rPr>
            </w:pPr>
          </w:p>
        </w:tc>
        <w:tc>
          <w:tcPr>
            <w:tcW w:w="4256" w:type="dxa"/>
            <w:gridSpan w:val="10"/>
            <w:vAlign w:val="center"/>
          </w:tcPr>
          <w:p w14:paraId="215C7CD5" w14:textId="77777777" w:rsidR="005B5532" w:rsidRPr="00FE760F" w:rsidRDefault="005B5532" w:rsidP="007274DE">
            <w:pPr>
              <w:pStyle w:val="TAC"/>
              <w:keepNext w:val="0"/>
              <w:keepLines w:val="0"/>
              <w:rPr>
                <w:bCs/>
                <w:szCs w:val="18"/>
                <w:lang w:val="en-US"/>
              </w:rPr>
            </w:pPr>
          </w:p>
        </w:tc>
        <w:tc>
          <w:tcPr>
            <w:tcW w:w="709" w:type="dxa"/>
            <w:vAlign w:val="center"/>
          </w:tcPr>
          <w:p w14:paraId="742DB7F7" w14:textId="77777777" w:rsidR="005B5532" w:rsidRPr="00FE760F" w:rsidRDefault="005B5532" w:rsidP="007274DE">
            <w:pPr>
              <w:pStyle w:val="TAC"/>
              <w:keepNext w:val="0"/>
              <w:keepLines w:val="0"/>
              <w:rPr>
                <w:bCs/>
                <w:szCs w:val="18"/>
                <w:lang w:val="en-US"/>
              </w:rPr>
            </w:pPr>
          </w:p>
        </w:tc>
        <w:tc>
          <w:tcPr>
            <w:tcW w:w="710" w:type="dxa"/>
            <w:vAlign w:val="center"/>
          </w:tcPr>
          <w:p w14:paraId="18F76E9A" w14:textId="77777777" w:rsidR="005B5532" w:rsidRPr="00FE760F" w:rsidRDefault="005B5532" w:rsidP="007274DE">
            <w:pPr>
              <w:pStyle w:val="TAC"/>
              <w:keepNext w:val="0"/>
              <w:keepLines w:val="0"/>
              <w:rPr>
                <w:bCs/>
                <w:szCs w:val="18"/>
                <w:lang w:val="en-US"/>
              </w:rPr>
            </w:pPr>
          </w:p>
        </w:tc>
        <w:tc>
          <w:tcPr>
            <w:tcW w:w="709" w:type="dxa"/>
          </w:tcPr>
          <w:p w14:paraId="675AC4C3" w14:textId="77777777" w:rsidR="005B5532" w:rsidRPr="00FE760F" w:rsidRDefault="005B5532" w:rsidP="007274DE">
            <w:pPr>
              <w:pStyle w:val="TAC"/>
              <w:keepNext w:val="0"/>
              <w:keepLines w:val="0"/>
              <w:rPr>
                <w:lang w:val="en-US"/>
              </w:rPr>
            </w:pPr>
          </w:p>
        </w:tc>
        <w:tc>
          <w:tcPr>
            <w:tcW w:w="709" w:type="dxa"/>
          </w:tcPr>
          <w:p w14:paraId="203B5D3C" w14:textId="77777777" w:rsidR="005B5532" w:rsidRPr="00FE760F" w:rsidRDefault="005B5532" w:rsidP="007274DE">
            <w:pPr>
              <w:pStyle w:val="TAC"/>
              <w:keepNext w:val="0"/>
              <w:keepLines w:val="0"/>
              <w:rPr>
                <w:lang w:val="en-US"/>
              </w:rPr>
            </w:pPr>
          </w:p>
        </w:tc>
        <w:tc>
          <w:tcPr>
            <w:tcW w:w="706" w:type="dxa"/>
          </w:tcPr>
          <w:p w14:paraId="20748BF5" w14:textId="77777777" w:rsidR="005B5532" w:rsidRPr="00FE760F" w:rsidRDefault="005B5532" w:rsidP="007274DE">
            <w:pPr>
              <w:pStyle w:val="TAC"/>
              <w:keepNext w:val="0"/>
              <w:keepLines w:val="0"/>
              <w:rPr>
                <w:lang w:val="en-US"/>
              </w:rPr>
            </w:pPr>
          </w:p>
        </w:tc>
        <w:tc>
          <w:tcPr>
            <w:tcW w:w="1131" w:type="dxa"/>
            <w:vAlign w:val="center"/>
          </w:tcPr>
          <w:p w14:paraId="322A0295" w14:textId="77777777" w:rsidR="005B5532" w:rsidRPr="00FE760F" w:rsidRDefault="005B5532" w:rsidP="007274DE">
            <w:pPr>
              <w:pStyle w:val="TAC"/>
              <w:keepNext w:val="0"/>
              <w:keepLines w:val="0"/>
              <w:rPr>
                <w:lang w:val="en-US"/>
              </w:rPr>
            </w:pPr>
          </w:p>
        </w:tc>
        <w:tc>
          <w:tcPr>
            <w:tcW w:w="709" w:type="dxa"/>
            <w:vAlign w:val="center"/>
          </w:tcPr>
          <w:p w14:paraId="10B1DA09" w14:textId="77777777" w:rsidR="005B5532" w:rsidRPr="00FE760F" w:rsidRDefault="005B5532" w:rsidP="007274DE">
            <w:pPr>
              <w:pStyle w:val="TAC"/>
              <w:keepNext w:val="0"/>
              <w:keepLines w:val="0"/>
              <w:rPr>
                <w:lang w:val="en-US"/>
              </w:rPr>
            </w:pPr>
          </w:p>
        </w:tc>
      </w:tr>
      <w:tr w:rsidR="005B5532" w:rsidRPr="00FE760F" w14:paraId="7576D439" w14:textId="77777777" w:rsidTr="007274DE">
        <w:trPr>
          <w:tblHeader/>
          <w:jc w:val="center"/>
        </w:trPr>
        <w:tc>
          <w:tcPr>
            <w:tcW w:w="1819" w:type="dxa"/>
            <w:vAlign w:val="center"/>
          </w:tcPr>
          <w:p w14:paraId="14A4D6EF" w14:textId="77777777" w:rsidR="005B5532" w:rsidRPr="00FE760F" w:rsidRDefault="005B5532" w:rsidP="007274DE">
            <w:pPr>
              <w:pStyle w:val="TAC"/>
              <w:keepNext w:val="0"/>
              <w:keepLines w:val="0"/>
              <w:rPr>
                <w:rFonts w:cs="Arial"/>
                <w:szCs w:val="18"/>
                <w:lang w:val="sv-SE"/>
              </w:rPr>
            </w:pPr>
          </w:p>
        </w:tc>
        <w:tc>
          <w:tcPr>
            <w:tcW w:w="1102" w:type="dxa"/>
          </w:tcPr>
          <w:p w14:paraId="12D63DB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400AFD8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00AD3901" w14:textId="77777777" w:rsidR="005B5532" w:rsidRPr="00FE760F" w:rsidRDefault="005B5532" w:rsidP="007274DE">
            <w:pPr>
              <w:pStyle w:val="TAC"/>
              <w:keepNext w:val="0"/>
              <w:keepLines w:val="0"/>
              <w:rPr>
                <w:bCs/>
                <w:szCs w:val="18"/>
                <w:lang w:val="en-US"/>
              </w:rPr>
            </w:pPr>
          </w:p>
        </w:tc>
        <w:tc>
          <w:tcPr>
            <w:tcW w:w="2141" w:type="dxa"/>
            <w:gridSpan w:val="4"/>
            <w:vAlign w:val="center"/>
          </w:tcPr>
          <w:p w14:paraId="107092BD" w14:textId="77777777" w:rsidR="005B5532" w:rsidRPr="00FE760F" w:rsidRDefault="005B5532" w:rsidP="007274DE">
            <w:pPr>
              <w:pStyle w:val="TAC"/>
              <w:keepNext w:val="0"/>
              <w:keepLines w:val="0"/>
              <w:rPr>
                <w:bCs/>
                <w:szCs w:val="18"/>
                <w:lang w:val="en-US"/>
              </w:rPr>
            </w:pPr>
          </w:p>
        </w:tc>
        <w:tc>
          <w:tcPr>
            <w:tcW w:w="709" w:type="dxa"/>
            <w:vAlign w:val="center"/>
          </w:tcPr>
          <w:p w14:paraId="49BA190E" w14:textId="77777777" w:rsidR="005B5532" w:rsidRPr="00FE760F" w:rsidRDefault="005B5532" w:rsidP="007274DE">
            <w:pPr>
              <w:pStyle w:val="TAC"/>
              <w:keepNext w:val="0"/>
              <w:keepLines w:val="0"/>
              <w:rPr>
                <w:bCs/>
                <w:szCs w:val="18"/>
                <w:lang w:val="en-US"/>
              </w:rPr>
            </w:pPr>
          </w:p>
        </w:tc>
        <w:tc>
          <w:tcPr>
            <w:tcW w:w="709" w:type="dxa"/>
            <w:vAlign w:val="center"/>
          </w:tcPr>
          <w:p w14:paraId="035FFC81" w14:textId="77777777" w:rsidR="005B5532" w:rsidRPr="00FE760F" w:rsidRDefault="005B5532" w:rsidP="007274DE">
            <w:pPr>
              <w:pStyle w:val="TAC"/>
              <w:keepNext w:val="0"/>
              <w:keepLines w:val="0"/>
              <w:rPr>
                <w:bCs/>
                <w:szCs w:val="18"/>
                <w:lang w:val="en-US"/>
              </w:rPr>
            </w:pPr>
          </w:p>
        </w:tc>
        <w:tc>
          <w:tcPr>
            <w:tcW w:w="710" w:type="dxa"/>
            <w:vAlign w:val="center"/>
          </w:tcPr>
          <w:p w14:paraId="14668488" w14:textId="77777777" w:rsidR="005B5532" w:rsidRPr="00FE760F" w:rsidRDefault="005B5532" w:rsidP="007274DE">
            <w:pPr>
              <w:pStyle w:val="TAC"/>
              <w:keepNext w:val="0"/>
              <w:keepLines w:val="0"/>
              <w:rPr>
                <w:bCs/>
                <w:szCs w:val="18"/>
                <w:lang w:val="en-US"/>
              </w:rPr>
            </w:pPr>
          </w:p>
        </w:tc>
        <w:tc>
          <w:tcPr>
            <w:tcW w:w="709" w:type="dxa"/>
          </w:tcPr>
          <w:p w14:paraId="3BF71A91" w14:textId="77777777" w:rsidR="005B5532" w:rsidRPr="00FE760F" w:rsidRDefault="005B5532" w:rsidP="007274DE">
            <w:pPr>
              <w:pStyle w:val="TAC"/>
              <w:keepNext w:val="0"/>
              <w:keepLines w:val="0"/>
              <w:rPr>
                <w:lang w:val="en-US"/>
              </w:rPr>
            </w:pPr>
          </w:p>
        </w:tc>
        <w:tc>
          <w:tcPr>
            <w:tcW w:w="709" w:type="dxa"/>
          </w:tcPr>
          <w:p w14:paraId="11C2F941" w14:textId="77777777" w:rsidR="005B5532" w:rsidRPr="00FE760F" w:rsidRDefault="005B5532" w:rsidP="007274DE">
            <w:pPr>
              <w:pStyle w:val="TAC"/>
              <w:keepNext w:val="0"/>
              <w:keepLines w:val="0"/>
              <w:rPr>
                <w:lang w:val="en-US"/>
              </w:rPr>
            </w:pPr>
          </w:p>
        </w:tc>
        <w:tc>
          <w:tcPr>
            <w:tcW w:w="706" w:type="dxa"/>
          </w:tcPr>
          <w:p w14:paraId="7FE0FE83" w14:textId="77777777" w:rsidR="005B5532" w:rsidRPr="00FE760F" w:rsidRDefault="005B5532" w:rsidP="007274DE">
            <w:pPr>
              <w:pStyle w:val="TAC"/>
              <w:keepNext w:val="0"/>
              <w:keepLines w:val="0"/>
              <w:rPr>
                <w:lang w:val="en-US"/>
              </w:rPr>
            </w:pPr>
          </w:p>
        </w:tc>
        <w:tc>
          <w:tcPr>
            <w:tcW w:w="1131" w:type="dxa"/>
            <w:vAlign w:val="center"/>
          </w:tcPr>
          <w:p w14:paraId="7590E7DD" w14:textId="77777777" w:rsidR="005B5532" w:rsidRPr="00FE760F" w:rsidRDefault="005B5532" w:rsidP="007274DE">
            <w:pPr>
              <w:pStyle w:val="TAC"/>
              <w:keepNext w:val="0"/>
              <w:keepLines w:val="0"/>
              <w:rPr>
                <w:lang w:val="en-US"/>
              </w:rPr>
            </w:pPr>
          </w:p>
        </w:tc>
        <w:tc>
          <w:tcPr>
            <w:tcW w:w="709" w:type="dxa"/>
            <w:vAlign w:val="center"/>
          </w:tcPr>
          <w:p w14:paraId="531C084A" w14:textId="77777777" w:rsidR="005B5532" w:rsidRPr="00FE760F" w:rsidRDefault="005B5532" w:rsidP="007274DE">
            <w:pPr>
              <w:pStyle w:val="TAC"/>
              <w:keepNext w:val="0"/>
              <w:keepLines w:val="0"/>
              <w:rPr>
                <w:lang w:val="en-US"/>
              </w:rPr>
            </w:pPr>
          </w:p>
        </w:tc>
      </w:tr>
      <w:tr w:rsidR="005B5532" w:rsidRPr="00FE760F" w14:paraId="1D1825AE" w14:textId="77777777" w:rsidTr="007274DE">
        <w:trPr>
          <w:tblHeader/>
          <w:jc w:val="center"/>
        </w:trPr>
        <w:tc>
          <w:tcPr>
            <w:tcW w:w="1819" w:type="dxa"/>
            <w:vAlign w:val="center"/>
          </w:tcPr>
          <w:p w14:paraId="6AB88AA3" w14:textId="77777777" w:rsidR="005B5532" w:rsidRPr="00FE760F" w:rsidRDefault="005B5532" w:rsidP="007274DE">
            <w:pPr>
              <w:pStyle w:val="TAC"/>
              <w:keepNext w:val="0"/>
              <w:keepLines w:val="0"/>
              <w:rPr>
                <w:rFonts w:cs="Arial"/>
                <w:szCs w:val="18"/>
                <w:lang w:val="sv-SE"/>
              </w:rPr>
            </w:pPr>
          </w:p>
        </w:tc>
        <w:tc>
          <w:tcPr>
            <w:tcW w:w="1102" w:type="dxa"/>
          </w:tcPr>
          <w:p w14:paraId="44AB79D6"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16DF2CB"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7208065F" w14:textId="77777777" w:rsidR="005B5532" w:rsidRPr="00FE760F" w:rsidRDefault="005B5532" w:rsidP="007274DE">
            <w:pPr>
              <w:pStyle w:val="TAC"/>
              <w:keepNext w:val="0"/>
              <w:keepLines w:val="0"/>
              <w:rPr>
                <w:rFonts w:cs="Arial"/>
                <w:szCs w:val="18"/>
              </w:rPr>
            </w:pPr>
          </w:p>
        </w:tc>
        <w:tc>
          <w:tcPr>
            <w:tcW w:w="2974" w:type="dxa"/>
            <w:gridSpan w:val="8"/>
            <w:vAlign w:val="center"/>
          </w:tcPr>
          <w:p w14:paraId="38E9664C" w14:textId="77777777" w:rsidR="005B5532" w:rsidRPr="00FE760F" w:rsidRDefault="005B5532" w:rsidP="007274DE">
            <w:pPr>
              <w:pStyle w:val="TAC"/>
              <w:keepNext w:val="0"/>
              <w:keepLines w:val="0"/>
              <w:rPr>
                <w:bCs/>
                <w:szCs w:val="18"/>
                <w:lang w:val="en-US"/>
              </w:rPr>
            </w:pPr>
          </w:p>
        </w:tc>
        <w:tc>
          <w:tcPr>
            <w:tcW w:w="717" w:type="dxa"/>
            <w:vAlign w:val="center"/>
          </w:tcPr>
          <w:p w14:paraId="6D063352" w14:textId="77777777" w:rsidR="005B5532" w:rsidRPr="00FE760F" w:rsidRDefault="005B5532" w:rsidP="007274DE">
            <w:pPr>
              <w:pStyle w:val="TAC"/>
              <w:keepNext w:val="0"/>
              <w:keepLines w:val="0"/>
              <w:rPr>
                <w:bCs/>
                <w:szCs w:val="18"/>
                <w:lang w:val="en-US"/>
              </w:rPr>
            </w:pPr>
          </w:p>
        </w:tc>
        <w:tc>
          <w:tcPr>
            <w:tcW w:w="712" w:type="dxa"/>
            <w:vAlign w:val="center"/>
          </w:tcPr>
          <w:p w14:paraId="21EBB618" w14:textId="77777777" w:rsidR="005B5532" w:rsidRPr="00FE760F" w:rsidRDefault="005B5532" w:rsidP="007274DE">
            <w:pPr>
              <w:pStyle w:val="TAC"/>
              <w:keepNext w:val="0"/>
              <w:keepLines w:val="0"/>
              <w:rPr>
                <w:bCs/>
                <w:szCs w:val="18"/>
                <w:lang w:val="en-US"/>
              </w:rPr>
            </w:pPr>
          </w:p>
        </w:tc>
        <w:tc>
          <w:tcPr>
            <w:tcW w:w="709" w:type="dxa"/>
            <w:vAlign w:val="center"/>
          </w:tcPr>
          <w:p w14:paraId="6AB5805F" w14:textId="77777777" w:rsidR="005B5532" w:rsidRPr="00FE760F" w:rsidRDefault="005B5532" w:rsidP="007274DE">
            <w:pPr>
              <w:pStyle w:val="TAC"/>
              <w:keepNext w:val="0"/>
              <w:keepLines w:val="0"/>
              <w:rPr>
                <w:bCs/>
                <w:szCs w:val="18"/>
                <w:lang w:val="en-US"/>
              </w:rPr>
            </w:pPr>
          </w:p>
        </w:tc>
        <w:tc>
          <w:tcPr>
            <w:tcW w:w="709" w:type="dxa"/>
            <w:vAlign w:val="center"/>
          </w:tcPr>
          <w:p w14:paraId="500AAB8E" w14:textId="77777777" w:rsidR="005B5532" w:rsidRPr="00FE760F" w:rsidRDefault="005B5532" w:rsidP="007274DE">
            <w:pPr>
              <w:pStyle w:val="TAC"/>
              <w:keepNext w:val="0"/>
              <w:keepLines w:val="0"/>
              <w:rPr>
                <w:bCs/>
                <w:szCs w:val="18"/>
                <w:lang w:val="en-US"/>
              </w:rPr>
            </w:pPr>
          </w:p>
        </w:tc>
        <w:tc>
          <w:tcPr>
            <w:tcW w:w="710" w:type="dxa"/>
            <w:vAlign w:val="center"/>
          </w:tcPr>
          <w:p w14:paraId="446447C5" w14:textId="77777777" w:rsidR="005B5532" w:rsidRPr="00FE760F" w:rsidRDefault="005B5532" w:rsidP="007274DE">
            <w:pPr>
              <w:pStyle w:val="TAC"/>
              <w:keepNext w:val="0"/>
              <w:keepLines w:val="0"/>
              <w:rPr>
                <w:bCs/>
                <w:szCs w:val="18"/>
                <w:lang w:val="en-US"/>
              </w:rPr>
            </w:pPr>
          </w:p>
        </w:tc>
        <w:tc>
          <w:tcPr>
            <w:tcW w:w="709" w:type="dxa"/>
          </w:tcPr>
          <w:p w14:paraId="56221A98" w14:textId="77777777" w:rsidR="005B5532" w:rsidRPr="00FE760F" w:rsidRDefault="005B5532" w:rsidP="007274DE">
            <w:pPr>
              <w:pStyle w:val="TAC"/>
              <w:keepNext w:val="0"/>
              <w:keepLines w:val="0"/>
              <w:rPr>
                <w:lang w:val="en-US"/>
              </w:rPr>
            </w:pPr>
          </w:p>
        </w:tc>
        <w:tc>
          <w:tcPr>
            <w:tcW w:w="709" w:type="dxa"/>
          </w:tcPr>
          <w:p w14:paraId="756324BD" w14:textId="77777777" w:rsidR="005B5532" w:rsidRPr="00FE760F" w:rsidRDefault="005B5532" w:rsidP="007274DE">
            <w:pPr>
              <w:pStyle w:val="TAC"/>
              <w:keepNext w:val="0"/>
              <w:keepLines w:val="0"/>
              <w:rPr>
                <w:lang w:val="en-US"/>
              </w:rPr>
            </w:pPr>
          </w:p>
        </w:tc>
        <w:tc>
          <w:tcPr>
            <w:tcW w:w="706" w:type="dxa"/>
          </w:tcPr>
          <w:p w14:paraId="77855999" w14:textId="77777777" w:rsidR="005B5532" w:rsidRPr="00FE760F" w:rsidRDefault="005B5532" w:rsidP="007274DE">
            <w:pPr>
              <w:pStyle w:val="TAC"/>
              <w:keepNext w:val="0"/>
              <w:keepLines w:val="0"/>
              <w:rPr>
                <w:lang w:val="en-US"/>
              </w:rPr>
            </w:pPr>
          </w:p>
        </w:tc>
        <w:tc>
          <w:tcPr>
            <w:tcW w:w="1131" w:type="dxa"/>
            <w:vAlign w:val="center"/>
          </w:tcPr>
          <w:p w14:paraId="51CB34FF" w14:textId="77777777" w:rsidR="005B5532" w:rsidRPr="00FE760F" w:rsidRDefault="005B5532" w:rsidP="007274DE">
            <w:pPr>
              <w:pStyle w:val="TAC"/>
              <w:keepNext w:val="0"/>
              <w:keepLines w:val="0"/>
              <w:rPr>
                <w:lang w:val="en-US"/>
              </w:rPr>
            </w:pPr>
          </w:p>
        </w:tc>
        <w:tc>
          <w:tcPr>
            <w:tcW w:w="709" w:type="dxa"/>
            <w:vAlign w:val="center"/>
          </w:tcPr>
          <w:p w14:paraId="7BBD028F" w14:textId="77777777" w:rsidR="005B5532" w:rsidRPr="00FE760F" w:rsidRDefault="005B5532" w:rsidP="007274DE">
            <w:pPr>
              <w:pStyle w:val="TAC"/>
              <w:keepNext w:val="0"/>
              <w:keepLines w:val="0"/>
              <w:rPr>
                <w:lang w:val="en-US"/>
              </w:rPr>
            </w:pPr>
          </w:p>
        </w:tc>
      </w:tr>
      <w:tr w:rsidR="005B5532" w:rsidRPr="00FE760F" w14:paraId="41C80F0C" w14:textId="77777777" w:rsidTr="007274DE">
        <w:trPr>
          <w:tblHeader/>
          <w:jc w:val="center"/>
        </w:trPr>
        <w:tc>
          <w:tcPr>
            <w:tcW w:w="1819" w:type="dxa"/>
            <w:vAlign w:val="center"/>
          </w:tcPr>
          <w:p w14:paraId="426A5642" w14:textId="77777777" w:rsidR="005B5532" w:rsidRPr="00FE760F" w:rsidRDefault="005B5532" w:rsidP="007274DE">
            <w:pPr>
              <w:pStyle w:val="TAC"/>
              <w:keepNext w:val="0"/>
              <w:keepLines w:val="0"/>
              <w:rPr>
                <w:rFonts w:cs="Arial"/>
                <w:szCs w:val="18"/>
                <w:lang w:val="sv-SE"/>
              </w:rPr>
            </w:pPr>
          </w:p>
        </w:tc>
        <w:tc>
          <w:tcPr>
            <w:tcW w:w="1102" w:type="dxa"/>
          </w:tcPr>
          <w:p w14:paraId="047BF7D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2DFF974"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0571A4C5" w14:textId="77777777" w:rsidR="005B5532" w:rsidRPr="00FE760F" w:rsidRDefault="005B5532" w:rsidP="007274DE">
            <w:pPr>
              <w:pStyle w:val="TAC"/>
              <w:keepNext w:val="0"/>
              <w:keepLines w:val="0"/>
              <w:rPr>
                <w:rFonts w:cs="Arial"/>
                <w:szCs w:val="18"/>
              </w:rPr>
            </w:pPr>
          </w:p>
        </w:tc>
        <w:tc>
          <w:tcPr>
            <w:tcW w:w="5821" w:type="dxa"/>
            <w:gridSpan w:val="12"/>
            <w:vAlign w:val="center"/>
          </w:tcPr>
          <w:p w14:paraId="73CAD3EF" w14:textId="77777777" w:rsidR="005B5532" w:rsidRPr="00FE760F" w:rsidRDefault="005B5532" w:rsidP="007274DE">
            <w:pPr>
              <w:pStyle w:val="TAC"/>
              <w:keepNext w:val="0"/>
              <w:keepLines w:val="0"/>
              <w:rPr>
                <w:bCs/>
                <w:szCs w:val="18"/>
                <w:lang w:val="en-US"/>
              </w:rPr>
            </w:pPr>
          </w:p>
        </w:tc>
        <w:tc>
          <w:tcPr>
            <w:tcW w:w="710" w:type="dxa"/>
            <w:vAlign w:val="center"/>
          </w:tcPr>
          <w:p w14:paraId="473164C5" w14:textId="77777777" w:rsidR="005B5532" w:rsidRPr="00FE760F" w:rsidRDefault="005B5532" w:rsidP="007274DE">
            <w:pPr>
              <w:pStyle w:val="TAC"/>
              <w:keepNext w:val="0"/>
              <w:keepLines w:val="0"/>
              <w:rPr>
                <w:bCs/>
                <w:szCs w:val="18"/>
                <w:lang w:val="en-US"/>
              </w:rPr>
            </w:pPr>
          </w:p>
        </w:tc>
        <w:tc>
          <w:tcPr>
            <w:tcW w:w="709" w:type="dxa"/>
          </w:tcPr>
          <w:p w14:paraId="4CF3B79A" w14:textId="77777777" w:rsidR="005B5532" w:rsidRPr="00FE760F" w:rsidRDefault="005B5532" w:rsidP="007274DE">
            <w:pPr>
              <w:pStyle w:val="TAC"/>
              <w:keepNext w:val="0"/>
              <w:keepLines w:val="0"/>
              <w:rPr>
                <w:lang w:val="en-US"/>
              </w:rPr>
            </w:pPr>
          </w:p>
        </w:tc>
        <w:tc>
          <w:tcPr>
            <w:tcW w:w="709" w:type="dxa"/>
          </w:tcPr>
          <w:p w14:paraId="3CD76736" w14:textId="77777777" w:rsidR="005B5532" w:rsidRPr="00FE760F" w:rsidRDefault="005B5532" w:rsidP="007274DE">
            <w:pPr>
              <w:pStyle w:val="TAC"/>
              <w:keepNext w:val="0"/>
              <w:keepLines w:val="0"/>
              <w:rPr>
                <w:lang w:val="en-US"/>
              </w:rPr>
            </w:pPr>
          </w:p>
        </w:tc>
        <w:tc>
          <w:tcPr>
            <w:tcW w:w="706" w:type="dxa"/>
          </w:tcPr>
          <w:p w14:paraId="2E9F5B69" w14:textId="77777777" w:rsidR="005B5532" w:rsidRPr="00FE760F" w:rsidRDefault="005B5532" w:rsidP="007274DE">
            <w:pPr>
              <w:pStyle w:val="TAC"/>
              <w:keepNext w:val="0"/>
              <w:keepLines w:val="0"/>
              <w:rPr>
                <w:lang w:val="en-US"/>
              </w:rPr>
            </w:pPr>
          </w:p>
        </w:tc>
        <w:tc>
          <w:tcPr>
            <w:tcW w:w="1131" w:type="dxa"/>
            <w:vAlign w:val="center"/>
          </w:tcPr>
          <w:p w14:paraId="328287FD" w14:textId="77777777" w:rsidR="005B5532" w:rsidRPr="00FE760F" w:rsidRDefault="005B5532" w:rsidP="007274DE">
            <w:pPr>
              <w:pStyle w:val="TAC"/>
              <w:keepNext w:val="0"/>
              <w:keepLines w:val="0"/>
              <w:rPr>
                <w:lang w:val="en-US"/>
              </w:rPr>
            </w:pPr>
          </w:p>
        </w:tc>
        <w:tc>
          <w:tcPr>
            <w:tcW w:w="709" w:type="dxa"/>
            <w:vAlign w:val="center"/>
          </w:tcPr>
          <w:p w14:paraId="54A7BB44" w14:textId="77777777" w:rsidR="005B5532" w:rsidRPr="00FE760F" w:rsidRDefault="005B5532" w:rsidP="007274DE">
            <w:pPr>
              <w:pStyle w:val="TAC"/>
              <w:keepNext w:val="0"/>
              <w:keepLines w:val="0"/>
              <w:rPr>
                <w:lang w:val="en-US"/>
              </w:rPr>
            </w:pPr>
          </w:p>
        </w:tc>
      </w:tr>
      <w:tr w:rsidR="005B5532" w:rsidRPr="00FE760F" w14:paraId="6456432E" w14:textId="77777777" w:rsidTr="007274DE">
        <w:trPr>
          <w:tblHeader/>
          <w:jc w:val="center"/>
        </w:trPr>
        <w:tc>
          <w:tcPr>
            <w:tcW w:w="1819" w:type="dxa"/>
            <w:vAlign w:val="center"/>
          </w:tcPr>
          <w:p w14:paraId="32F6160D" w14:textId="77777777" w:rsidR="005B5532" w:rsidRPr="00FE760F" w:rsidRDefault="005B5532" w:rsidP="007274DE">
            <w:pPr>
              <w:pStyle w:val="TAC"/>
              <w:keepNext w:val="0"/>
              <w:keepLines w:val="0"/>
              <w:rPr>
                <w:rFonts w:cs="Arial"/>
                <w:szCs w:val="18"/>
                <w:lang w:val="sv-SE"/>
              </w:rPr>
            </w:pPr>
          </w:p>
        </w:tc>
        <w:tc>
          <w:tcPr>
            <w:tcW w:w="1102" w:type="dxa"/>
          </w:tcPr>
          <w:p w14:paraId="25B8D0A2"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E289D82"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372F6915" w14:textId="77777777" w:rsidR="005B5532" w:rsidRPr="00FE760F" w:rsidRDefault="005B5532" w:rsidP="007274DE">
            <w:pPr>
              <w:pStyle w:val="TAC"/>
              <w:keepNext w:val="0"/>
              <w:keepLines w:val="0"/>
              <w:rPr>
                <w:rFonts w:cs="Arial"/>
                <w:szCs w:val="18"/>
              </w:rPr>
            </w:pPr>
          </w:p>
        </w:tc>
        <w:tc>
          <w:tcPr>
            <w:tcW w:w="2835" w:type="dxa"/>
            <w:gridSpan w:val="8"/>
            <w:vAlign w:val="center"/>
          </w:tcPr>
          <w:p w14:paraId="30DF10D7" w14:textId="77777777" w:rsidR="005B5532" w:rsidRPr="00FE760F" w:rsidRDefault="005B5532" w:rsidP="007274DE">
            <w:pPr>
              <w:pStyle w:val="TAC"/>
              <w:keepNext w:val="0"/>
              <w:keepLines w:val="0"/>
              <w:rPr>
                <w:bCs/>
                <w:szCs w:val="18"/>
                <w:lang w:val="en-US"/>
              </w:rPr>
            </w:pPr>
          </w:p>
        </w:tc>
        <w:tc>
          <w:tcPr>
            <w:tcW w:w="712" w:type="dxa"/>
            <w:vAlign w:val="center"/>
          </w:tcPr>
          <w:p w14:paraId="7895C325" w14:textId="77777777" w:rsidR="005B5532" w:rsidRPr="00FE760F" w:rsidRDefault="005B5532" w:rsidP="007274DE">
            <w:pPr>
              <w:pStyle w:val="TAC"/>
              <w:keepNext w:val="0"/>
              <w:keepLines w:val="0"/>
              <w:rPr>
                <w:bCs/>
                <w:szCs w:val="18"/>
                <w:lang w:val="en-US"/>
              </w:rPr>
            </w:pPr>
          </w:p>
        </w:tc>
        <w:tc>
          <w:tcPr>
            <w:tcW w:w="709" w:type="dxa"/>
            <w:vAlign w:val="center"/>
          </w:tcPr>
          <w:p w14:paraId="246C67BE" w14:textId="77777777" w:rsidR="005B5532" w:rsidRPr="00FE760F" w:rsidRDefault="005B5532" w:rsidP="007274DE">
            <w:pPr>
              <w:pStyle w:val="TAC"/>
              <w:keepNext w:val="0"/>
              <w:keepLines w:val="0"/>
              <w:rPr>
                <w:bCs/>
                <w:szCs w:val="18"/>
                <w:lang w:val="en-US"/>
              </w:rPr>
            </w:pPr>
          </w:p>
        </w:tc>
        <w:tc>
          <w:tcPr>
            <w:tcW w:w="709" w:type="dxa"/>
            <w:vAlign w:val="center"/>
          </w:tcPr>
          <w:p w14:paraId="6DD49CE4" w14:textId="77777777" w:rsidR="005B5532" w:rsidRPr="00FE760F" w:rsidRDefault="005B5532" w:rsidP="007274DE">
            <w:pPr>
              <w:pStyle w:val="TAC"/>
              <w:keepNext w:val="0"/>
              <w:keepLines w:val="0"/>
              <w:rPr>
                <w:bCs/>
                <w:szCs w:val="18"/>
                <w:lang w:val="en-US"/>
              </w:rPr>
            </w:pPr>
          </w:p>
        </w:tc>
        <w:tc>
          <w:tcPr>
            <w:tcW w:w="710" w:type="dxa"/>
            <w:vAlign w:val="center"/>
          </w:tcPr>
          <w:p w14:paraId="1093D1DD" w14:textId="77777777" w:rsidR="005B5532" w:rsidRPr="00FE760F" w:rsidRDefault="005B5532" w:rsidP="007274DE">
            <w:pPr>
              <w:pStyle w:val="TAC"/>
              <w:keepNext w:val="0"/>
              <w:keepLines w:val="0"/>
              <w:rPr>
                <w:bCs/>
                <w:szCs w:val="18"/>
                <w:lang w:val="en-US"/>
              </w:rPr>
            </w:pPr>
          </w:p>
        </w:tc>
        <w:tc>
          <w:tcPr>
            <w:tcW w:w="709" w:type="dxa"/>
          </w:tcPr>
          <w:p w14:paraId="11E6C8A8" w14:textId="77777777" w:rsidR="005B5532" w:rsidRPr="00FE760F" w:rsidRDefault="005B5532" w:rsidP="007274DE">
            <w:pPr>
              <w:pStyle w:val="TAC"/>
              <w:keepNext w:val="0"/>
              <w:keepLines w:val="0"/>
              <w:rPr>
                <w:lang w:val="en-US"/>
              </w:rPr>
            </w:pPr>
          </w:p>
        </w:tc>
        <w:tc>
          <w:tcPr>
            <w:tcW w:w="709" w:type="dxa"/>
          </w:tcPr>
          <w:p w14:paraId="5DAC7F70" w14:textId="77777777" w:rsidR="005B5532" w:rsidRPr="00FE760F" w:rsidRDefault="005B5532" w:rsidP="007274DE">
            <w:pPr>
              <w:pStyle w:val="TAC"/>
              <w:keepNext w:val="0"/>
              <w:keepLines w:val="0"/>
              <w:rPr>
                <w:lang w:val="en-US"/>
              </w:rPr>
            </w:pPr>
          </w:p>
        </w:tc>
        <w:tc>
          <w:tcPr>
            <w:tcW w:w="706" w:type="dxa"/>
          </w:tcPr>
          <w:p w14:paraId="3DA1E48C" w14:textId="77777777" w:rsidR="005B5532" w:rsidRPr="00FE760F" w:rsidRDefault="005B5532" w:rsidP="007274DE">
            <w:pPr>
              <w:pStyle w:val="TAC"/>
              <w:keepNext w:val="0"/>
              <w:keepLines w:val="0"/>
              <w:rPr>
                <w:lang w:val="en-US"/>
              </w:rPr>
            </w:pPr>
          </w:p>
        </w:tc>
        <w:tc>
          <w:tcPr>
            <w:tcW w:w="1131" w:type="dxa"/>
            <w:vAlign w:val="center"/>
          </w:tcPr>
          <w:p w14:paraId="06C9A82D" w14:textId="77777777" w:rsidR="005B5532" w:rsidRPr="00FE760F" w:rsidRDefault="005B5532" w:rsidP="007274DE">
            <w:pPr>
              <w:pStyle w:val="TAC"/>
              <w:keepNext w:val="0"/>
              <w:keepLines w:val="0"/>
              <w:rPr>
                <w:lang w:val="en-US"/>
              </w:rPr>
            </w:pPr>
          </w:p>
        </w:tc>
        <w:tc>
          <w:tcPr>
            <w:tcW w:w="709" w:type="dxa"/>
            <w:vAlign w:val="center"/>
          </w:tcPr>
          <w:p w14:paraId="01458D9C" w14:textId="77777777" w:rsidR="005B5532" w:rsidRPr="00FE760F" w:rsidRDefault="005B5532" w:rsidP="007274DE">
            <w:pPr>
              <w:pStyle w:val="TAC"/>
              <w:keepNext w:val="0"/>
              <w:keepLines w:val="0"/>
              <w:rPr>
                <w:lang w:val="en-US"/>
              </w:rPr>
            </w:pPr>
          </w:p>
        </w:tc>
      </w:tr>
      <w:tr w:rsidR="005B5532" w:rsidRPr="00FE760F" w14:paraId="70B6B7DE" w14:textId="77777777" w:rsidTr="007274DE">
        <w:trPr>
          <w:tblHeader/>
          <w:jc w:val="center"/>
        </w:trPr>
        <w:tc>
          <w:tcPr>
            <w:tcW w:w="1819" w:type="dxa"/>
            <w:vAlign w:val="center"/>
          </w:tcPr>
          <w:p w14:paraId="5C5C2DAD" w14:textId="77777777" w:rsidR="005B5532" w:rsidRPr="00FE760F" w:rsidRDefault="005B5532" w:rsidP="007274DE">
            <w:pPr>
              <w:pStyle w:val="TAC"/>
              <w:keepNext w:val="0"/>
              <w:keepLines w:val="0"/>
              <w:rPr>
                <w:rFonts w:cs="Arial"/>
                <w:szCs w:val="18"/>
                <w:lang w:val="sv-SE"/>
              </w:rPr>
            </w:pPr>
          </w:p>
        </w:tc>
        <w:tc>
          <w:tcPr>
            <w:tcW w:w="1102" w:type="dxa"/>
          </w:tcPr>
          <w:p w14:paraId="575135B7"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61868E96"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0218F9EC" w14:textId="77777777" w:rsidR="005B5532" w:rsidRPr="00FE760F" w:rsidRDefault="005B5532" w:rsidP="007274DE">
            <w:pPr>
              <w:pStyle w:val="TAC"/>
              <w:keepNext w:val="0"/>
              <w:keepLines w:val="0"/>
              <w:rPr>
                <w:rFonts w:cs="Arial"/>
                <w:szCs w:val="18"/>
              </w:rPr>
            </w:pPr>
          </w:p>
        </w:tc>
        <w:tc>
          <w:tcPr>
            <w:tcW w:w="5675" w:type="dxa"/>
            <w:gridSpan w:val="12"/>
            <w:vAlign w:val="center"/>
          </w:tcPr>
          <w:p w14:paraId="133875A7" w14:textId="77777777" w:rsidR="005B5532" w:rsidRPr="00FE760F" w:rsidRDefault="005B5532" w:rsidP="007274DE">
            <w:pPr>
              <w:pStyle w:val="TAC"/>
              <w:keepNext w:val="0"/>
              <w:keepLines w:val="0"/>
              <w:rPr>
                <w:bCs/>
                <w:szCs w:val="18"/>
                <w:lang w:val="en-US"/>
              </w:rPr>
            </w:pPr>
          </w:p>
        </w:tc>
        <w:tc>
          <w:tcPr>
            <w:tcW w:w="709" w:type="dxa"/>
          </w:tcPr>
          <w:p w14:paraId="780653DF" w14:textId="77777777" w:rsidR="005B5532" w:rsidRPr="00FE760F" w:rsidRDefault="005B5532" w:rsidP="007274DE">
            <w:pPr>
              <w:pStyle w:val="TAC"/>
              <w:keepNext w:val="0"/>
              <w:keepLines w:val="0"/>
              <w:rPr>
                <w:lang w:val="en-US"/>
              </w:rPr>
            </w:pPr>
          </w:p>
        </w:tc>
        <w:tc>
          <w:tcPr>
            <w:tcW w:w="709" w:type="dxa"/>
          </w:tcPr>
          <w:p w14:paraId="25CC7871" w14:textId="77777777" w:rsidR="005B5532" w:rsidRPr="00FE760F" w:rsidRDefault="005B5532" w:rsidP="007274DE">
            <w:pPr>
              <w:pStyle w:val="TAC"/>
              <w:keepNext w:val="0"/>
              <w:keepLines w:val="0"/>
              <w:rPr>
                <w:lang w:val="en-US"/>
              </w:rPr>
            </w:pPr>
          </w:p>
        </w:tc>
        <w:tc>
          <w:tcPr>
            <w:tcW w:w="706" w:type="dxa"/>
          </w:tcPr>
          <w:p w14:paraId="30354637" w14:textId="77777777" w:rsidR="005B5532" w:rsidRPr="00FE760F" w:rsidRDefault="005B5532" w:rsidP="007274DE">
            <w:pPr>
              <w:pStyle w:val="TAC"/>
              <w:keepNext w:val="0"/>
              <w:keepLines w:val="0"/>
              <w:rPr>
                <w:lang w:val="en-US"/>
              </w:rPr>
            </w:pPr>
          </w:p>
        </w:tc>
        <w:tc>
          <w:tcPr>
            <w:tcW w:w="1131" w:type="dxa"/>
            <w:vAlign w:val="center"/>
          </w:tcPr>
          <w:p w14:paraId="06D38A8B" w14:textId="77777777" w:rsidR="005B5532" w:rsidRPr="00FE760F" w:rsidRDefault="005B5532" w:rsidP="007274DE">
            <w:pPr>
              <w:pStyle w:val="TAC"/>
              <w:keepNext w:val="0"/>
              <w:keepLines w:val="0"/>
              <w:rPr>
                <w:lang w:val="en-US"/>
              </w:rPr>
            </w:pPr>
          </w:p>
        </w:tc>
        <w:tc>
          <w:tcPr>
            <w:tcW w:w="709" w:type="dxa"/>
            <w:vAlign w:val="center"/>
          </w:tcPr>
          <w:p w14:paraId="7C76B2CF" w14:textId="77777777" w:rsidR="005B5532" w:rsidRPr="00FE760F" w:rsidRDefault="005B5532" w:rsidP="007274DE">
            <w:pPr>
              <w:pStyle w:val="TAC"/>
              <w:keepNext w:val="0"/>
              <w:keepLines w:val="0"/>
              <w:rPr>
                <w:lang w:val="en-US"/>
              </w:rPr>
            </w:pPr>
          </w:p>
        </w:tc>
      </w:tr>
      <w:tr w:rsidR="005B5532" w:rsidRPr="00FE760F" w14:paraId="4D06EF2A" w14:textId="77777777" w:rsidTr="007274DE">
        <w:trPr>
          <w:tblHeader/>
          <w:jc w:val="center"/>
        </w:trPr>
        <w:tc>
          <w:tcPr>
            <w:tcW w:w="1819" w:type="dxa"/>
            <w:vAlign w:val="center"/>
          </w:tcPr>
          <w:p w14:paraId="2CB8A57A" w14:textId="77777777" w:rsidR="005B5532" w:rsidRPr="00FE760F" w:rsidRDefault="005B5532" w:rsidP="007274DE">
            <w:pPr>
              <w:pStyle w:val="TAC"/>
              <w:keepNext w:val="0"/>
              <w:keepLines w:val="0"/>
              <w:rPr>
                <w:rFonts w:cs="Arial"/>
                <w:szCs w:val="18"/>
                <w:lang w:val="sv-SE"/>
              </w:rPr>
            </w:pPr>
          </w:p>
        </w:tc>
        <w:tc>
          <w:tcPr>
            <w:tcW w:w="1102" w:type="dxa"/>
          </w:tcPr>
          <w:p w14:paraId="42B10D77"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D5E6766"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49B16D60"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6BDD3FE" w14:textId="77777777" w:rsidR="005B5532" w:rsidRPr="00FE760F" w:rsidRDefault="005B5532" w:rsidP="007274DE">
            <w:pPr>
              <w:pStyle w:val="TAC"/>
              <w:keepNext w:val="0"/>
              <w:keepLines w:val="0"/>
              <w:rPr>
                <w:bCs/>
                <w:szCs w:val="18"/>
                <w:lang w:val="en-US"/>
              </w:rPr>
            </w:pPr>
          </w:p>
        </w:tc>
        <w:tc>
          <w:tcPr>
            <w:tcW w:w="709" w:type="dxa"/>
            <w:vAlign w:val="center"/>
          </w:tcPr>
          <w:p w14:paraId="2B7A8221" w14:textId="77777777" w:rsidR="005B5532" w:rsidRPr="00FE760F" w:rsidRDefault="005B5532" w:rsidP="007274DE">
            <w:pPr>
              <w:pStyle w:val="TAC"/>
              <w:keepNext w:val="0"/>
              <w:keepLines w:val="0"/>
              <w:rPr>
                <w:bCs/>
                <w:szCs w:val="18"/>
                <w:lang w:val="en-US"/>
              </w:rPr>
            </w:pPr>
          </w:p>
        </w:tc>
        <w:tc>
          <w:tcPr>
            <w:tcW w:w="710" w:type="dxa"/>
            <w:vAlign w:val="center"/>
          </w:tcPr>
          <w:p w14:paraId="15DEF113" w14:textId="77777777" w:rsidR="005B5532" w:rsidRPr="00FE760F" w:rsidRDefault="005B5532" w:rsidP="007274DE">
            <w:pPr>
              <w:pStyle w:val="TAC"/>
              <w:keepNext w:val="0"/>
              <w:keepLines w:val="0"/>
              <w:rPr>
                <w:bCs/>
                <w:szCs w:val="18"/>
                <w:lang w:val="en-US"/>
              </w:rPr>
            </w:pPr>
          </w:p>
        </w:tc>
        <w:tc>
          <w:tcPr>
            <w:tcW w:w="709" w:type="dxa"/>
          </w:tcPr>
          <w:p w14:paraId="24D32B83" w14:textId="77777777" w:rsidR="005B5532" w:rsidRPr="00FE760F" w:rsidRDefault="005B5532" w:rsidP="007274DE">
            <w:pPr>
              <w:pStyle w:val="TAC"/>
              <w:keepNext w:val="0"/>
              <w:keepLines w:val="0"/>
              <w:rPr>
                <w:lang w:val="en-US"/>
              </w:rPr>
            </w:pPr>
          </w:p>
        </w:tc>
        <w:tc>
          <w:tcPr>
            <w:tcW w:w="709" w:type="dxa"/>
          </w:tcPr>
          <w:p w14:paraId="5439109D" w14:textId="77777777" w:rsidR="005B5532" w:rsidRPr="00FE760F" w:rsidRDefault="005B5532" w:rsidP="007274DE">
            <w:pPr>
              <w:pStyle w:val="TAC"/>
              <w:keepNext w:val="0"/>
              <w:keepLines w:val="0"/>
              <w:rPr>
                <w:lang w:val="en-US"/>
              </w:rPr>
            </w:pPr>
          </w:p>
        </w:tc>
        <w:tc>
          <w:tcPr>
            <w:tcW w:w="706" w:type="dxa"/>
          </w:tcPr>
          <w:p w14:paraId="2C3F3093" w14:textId="77777777" w:rsidR="005B5532" w:rsidRPr="00FE760F" w:rsidRDefault="005B5532" w:rsidP="007274DE">
            <w:pPr>
              <w:pStyle w:val="TAC"/>
              <w:keepNext w:val="0"/>
              <w:keepLines w:val="0"/>
              <w:rPr>
                <w:lang w:val="en-US"/>
              </w:rPr>
            </w:pPr>
          </w:p>
        </w:tc>
        <w:tc>
          <w:tcPr>
            <w:tcW w:w="1131" w:type="dxa"/>
            <w:vAlign w:val="center"/>
          </w:tcPr>
          <w:p w14:paraId="0F375391" w14:textId="77777777" w:rsidR="005B5532" w:rsidRPr="00FE760F" w:rsidRDefault="005B5532" w:rsidP="007274DE">
            <w:pPr>
              <w:pStyle w:val="TAC"/>
              <w:keepNext w:val="0"/>
              <w:keepLines w:val="0"/>
              <w:rPr>
                <w:lang w:val="en-US"/>
              </w:rPr>
            </w:pPr>
          </w:p>
        </w:tc>
        <w:tc>
          <w:tcPr>
            <w:tcW w:w="709" w:type="dxa"/>
            <w:vAlign w:val="center"/>
          </w:tcPr>
          <w:p w14:paraId="588DA52F" w14:textId="77777777" w:rsidR="005B5532" w:rsidRPr="00FE760F" w:rsidRDefault="005B5532" w:rsidP="007274DE">
            <w:pPr>
              <w:pStyle w:val="TAC"/>
              <w:keepNext w:val="0"/>
              <w:keepLines w:val="0"/>
              <w:rPr>
                <w:lang w:val="en-US"/>
              </w:rPr>
            </w:pPr>
          </w:p>
        </w:tc>
      </w:tr>
      <w:tr w:rsidR="005B5532" w:rsidRPr="00FE760F" w14:paraId="2BB8762A" w14:textId="77777777" w:rsidTr="007274DE">
        <w:trPr>
          <w:tblHeader/>
          <w:jc w:val="center"/>
        </w:trPr>
        <w:tc>
          <w:tcPr>
            <w:tcW w:w="1819" w:type="dxa"/>
            <w:vAlign w:val="center"/>
          </w:tcPr>
          <w:p w14:paraId="1E11F819" w14:textId="77777777" w:rsidR="005B5532" w:rsidRPr="00FE760F" w:rsidRDefault="005B5532" w:rsidP="007274DE">
            <w:pPr>
              <w:pStyle w:val="TAC"/>
              <w:keepNext w:val="0"/>
              <w:keepLines w:val="0"/>
              <w:rPr>
                <w:rFonts w:cs="Arial"/>
                <w:szCs w:val="18"/>
                <w:lang w:val="sv-SE"/>
              </w:rPr>
            </w:pPr>
          </w:p>
        </w:tc>
        <w:tc>
          <w:tcPr>
            <w:tcW w:w="1102" w:type="dxa"/>
          </w:tcPr>
          <w:p w14:paraId="3267A8C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DC1CD81" w14:textId="77777777" w:rsidR="005B5532" w:rsidRPr="00FE760F" w:rsidRDefault="005B5532" w:rsidP="007274DE">
            <w:pPr>
              <w:pStyle w:val="TAC"/>
              <w:keepNext w:val="0"/>
              <w:keepLines w:val="0"/>
              <w:rPr>
                <w:lang w:val="en-US"/>
              </w:rPr>
            </w:pPr>
          </w:p>
        </w:tc>
        <w:tc>
          <w:tcPr>
            <w:tcW w:w="1569" w:type="dxa"/>
            <w:gridSpan w:val="2"/>
            <w:vAlign w:val="center"/>
          </w:tcPr>
          <w:p w14:paraId="1EF59C17" w14:textId="77777777" w:rsidR="005B5532" w:rsidRPr="00FE760F" w:rsidRDefault="005B5532" w:rsidP="007274DE">
            <w:pPr>
              <w:pStyle w:val="TAC"/>
              <w:keepNext w:val="0"/>
              <w:keepLines w:val="0"/>
            </w:pPr>
          </w:p>
        </w:tc>
        <w:tc>
          <w:tcPr>
            <w:tcW w:w="694" w:type="dxa"/>
            <w:gridSpan w:val="2"/>
            <w:vAlign w:val="center"/>
          </w:tcPr>
          <w:p w14:paraId="4F71EA1B"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602F002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62592B1" w14:textId="77777777" w:rsidR="005B5532" w:rsidRPr="00FE760F" w:rsidRDefault="005B5532" w:rsidP="007274DE">
            <w:pPr>
              <w:pStyle w:val="TAC"/>
              <w:keepNext w:val="0"/>
              <w:keepLines w:val="0"/>
              <w:rPr>
                <w:bCs/>
                <w:szCs w:val="18"/>
                <w:lang w:val="en-US"/>
              </w:rPr>
            </w:pPr>
          </w:p>
        </w:tc>
        <w:tc>
          <w:tcPr>
            <w:tcW w:w="717" w:type="dxa"/>
            <w:vAlign w:val="center"/>
          </w:tcPr>
          <w:p w14:paraId="6A793E74" w14:textId="77777777" w:rsidR="005B5532" w:rsidRPr="00FE760F" w:rsidRDefault="005B5532" w:rsidP="007274DE">
            <w:pPr>
              <w:pStyle w:val="TAC"/>
              <w:keepNext w:val="0"/>
              <w:keepLines w:val="0"/>
              <w:rPr>
                <w:bCs/>
                <w:szCs w:val="18"/>
                <w:lang w:val="en-US"/>
              </w:rPr>
            </w:pPr>
          </w:p>
        </w:tc>
        <w:tc>
          <w:tcPr>
            <w:tcW w:w="712" w:type="dxa"/>
            <w:vAlign w:val="center"/>
          </w:tcPr>
          <w:p w14:paraId="485DE426" w14:textId="77777777" w:rsidR="005B5532" w:rsidRPr="00FE760F" w:rsidRDefault="005B5532" w:rsidP="007274DE">
            <w:pPr>
              <w:pStyle w:val="TAC"/>
              <w:keepNext w:val="0"/>
              <w:keepLines w:val="0"/>
              <w:rPr>
                <w:bCs/>
                <w:szCs w:val="18"/>
                <w:lang w:val="en-US"/>
              </w:rPr>
            </w:pPr>
          </w:p>
        </w:tc>
        <w:tc>
          <w:tcPr>
            <w:tcW w:w="709" w:type="dxa"/>
            <w:vAlign w:val="center"/>
          </w:tcPr>
          <w:p w14:paraId="550650E2" w14:textId="77777777" w:rsidR="005B5532" w:rsidRPr="00FE760F" w:rsidRDefault="005B5532" w:rsidP="007274DE">
            <w:pPr>
              <w:pStyle w:val="TAC"/>
              <w:keepNext w:val="0"/>
              <w:keepLines w:val="0"/>
              <w:rPr>
                <w:bCs/>
                <w:szCs w:val="18"/>
                <w:lang w:val="en-US"/>
              </w:rPr>
            </w:pPr>
          </w:p>
        </w:tc>
        <w:tc>
          <w:tcPr>
            <w:tcW w:w="709" w:type="dxa"/>
            <w:vAlign w:val="center"/>
          </w:tcPr>
          <w:p w14:paraId="6E59C817" w14:textId="77777777" w:rsidR="005B5532" w:rsidRPr="00FE760F" w:rsidRDefault="005B5532" w:rsidP="007274DE">
            <w:pPr>
              <w:pStyle w:val="TAC"/>
              <w:keepNext w:val="0"/>
              <w:keepLines w:val="0"/>
              <w:rPr>
                <w:bCs/>
                <w:szCs w:val="18"/>
                <w:lang w:val="en-US"/>
              </w:rPr>
            </w:pPr>
          </w:p>
        </w:tc>
        <w:tc>
          <w:tcPr>
            <w:tcW w:w="710" w:type="dxa"/>
            <w:vAlign w:val="center"/>
          </w:tcPr>
          <w:p w14:paraId="055DF9F8" w14:textId="77777777" w:rsidR="005B5532" w:rsidRPr="00FE760F" w:rsidRDefault="005B5532" w:rsidP="007274DE">
            <w:pPr>
              <w:pStyle w:val="TAC"/>
              <w:keepNext w:val="0"/>
              <w:keepLines w:val="0"/>
              <w:rPr>
                <w:bCs/>
                <w:szCs w:val="18"/>
                <w:lang w:val="en-US"/>
              </w:rPr>
            </w:pPr>
          </w:p>
        </w:tc>
        <w:tc>
          <w:tcPr>
            <w:tcW w:w="709" w:type="dxa"/>
          </w:tcPr>
          <w:p w14:paraId="014B49E2" w14:textId="77777777" w:rsidR="005B5532" w:rsidRPr="00FE760F" w:rsidRDefault="005B5532" w:rsidP="007274DE">
            <w:pPr>
              <w:pStyle w:val="TAC"/>
              <w:keepNext w:val="0"/>
              <w:keepLines w:val="0"/>
              <w:rPr>
                <w:lang w:val="en-US"/>
              </w:rPr>
            </w:pPr>
          </w:p>
        </w:tc>
        <w:tc>
          <w:tcPr>
            <w:tcW w:w="709" w:type="dxa"/>
          </w:tcPr>
          <w:p w14:paraId="405E0BB7" w14:textId="77777777" w:rsidR="005B5532" w:rsidRPr="00FE760F" w:rsidRDefault="005B5532" w:rsidP="007274DE">
            <w:pPr>
              <w:pStyle w:val="TAC"/>
              <w:keepNext w:val="0"/>
              <w:keepLines w:val="0"/>
              <w:rPr>
                <w:lang w:val="en-US"/>
              </w:rPr>
            </w:pPr>
          </w:p>
        </w:tc>
        <w:tc>
          <w:tcPr>
            <w:tcW w:w="706" w:type="dxa"/>
          </w:tcPr>
          <w:p w14:paraId="72F43030" w14:textId="77777777" w:rsidR="005B5532" w:rsidRPr="00FE760F" w:rsidRDefault="005B5532" w:rsidP="007274DE">
            <w:pPr>
              <w:pStyle w:val="TAC"/>
              <w:keepNext w:val="0"/>
              <w:keepLines w:val="0"/>
              <w:rPr>
                <w:lang w:val="en-US"/>
              </w:rPr>
            </w:pPr>
          </w:p>
        </w:tc>
        <w:tc>
          <w:tcPr>
            <w:tcW w:w="1131" w:type="dxa"/>
            <w:vAlign w:val="center"/>
          </w:tcPr>
          <w:p w14:paraId="1CE99C66" w14:textId="77777777" w:rsidR="005B5532" w:rsidRPr="00FE760F" w:rsidRDefault="005B5532" w:rsidP="007274DE">
            <w:pPr>
              <w:pStyle w:val="TAC"/>
              <w:keepNext w:val="0"/>
              <w:keepLines w:val="0"/>
              <w:rPr>
                <w:bCs/>
                <w:szCs w:val="18"/>
                <w:lang w:val="en-US"/>
              </w:rPr>
            </w:pPr>
          </w:p>
        </w:tc>
        <w:tc>
          <w:tcPr>
            <w:tcW w:w="709" w:type="dxa"/>
            <w:vAlign w:val="center"/>
          </w:tcPr>
          <w:p w14:paraId="4921AB61" w14:textId="77777777" w:rsidR="005B5532" w:rsidRPr="00FE760F" w:rsidRDefault="005B5532" w:rsidP="007274DE">
            <w:pPr>
              <w:pStyle w:val="TAC"/>
              <w:keepNext w:val="0"/>
              <w:keepLines w:val="0"/>
              <w:rPr>
                <w:lang w:val="en-US"/>
              </w:rPr>
            </w:pPr>
          </w:p>
        </w:tc>
      </w:tr>
      <w:tr w:rsidR="005B5532" w:rsidRPr="00FE760F" w14:paraId="5A507B7E" w14:textId="77777777" w:rsidTr="007274DE">
        <w:trPr>
          <w:tblHeader/>
          <w:jc w:val="center"/>
        </w:trPr>
        <w:tc>
          <w:tcPr>
            <w:tcW w:w="1819" w:type="dxa"/>
            <w:vAlign w:val="center"/>
          </w:tcPr>
          <w:p w14:paraId="5E99FF80" w14:textId="77777777" w:rsidR="005B5532" w:rsidRPr="00FE760F" w:rsidRDefault="005B5532" w:rsidP="007274DE">
            <w:pPr>
              <w:pStyle w:val="TAC"/>
              <w:keepNext w:val="0"/>
              <w:keepLines w:val="0"/>
              <w:rPr>
                <w:rFonts w:cs="Arial"/>
                <w:szCs w:val="18"/>
                <w:lang w:val="sv-SE"/>
              </w:rPr>
            </w:pPr>
          </w:p>
        </w:tc>
        <w:tc>
          <w:tcPr>
            <w:tcW w:w="1102" w:type="dxa"/>
          </w:tcPr>
          <w:p w14:paraId="54EBADF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07D95C0"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1CE6C95C"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5CC7836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D08A3A3" w14:textId="77777777" w:rsidR="005B5532" w:rsidRPr="00FE760F" w:rsidRDefault="005B5532" w:rsidP="007274DE">
            <w:pPr>
              <w:pStyle w:val="TAC"/>
              <w:keepNext w:val="0"/>
              <w:keepLines w:val="0"/>
              <w:rPr>
                <w:bCs/>
                <w:szCs w:val="18"/>
                <w:lang w:val="en-US"/>
              </w:rPr>
            </w:pPr>
          </w:p>
        </w:tc>
        <w:tc>
          <w:tcPr>
            <w:tcW w:w="717" w:type="dxa"/>
            <w:vAlign w:val="center"/>
          </w:tcPr>
          <w:p w14:paraId="7F7A9E45" w14:textId="77777777" w:rsidR="005B5532" w:rsidRPr="00FE760F" w:rsidRDefault="005B5532" w:rsidP="007274DE">
            <w:pPr>
              <w:pStyle w:val="TAC"/>
              <w:keepNext w:val="0"/>
              <w:keepLines w:val="0"/>
              <w:rPr>
                <w:bCs/>
                <w:szCs w:val="18"/>
                <w:lang w:val="en-US"/>
              </w:rPr>
            </w:pPr>
          </w:p>
        </w:tc>
        <w:tc>
          <w:tcPr>
            <w:tcW w:w="712" w:type="dxa"/>
            <w:vAlign w:val="center"/>
          </w:tcPr>
          <w:p w14:paraId="1E16B93A" w14:textId="77777777" w:rsidR="005B5532" w:rsidRPr="00FE760F" w:rsidRDefault="005B5532" w:rsidP="007274DE">
            <w:pPr>
              <w:pStyle w:val="TAC"/>
              <w:keepNext w:val="0"/>
              <w:keepLines w:val="0"/>
              <w:rPr>
                <w:bCs/>
                <w:szCs w:val="18"/>
                <w:lang w:val="en-US"/>
              </w:rPr>
            </w:pPr>
          </w:p>
        </w:tc>
        <w:tc>
          <w:tcPr>
            <w:tcW w:w="709" w:type="dxa"/>
            <w:vAlign w:val="center"/>
          </w:tcPr>
          <w:p w14:paraId="68CC98CB" w14:textId="77777777" w:rsidR="005B5532" w:rsidRPr="00FE760F" w:rsidRDefault="005B5532" w:rsidP="007274DE">
            <w:pPr>
              <w:pStyle w:val="TAC"/>
              <w:keepNext w:val="0"/>
              <w:keepLines w:val="0"/>
              <w:rPr>
                <w:bCs/>
                <w:szCs w:val="18"/>
                <w:lang w:val="en-US"/>
              </w:rPr>
            </w:pPr>
          </w:p>
        </w:tc>
        <w:tc>
          <w:tcPr>
            <w:tcW w:w="709" w:type="dxa"/>
            <w:vAlign w:val="center"/>
          </w:tcPr>
          <w:p w14:paraId="0C0EA2D4" w14:textId="77777777" w:rsidR="005B5532" w:rsidRPr="00FE760F" w:rsidRDefault="005B5532" w:rsidP="007274DE">
            <w:pPr>
              <w:pStyle w:val="TAC"/>
              <w:keepNext w:val="0"/>
              <w:keepLines w:val="0"/>
              <w:rPr>
                <w:bCs/>
                <w:szCs w:val="18"/>
                <w:lang w:val="en-US"/>
              </w:rPr>
            </w:pPr>
          </w:p>
        </w:tc>
        <w:tc>
          <w:tcPr>
            <w:tcW w:w="710" w:type="dxa"/>
            <w:vAlign w:val="center"/>
          </w:tcPr>
          <w:p w14:paraId="288954E4" w14:textId="77777777" w:rsidR="005B5532" w:rsidRPr="00FE760F" w:rsidRDefault="005B5532" w:rsidP="007274DE">
            <w:pPr>
              <w:pStyle w:val="TAC"/>
              <w:keepNext w:val="0"/>
              <w:keepLines w:val="0"/>
              <w:rPr>
                <w:bCs/>
                <w:szCs w:val="18"/>
                <w:lang w:val="en-US"/>
              </w:rPr>
            </w:pPr>
          </w:p>
        </w:tc>
        <w:tc>
          <w:tcPr>
            <w:tcW w:w="709" w:type="dxa"/>
          </w:tcPr>
          <w:p w14:paraId="378A794F" w14:textId="77777777" w:rsidR="005B5532" w:rsidRPr="00FE760F" w:rsidRDefault="005B5532" w:rsidP="007274DE">
            <w:pPr>
              <w:pStyle w:val="TAC"/>
              <w:keepNext w:val="0"/>
              <w:keepLines w:val="0"/>
              <w:rPr>
                <w:lang w:val="en-US"/>
              </w:rPr>
            </w:pPr>
          </w:p>
        </w:tc>
        <w:tc>
          <w:tcPr>
            <w:tcW w:w="709" w:type="dxa"/>
          </w:tcPr>
          <w:p w14:paraId="565C944E" w14:textId="77777777" w:rsidR="005B5532" w:rsidRPr="00FE760F" w:rsidRDefault="005B5532" w:rsidP="007274DE">
            <w:pPr>
              <w:pStyle w:val="TAC"/>
              <w:keepNext w:val="0"/>
              <w:keepLines w:val="0"/>
              <w:rPr>
                <w:lang w:val="en-US"/>
              </w:rPr>
            </w:pPr>
          </w:p>
        </w:tc>
        <w:tc>
          <w:tcPr>
            <w:tcW w:w="706" w:type="dxa"/>
          </w:tcPr>
          <w:p w14:paraId="38B24E8D" w14:textId="77777777" w:rsidR="005B5532" w:rsidRPr="00FE760F" w:rsidRDefault="005B5532" w:rsidP="007274DE">
            <w:pPr>
              <w:pStyle w:val="TAC"/>
              <w:keepNext w:val="0"/>
              <w:keepLines w:val="0"/>
              <w:rPr>
                <w:lang w:val="en-US"/>
              </w:rPr>
            </w:pPr>
          </w:p>
        </w:tc>
        <w:tc>
          <w:tcPr>
            <w:tcW w:w="1131" w:type="dxa"/>
            <w:vAlign w:val="center"/>
          </w:tcPr>
          <w:p w14:paraId="2B7C4560" w14:textId="77777777" w:rsidR="005B5532" w:rsidRPr="00FE760F" w:rsidRDefault="005B5532" w:rsidP="007274DE">
            <w:pPr>
              <w:pStyle w:val="TAC"/>
              <w:keepNext w:val="0"/>
              <w:keepLines w:val="0"/>
              <w:rPr>
                <w:bCs/>
                <w:szCs w:val="18"/>
                <w:lang w:val="en-US"/>
              </w:rPr>
            </w:pPr>
          </w:p>
        </w:tc>
        <w:tc>
          <w:tcPr>
            <w:tcW w:w="709" w:type="dxa"/>
            <w:vAlign w:val="center"/>
          </w:tcPr>
          <w:p w14:paraId="597E38A8" w14:textId="77777777" w:rsidR="005B5532" w:rsidRPr="00FE760F" w:rsidRDefault="005B5532" w:rsidP="007274DE">
            <w:pPr>
              <w:pStyle w:val="TAC"/>
              <w:keepNext w:val="0"/>
              <w:keepLines w:val="0"/>
              <w:rPr>
                <w:lang w:val="en-US"/>
              </w:rPr>
            </w:pPr>
          </w:p>
        </w:tc>
      </w:tr>
      <w:tr w:rsidR="005B5532" w:rsidRPr="00FE760F" w14:paraId="1F95E3B6" w14:textId="77777777" w:rsidTr="007274DE">
        <w:trPr>
          <w:tblHeader/>
          <w:jc w:val="center"/>
        </w:trPr>
        <w:tc>
          <w:tcPr>
            <w:tcW w:w="1819" w:type="dxa"/>
            <w:vAlign w:val="center"/>
          </w:tcPr>
          <w:p w14:paraId="5C9E7148" w14:textId="77777777" w:rsidR="005B5532" w:rsidRPr="00FE760F" w:rsidRDefault="005B5532" w:rsidP="007274DE">
            <w:pPr>
              <w:pStyle w:val="TAC"/>
              <w:keepNext w:val="0"/>
              <w:keepLines w:val="0"/>
              <w:rPr>
                <w:rFonts w:cs="Arial"/>
                <w:szCs w:val="18"/>
                <w:lang w:val="sv-SE"/>
              </w:rPr>
            </w:pPr>
          </w:p>
        </w:tc>
        <w:tc>
          <w:tcPr>
            <w:tcW w:w="1102" w:type="dxa"/>
          </w:tcPr>
          <w:p w14:paraId="456CAF32"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589FB69"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97EDAB6" w14:textId="77777777" w:rsidR="005B5532" w:rsidRPr="00FE760F" w:rsidRDefault="005B5532" w:rsidP="007274DE">
            <w:pPr>
              <w:pStyle w:val="TAC"/>
              <w:keepNext w:val="0"/>
              <w:keepLines w:val="0"/>
              <w:rPr>
                <w:rFonts w:cs="Arial"/>
                <w:szCs w:val="18"/>
              </w:rPr>
            </w:pPr>
          </w:p>
        </w:tc>
        <w:tc>
          <w:tcPr>
            <w:tcW w:w="2141" w:type="dxa"/>
            <w:gridSpan w:val="6"/>
            <w:vAlign w:val="center"/>
          </w:tcPr>
          <w:p w14:paraId="229963CB" w14:textId="77777777" w:rsidR="005B5532" w:rsidRPr="00FE760F" w:rsidRDefault="005B5532" w:rsidP="007274DE">
            <w:pPr>
              <w:pStyle w:val="TAC"/>
              <w:keepNext w:val="0"/>
              <w:keepLines w:val="0"/>
              <w:rPr>
                <w:bCs/>
                <w:szCs w:val="18"/>
                <w:lang w:val="en-US"/>
              </w:rPr>
            </w:pPr>
          </w:p>
        </w:tc>
        <w:tc>
          <w:tcPr>
            <w:tcW w:w="712" w:type="dxa"/>
            <w:vAlign w:val="center"/>
          </w:tcPr>
          <w:p w14:paraId="719616E5" w14:textId="77777777" w:rsidR="005B5532" w:rsidRPr="00FE760F" w:rsidRDefault="005B5532" w:rsidP="007274DE">
            <w:pPr>
              <w:pStyle w:val="TAC"/>
              <w:keepNext w:val="0"/>
              <w:keepLines w:val="0"/>
              <w:rPr>
                <w:bCs/>
                <w:szCs w:val="18"/>
                <w:lang w:val="en-US"/>
              </w:rPr>
            </w:pPr>
          </w:p>
        </w:tc>
        <w:tc>
          <w:tcPr>
            <w:tcW w:w="709" w:type="dxa"/>
            <w:vAlign w:val="center"/>
          </w:tcPr>
          <w:p w14:paraId="25F93938" w14:textId="77777777" w:rsidR="005B5532" w:rsidRPr="00FE760F" w:rsidRDefault="005B5532" w:rsidP="007274DE">
            <w:pPr>
              <w:pStyle w:val="TAC"/>
              <w:keepNext w:val="0"/>
              <w:keepLines w:val="0"/>
              <w:rPr>
                <w:bCs/>
                <w:szCs w:val="18"/>
                <w:lang w:val="en-US"/>
              </w:rPr>
            </w:pPr>
          </w:p>
        </w:tc>
        <w:tc>
          <w:tcPr>
            <w:tcW w:w="709" w:type="dxa"/>
            <w:vAlign w:val="center"/>
          </w:tcPr>
          <w:p w14:paraId="6514CDB7" w14:textId="77777777" w:rsidR="005B5532" w:rsidRPr="00FE760F" w:rsidRDefault="005B5532" w:rsidP="007274DE">
            <w:pPr>
              <w:pStyle w:val="TAC"/>
              <w:keepNext w:val="0"/>
              <w:keepLines w:val="0"/>
              <w:rPr>
                <w:bCs/>
                <w:szCs w:val="18"/>
                <w:lang w:val="en-US"/>
              </w:rPr>
            </w:pPr>
          </w:p>
        </w:tc>
        <w:tc>
          <w:tcPr>
            <w:tcW w:w="710" w:type="dxa"/>
            <w:vAlign w:val="center"/>
          </w:tcPr>
          <w:p w14:paraId="6A24E468" w14:textId="77777777" w:rsidR="005B5532" w:rsidRPr="00FE760F" w:rsidRDefault="005B5532" w:rsidP="007274DE">
            <w:pPr>
              <w:pStyle w:val="TAC"/>
              <w:keepNext w:val="0"/>
              <w:keepLines w:val="0"/>
              <w:rPr>
                <w:bCs/>
                <w:szCs w:val="18"/>
                <w:lang w:val="en-US"/>
              </w:rPr>
            </w:pPr>
          </w:p>
        </w:tc>
        <w:tc>
          <w:tcPr>
            <w:tcW w:w="709" w:type="dxa"/>
          </w:tcPr>
          <w:p w14:paraId="245B5E72" w14:textId="77777777" w:rsidR="005B5532" w:rsidRPr="00FE760F" w:rsidRDefault="005B5532" w:rsidP="007274DE">
            <w:pPr>
              <w:pStyle w:val="TAC"/>
              <w:keepNext w:val="0"/>
              <w:keepLines w:val="0"/>
              <w:rPr>
                <w:lang w:val="en-US"/>
              </w:rPr>
            </w:pPr>
          </w:p>
        </w:tc>
        <w:tc>
          <w:tcPr>
            <w:tcW w:w="709" w:type="dxa"/>
          </w:tcPr>
          <w:p w14:paraId="60430E22" w14:textId="77777777" w:rsidR="005B5532" w:rsidRPr="00FE760F" w:rsidRDefault="005B5532" w:rsidP="007274DE">
            <w:pPr>
              <w:pStyle w:val="TAC"/>
              <w:keepNext w:val="0"/>
              <w:keepLines w:val="0"/>
              <w:rPr>
                <w:lang w:val="en-US"/>
              </w:rPr>
            </w:pPr>
          </w:p>
        </w:tc>
        <w:tc>
          <w:tcPr>
            <w:tcW w:w="706" w:type="dxa"/>
          </w:tcPr>
          <w:p w14:paraId="07821C93" w14:textId="77777777" w:rsidR="005B5532" w:rsidRPr="00FE760F" w:rsidRDefault="005B5532" w:rsidP="007274DE">
            <w:pPr>
              <w:pStyle w:val="TAC"/>
              <w:keepNext w:val="0"/>
              <w:keepLines w:val="0"/>
              <w:rPr>
                <w:lang w:val="en-US"/>
              </w:rPr>
            </w:pPr>
          </w:p>
        </w:tc>
        <w:tc>
          <w:tcPr>
            <w:tcW w:w="1131" w:type="dxa"/>
            <w:vAlign w:val="center"/>
          </w:tcPr>
          <w:p w14:paraId="258EEE4C" w14:textId="77777777" w:rsidR="005B5532" w:rsidRPr="00FE760F" w:rsidRDefault="005B5532" w:rsidP="007274DE">
            <w:pPr>
              <w:pStyle w:val="TAC"/>
              <w:keepNext w:val="0"/>
              <w:keepLines w:val="0"/>
              <w:rPr>
                <w:lang w:val="en-US"/>
              </w:rPr>
            </w:pPr>
          </w:p>
        </w:tc>
        <w:tc>
          <w:tcPr>
            <w:tcW w:w="709" w:type="dxa"/>
            <w:vAlign w:val="center"/>
          </w:tcPr>
          <w:p w14:paraId="7758AA9B" w14:textId="77777777" w:rsidR="005B5532" w:rsidRPr="00FE760F" w:rsidRDefault="005B5532" w:rsidP="007274DE">
            <w:pPr>
              <w:pStyle w:val="TAC"/>
              <w:keepNext w:val="0"/>
              <w:keepLines w:val="0"/>
              <w:rPr>
                <w:lang w:val="en-US"/>
              </w:rPr>
            </w:pPr>
          </w:p>
        </w:tc>
      </w:tr>
      <w:tr w:rsidR="005B5532" w:rsidRPr="00FE760F" w14:paraId="35394B15" w14:textId="77777777" w:rsidTr="007274DE">
        <w:trPr>
          <w:tblHeader/>
          <w:jc w:val="center"/>
        </w:trPr>
        <w:tc>
          <w:tcPr>
            <w:tcW w:w="1819" w:type="dxa"/>
            <w:vAlign w:val="center"/>
          </w:tcPr>
          <w:p w14:paraId="544D8A11" w14:textId="77777777" w:rsidR="005B5532" w:rsidRPr="00FE760F" w:rsidRDefault="005B5532" w:rsidP="007274DE">
            <w:pPr>
              <w:pStyle w:val="TAC"/>
              <w:keepNext w:val="0"/>
              <w:keepLines w:val="0"/>
              <w:rPr>
                <w:rFonts w:cs="Arial"/>
                <w:szCs w:val="18"/>
                <w:lang w:val="sv-SE"/>
              </w:rPr>
            </w:pPr>
          </w:p>
        </w:tc>
        <w:tc>
          <w:tcPr>
            <w:tcW w:w="1102" w:type="dxa"/>
          </w:tcPr>
          <w:p w14:paraId="3DB69CE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1AECF0C"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A49B382" w14:textId="77777777" w:rsidR="005B5532" w:rsidRPr="00FE760F" w:rsidRDefault="005B5532" w:rsidP="007274DE">
            <w:pPr>
              <w:pStyle w:val="TAC"/>
              <w:keepNext w:val="0"/>
              <w:keepLines w:val="0"/>
              <w:rPr>
                <w:rFonts w:cs="Arial"/>
                <w:szCs w:val="18"/>
              </w:rPr>
            </w:pPr>
          </w:p>
        </w:tc>
        <w:tc>
          <w:tcPr>
            <w:tcW w:w="4271" w:type="dxa"/>
            <w:gridSpan w:val="9"/>
            <w:vAlign w:val="center"/>
          </w:tcPr>
          <w:p w14:paraId="08786C41" w14:textId="77777777" w:rsidR="005B5532" w:rsidRPr="00FE760F" w:rsidRDefault="005B5532" w:rsidP="007274DE">
            <w:pPr>
              <w:pStyle w:val="TAC"/>
              <w:keepNext w:val="0"/>
              <w:keepLines w:val="0"/>
              <w:rPr>
                <w:bCs/>
                <w:szCs w:val="18"/>
                <w:lang w:val="en-US"/>
              </w:rPr>
            </w:pPr>
          </w:p>
        </w:tc>
        <w:tc>
          <w:tcPr>
            <w:tcW w:w="710" w:type="dxa"/>
            <w:vAlign w:val="center"/>
          </w:tcPr>
          <w:p w14:paraId="0EDDADEB" w14:textId="77777777" w:rsidR="005B5532" w:rsidRPr="00FE760F" w:rsidRDefault="005B5532" w:rsidP="007274DE">
            <w:pPr>
              <w:pStyle w:val="TAC"/>
              <w:keepNext w:val="0"/>
              <w:keepLines w:val="0"/>
              <w:rPr>
                <w:bCs/>
                <w:szCs w:val="18"/>
                <w:lang w:val="en-US"/>
              </w:rPr>
            </w:pPr>
          </w:p>
        </w:tc>
        <w:tc>
          <w:tcPr>
            <w:tcW w:w="709" w:type="dxa"/>
          </w:tcPr>
          <w:p w14:paraId="6965BB9A" w14:textId="77777777" w:rsidR="005B5532" w:rsidRPr="00FE760F" w:rsidRDefault="005B5532" w:rsidP="007274DE">
            <w:pPr>
              <w:pStyle w:val="TAC"/>
              <w:keepNext w:val="0"/>
              <w:keepLines w:val="0"/>
              <w:rPr>
                <w:lang w:val="en-US"/>
              </w:rPr>
            </w:pPr>
          </w:p>
        </w:tc>
        <w:tc>
          <w:tcPr>
            <w:tcW w:w="709" w:type="dxa"/>
          </w:tcPr>
          <w:p w14:paraId="7EDAFBBA" w14:textId="77777777" w:rsidR="005B5532" w:rsidRPr="00FE760F" w:rsidRDefault="005B5532" w:rsidP="007274DE">
            <w:pPr>
              <w:pStyle w:val="TAC"/>
              <w:keepNext w:val="0"/>
              <w:keepLines w:val="0"/>
              <w:rPr>
                <w:lang w:val="en-US"/>
              </w:rPr>
            </w:pPr>
          </w:p>
        </w:tc>
        <w:tc>
          <w:tcPr>
            <w:tcW w:w="706" w:type="dxa"/>
          </w:tcPr>
          <w:p w14:paraId="31F80748" w14:textId="77777777" w:rsidR="005B5532" w:rsidRPr="00FE760F" w:rsidRDefault="005B5532" w:rsidP="007274DE">
            <w:pPr>
              <w:pStyle w:val="TAC"/>
              <w:keepNext w:val="0"/>
              <w:keepLines w:val="0"/>
              <w:rPr>
                <w:lang w:val="en-US"/>
              </w:rPr>
            </w:pPr>
          </w:p>
        </w:tc>
        <w:tc>
          <w:tcPr>
            <w:tcW w:w="1131" w:type="dxa"/>
            <w:vAlign w:val="center"/>
          </w:tcPr>
          <w:p w14:paraId="133C209D" w14:textId="77777777" w:rsidR="005B5532" w:rsidRPr="00FE760F" w:rsidRDefault="005B5532" w:rsidP="007274DE">
            <w:pPr>
              <w:pStyle w:val="TAC"/>
              <w:keepNext w:val="0"/>
              <w:keepLines w:val="0"/>
              <w:rPr>
                <w:lang w:val="en-US"/>
              </w:rPr>
            </w:pPr>
          </w:p>
        </w:tc>
        <w:tc>
          <w:tcPr>
            <w:tcW w:w="709" w:type="dxa"/>
            <w:vAlign w:val="center"/>
          </w:tcPr>
          <w:p w14:paraId="04BBD725" w14:textId="77777777" w:rsidR="005B5532" w:rsidRPr="00FE760F" w:rsidRDefault="005B5532" w:rsidP="007274DE">
            <w:pPr>
              <w:pStyle w:val="TAC"/>
              <w:keepNext w:val="0"/>
              <w:keepLines w:val="0"/>
              <w:rPr>
                <w:lang w:val="en-US"/>
              </w:rPr>
            </w:pPr>
          </w:p>
        </w:tc>
      </w:tr>
      <w:tr w:rsidR="005B5532" w:rsidRPr="00FE760F" w14:paraId="28B6EC4A" w14:textId="77777777" w:rsidTr="007274DE">
        <w:trPr>
          <w:tblHeader/>
          <w:jc w:val="center"/>
        </w:trPr>
        <w:tc>
          <w:tcPr>
            <w:tcW w:w="1819" w:type="dxa"/>
            <w:vAlign w:val="center"/>
          </w:tcPr>
          <w:p w14:paraId="720237A6" w14:textId="77777777" w:rsidR="005B5532" w:rsidRPr="00FE760F" w:rsidRDefault="005B5532" w:rsidP="007274DE">
            <w:pPr>
              <w:pStyle w:val="TAC"/>
              <w:keepNext w:val="0"/>
              <w:keepLines w:val="0"/>
              <w:rPr>
                <w:rFonts w:cs="Arial"/>
                <w:szCs w:val="18"/>
                <w:lang w:val="sv-SE"/>
              </w:rPr>
            </w:pPr>
          </w:p>
        </w:tc>
        <w:tc>
          <w:tcPr>
            <w:tcW w:w="1102" w:type="dxa"/>
          </w:tcPr>
          <w:p w14:paraId="5A1DBF08"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42368D1E"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1D0915D" w14:textId="77777777" w:rsidR="005B5532" w:rsidRPr="00FE760F" w:rsidRDefault="005B5532" w:rsidP="007274DE">
            <w:pPr>
              <w:pStyle w:val="TAC"/>
              <w:keepNext w:val="0"/>
              <w:keepLines w:val="0"/>
              <w:rPr>
                <w:rFonts w:cs="Arial"/>
                <w:szCs w:val="18"/>
              </w:rPr>
            </w:pPr>
          </w:p>
        </w:tc>
        <w:tc>
          <w:tcPr>
            <w:tcW w:w="2853" w:type="dxa"/>
            <w:gridSpan w:val="7"/>
            <w:vAlign w:val="center"/>
          </w:tcPr>
          <w:p w14:paraId="796571FA" w14:textId="77777777" w:rsidR="005B5532" w:rsidRPr="00FE760F" w:rsidRDefault="005B5532" w:rsidP="007274DE">
            <w:pPr>
              <w:pStyle w:val="TAC"/>
              <w:keepNext w:val="0"/>
              <w:keepLines w:val="0"/>
              <w:rPr>
                <w:bCs/>
                <w:szCs w:val="18"/>
                <w:lang w:val="en-US"/>
              </w:rPr>
            </w:pPr>
          </w:p>
        </w:tc>
        <w:tc>
          <w:tcPr>
            <w:tcW w:w="709" w:type="dxa"/>
            <w:vAlign w:val="center"/>
          </w:tcPr>
          <w:p w14:paraId="43D271D1" w14:textId="77777777" w:rsidR="005B5532" w:rsidRPr="00FE760F" w:rsidRDefault="005B5532" w:rsidP="007274DE">
            <w:pPr>
              <w:pStyle w:val="TAC"/>
              <w:keepNext w:val="0"/>
              <w:keepLines w:val="0"/>
              <w:rPr>
                <w:bCs/>
                <w:szCs w:val="18"/>
                <w:lang w:val="en-US"/>
              </w:rPr>
            </w:pPr>
          </w:p>
        </w:tc>
        <w:tc>
          <w:tcPr>
            <w:tcW w:w="709" w:type="dxa"/>
            <w:vAlign w:val="center"/>
          </w:tcPr>
          <w:p w14:paraId="7B652B46" w14:textId="77777777" w:rsidR="005B5532" w:rsidRPr="00FE760F" w:rsidRDefault="005B5532" w:rsidP="007274DE">
            <w:pPr>
              <w:pStyle w:val="TAC"/>
              <w:keepNext w:val="0"/>
              <w:keepLines w:val="0"/>
              <w:rPr>
                <w:bCs/>
                <w:szCs w:val="18"/>
                <w:lang w:val="en-US"/>
              </w:rPr>
            </w:pPr>
          </w:p>
        </w:tc>
        <w:tc>
          <w:tcPr>
            <w:tcW w:w="710" w:type="dxa"/>
            <w:vAlign w:val="center"/>
          </w:tcPr>
          <w:p w14:paraId="733A2027" w14:textId="77777777" w:rsidR="005B5532" w:rsidRPr="00FE760F" w:rsidRDefault="005B5532" w:rsidP="007274DE">
            <w:pPr>
              <w:pStyle w:val="TAC"/>
              <w:keepNext w:val="0"/>
              <w:keepLines w:val="0"/>
              <w:rPr>
                <w:bCs/>
                <w:szCs w:val="18"/>
                <w:lang w:val="en-US"/>
              </w:rPr>
            </w:pPr>
          </w:p>
        </w:tc>
        <w:tc>
          <w:tcPr>
            <w:tcW w:w="709" w:type="dxa"/>
          </w:tcPr>
          <w:p w14:paraId="17F05E99" w14:textId="77777777" w:rsidR="005B5532" w:rsidRPr="00FE760F" w:rsidRDefault="005B5532" w:rsidP="007274DE">
            <w:pPr>
              <w:pStyle w:val="TAC"/>
              <w:keepNext w:val="0"/>
              <w:keepLines w:val="0"/>
              <w:rPr>
                <w:lang w:val="en-US"/>
              </w:rPr>
            </w:pPr>
          </w:p>
        </w:tc>
        <w:tc>
          <w:tcPr>
            <w:tcW w:w="709" w:type="dxa"/>
          </w:tcPr>
          <w:p w14:paraId="7B69D2BE" w14:textId="77777777" w:rsidR="005B5532" w:rsidRPr="00FE760F" w:rsidRDefault="005B5532" w:rsidP="007274DE">
            <w:pPr>
              <w:pStyle w:val="TAC"/>
              <w:keepNext w:val="0"/>
              <w:keepLines w:val="0"/>
              <w:rPr>
                <w:lang w:val="en-US"/>
              </w:rPr>
            </w:pPr>
          </w:p>
        </w:tc>
        <w:tc>
          <w:tcPr>
            <w:tcW w:w="706" w:type="dxa"/>
          </w:tcPr>
          <w:p w14:paraId="25C6C7F3" w14:textId="77777777" w:rsidR="005B5532" w:rsidRPr="00FE760F" w:rsidRDefault="005B5532" w:rsidP="007274DE">
            <w:pPr>
              <w:pStyle w:val="TAC"/>
              <w:keepNext w:val="0"/>
              <w:keepLines w:val="0"/>
              <w:rPr>
                <w:lang w:val="en-US"/>
              </w:rPr>
            </w:pPr>
          </w:p>
        </w:tc>
        <w:tc>
          <w:tcPr>
            <w:tcW w:w="1131" w:type="dxa"/>
            <w:vAlign w:val="center"/>
          </w:tcPr>
          <w:p w14:paraId="55F171BE" w14:textId="77777777" w:rsidR="005B5532" w:rsidRPr="00FE760F" w:rsidRDefault="005B5532" w:rsidP="007274DE">
            <w:pPr>
              <w:pStyle w:val="TAC"/>
              <w:keepNext w:val="0"/>
              <w:keepLines w:val="0"/>
              <w:rPr>
                <w:lang w:val="en-US"/>
              </w:rPr>
            </w:pPr>
          </w:p>
        </w:tc>
        <w:tc>
          <w:tcPr>
            <w:tcW w:w="709" w:type="dxa"/>
            <w:vAlign w:val="center"/>
          </w:tcPr>
          <w:p w14:paraId="2AA57645" w14:textId="77777777" w:rsidR="005B5532" w:rsidRPr="00FE760F" w:rsidRDefault="005B5532" w:rsidP="007274DE">
            <w:pPr>
              <w:pStyle w:val="TAC"/>
              <w:keepNext w:val="0"/>
              <w:keepLines w:val="0"/>
              <w:rPr>
                <w:lang w:val="en-US"/>
              </w:rPr>
            </w:pPr>
          </w:p>
        </w:tc>
      </w:tr>
      <w:tr w:rsidR="005B5532" w:rsidRPr="00FE760F" w14:paraId="45F3FF28" w14:textId="77777777" w:rsidTr="007274DE">
        <w:trPr>
          <w:tblHeader/>
          <w:jc w:val="center"/>
        </w:trPr>
        <w:tc>
          <w:tcPr>
            <w:tcW w:w="1819" w:type="dxa"/>
            <w:vAlign w:val="center"/>
          </w:tcPr>
          <w:p w14:paraId="0C93A7B5" w14:textId="77777777" w:rsidR="005B5532" w:rsidRPr="00FE760F" w:rsidRDefault="005B5532" w:rsidP="007274DE">
            <w:pPr>
              <w:pStyle w:val="TAC"/>
              <w:keepNext w:val="0"/>
              <w:keepLines w:val="0"/>
              <w:rPr>
                <w:rFonts w:cs="Arial"/>
                <w:szCs w:val="18"/>
                <w:lang w:val="sv-SE"/>
              </w:rPr>
            </w:pPr>
          </w:p>
        </w:tc>
        <w:tc>
          <w:tcPr>
            <w:tcW w:w="1102" w:type="dxa"/>
          </w:tcPr>
          <w:p w14:paraId="17956F8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AE50874"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1F8225A1" w14:textId="77777777" w:rsidR="005B5532" w:rsidRPr="00FE760F" w:rsidRDefault="005B5532" w:rsidP="007274DE">
            <w:pPr>
              <w:pStyle w:val="TAC"/>
              <w:keepNext w:val="0"/>
              <w:keepLines w:val="0"/>
              <w:rPr>
                <w:rFonts w:cs="Arial"/>
                <w:szCs w:val="18"/>
              </w:rPr>
            </w:pPr>
          </w:p>
        </w:tc>
        <w:tc>
          <w:tcPr>
            <w:tcW w:w="5690" w:type="dxa"/>
            <w:gridSpan w:val="11"/>
            <w:vAlign w:val="center"/>
          </w:tcPr>
          <w:p w14:paraId="5EEA6302" w14:textId="77777777" w:rsidR="005B5532" w:rsidRPr="00FE760F" w:rsidRDefault="005B5532" w:rsidP="007274DE">
            <w:pPr>
              <w:pStyle w:val="TAC"/>
              <w:keepNext w:val="0"/>
              <w:keepLines w:val="0"/>
              <w:rPr>
                <w:lang w:val="en-US"/>
              </w:rPr>
            </w:pPr>
          </w:p>
        </w:tc>
        <w:tc>
          <w:tcPr>
            <w:tcW w:w="709" w:type="dxa"/>
          </w:tcPr>
          <w:p w14:paraId="60E5358A" w14:textId="77777777" w:rsidR="005B5532" w:rsidRPr="00FE760F" w:rsidRDefault="005B5532" w:rsidP="007274DE">
            <w:pPr>
              <w:pStyle w:val="TAC"/>
              <w:keepNext w:val="0"/>
              <w:keepLines w:val="0"/>
              <w:rPr>
                <w:lang w:val="en-US"/>
              </w:rPr>
            </w:pPr>
          </w:p>
        </w:tc>
        <w:tc>
          <w:tcPr>
            <w:tcW w:w="706" w:type="dxa"/>
          </w:tcPr>
          <w:p w14:paraId="5443EBF6" w14:textId="77777777" w:rsidR="005B5532" w:rsidRPr="00FE760F" w:rsidRDefault="005B5532" w:rsidP="007274DE">
            <w:pPr>
              <w:pStyle w:val="TAC"/>
              <w:keepNext w:val="0"/>
              <w:keepLines w:val="0"/>
              <w:rPr>
                <w:lang w:val="en-US"/>
              </w:rPr>
            </w:pPr>
          </w:p>
        </w:tc>
        <w:tc>
          <w:tcPr>
            <w:tcW w:w="1131" w:type="dxa"/>
            <w:vAlign w:val="center"/>
          </w:tcPr>
          <w:p w14:paraId="4CC02DBC" w14:textId="77777777" w:rsidR="005B5532" w:rsidRPr="00FE760F" w:rsidRDefault="005B5532" w:rsidP="007274DE">
            <w:pPr>
              <w:pStyle w:val="TAC"/>
              <w:keepNext w:val="0"/>
              <w:keepLines w:val="0"/>
              <w:rPr>
                <w:lang w:val="en-US"/>
              </w:rPr>
            </w:pPr>
          </w:p>
        </w:tc>
        <w:tc>
          <w:tcPr>
            <w:tcW w:w="709" w:type="dxa"/>
            <w:vAlign w:val="center"/>
          </w:tcPr>
          <w:p w14:paraId="03A75852" w14:textId="77777777" w:rsidR="005B5532" w:rsidRPr="00FE760F" w:rsidRDefault="005B5532" w:rsidP="007274DE">
            <w:pPr>
              <w:pStyle w:val="TAC"/>
              <w:keepNext w:val="0"/>
              <w:keepLines w:val="0"/>
              <w:rPr>
                <w:lang w:val="en-US"/>
              </w:rPr>
            </w:pPr>
          </w:p>
        </w:tc>
      </w:tr>
      <w:tr w:rsidR="005B5532" w:rsidRPr="00FE760F" w14:paraId="09A70A6A" w14:textId="77777777" w:rsidTr="007274DE">
        <w:trPr>
          <w:tblHeader/>
          <w:jc w:val="center"/>
        </w:trPr>
        <w:tc>
          <w:tcPr>
            <w:tcW w:w="1819" w:type="dxa"/>
            <w:vAlign w:val="center"/>
          </w:tcPr>
          <w:p w14:paraId="3C90724E" w14:textId="77777777" w:rsidR="005B5532" w:rsidRPr="00FE760F" w:rsidRDefault="005B5532" w:rsidP="007274DE">
            <w:pPr>
              <w:pStyle w:val="TAC"/>
              <w:keepNext w:val="0"/>
              <w:keepLines w:val="0"/>
              <w:rPr>
                <w:lang w:val="en-US"/>
              </w:rPr>
            </w:pPr>
          </w:p>
        </w:tc>
        <w:tc>
          <w:tcPr>
            <w:tcW w:w="1102" w:type="dxa"/>
          </w:tcPr>
          <w:p w14:paraId="0C7DECD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5F380B1" w14:textId="77777777" w:rsidR="005B5532" w:rsidRPr="00FE760F" w:rsidRDefault="005B5532" w:rsidP="007274DE">
            <w:pPr>
              <w:pStyle w:val="TAC"/>
              <w:keepNext w:val="0"/>
              <w:keepLines w:val="0"/>
              <w:rPr>
                <w:lang w:val="en-US"/>
              </w:rPr>
            </w:pPr>
          </w:p>
        </w:tc>
        <w:tc>
          <w:tcPr>
            <w:tcW w:w="2975" w:type="dxa"/>
            <w:gridSpan w:val="7"/>
            <w:vAlign w:val="center"/>
          </w:tcPr>
          <w:p w14:paraId="799CF3E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546749C" w14:textId="77777777" w:rsidR="005B5532" w:rsidRPr="00FE760F" w:rsidRDefault="005B5532" w:rsidP="007274DE">
            <w:pPr>
              <w:pStyle w:val="TAC"/>
              <w:keepNext w:val="0"/>
              <w:keepLines w:val="0"/>
              <w:rPr>
                <w:bCs/>
                <w:szCs w:val="18"/>
                <w:lang w:val="en-US"/>
              </w:rPr>
            </w:pPr>
          </w:p>
        </w:tc>
        <w:tc>
          <w:tcPr>
            <w:tcW w:w="717" w:type="dxa"/>
            <w:vAlign w:val="center"/>
          </w:tcPr>
          <w:p w14:paraId="4AF4506D" w14:textId="77777777" w:rsidR="005B5532" w:rsidRPr="00FE760F" w:rsidRDefault="005B5532" w:rsidP="007274DE">
            <w:pPr>
              <w:pStyle w:val="TAC"/>
              <w:keepNext w:val="0"/>
              <w:keepLines w:val="0"/>
              <w:rPr>
                <w:bCs/>
                <w:szCs w:val="18"/>
                <w:lang w:val="en-US"/>
              </w:rPr>
            </w:pPr>
          </w:p>
        </w:tc>
        <w:tc>
          <w:tcPr>
            <w:tcW w:w="712" w:type="dxa"/>
            <w:vAlign w:val="center"/>
          </w:tcPr>
          <w:p w14:paraId="19BE3194" w14:textId="77777777" w:rsidR="005B5532" w:rsidRPr="00FE760F" w:rsidRDefault="005B5532" w:rsidP="007274DE">
            <w:pPr>
              <w:pStyle w:val="TAC"/>
              <w:keepNext w:val="0"/>
              <w:keepLines w:val="0"/>
              <w:rPr>
                <w:bCs/>
                <w:szCs w:val="18"/>
                <w:lang w:val="en-US"/>
              </w:rPr>
            </w:pPr>
          </w:p>
        </w:tc>
        <w:tc>
          <w:tcPr>
            <w:tcW w:w="709" w:type="dxa"/>
            <w:vAlign w:val="center"/>
          </w:tcPr>
          <w:p w14:paraId="3080B549" w14:textId="77777777" w:rsidR="005B5532" w:rsidRPr="00FE760F" w:rsidRDefault="005B5532" w:rsidP="007274DE">
            <w:pPr>
              <w:pStyle w:val="TAC"/>
              <w:keepNext w:val="0"/>
              <w:keepLines w:val="0"/>
              <w:rPr>
                <w:bCs/>
                <w:szCs w:val="18"/>
                <w:lang w:val="en-US"/>
              </w:rPr>
            </w:pPr>
          </w:p>
        </w:tc>
        <w:tc>
          <w:tcPr>
            <w:tcW w:w="709" w:type="dxa"/>
            <w:vAlign w:val="center"/>
          </w:tcPr>
          <w:p w14:paraId="54B7860A" w14:textId="77777777" w:rsidR="005B5532" w:rsidRPr="00FE760F" w:rsidRDefault="005B5532" w:rsidP="007274DE">
            <w:pPr>
              <w:pStyle w:val="TAC"/>
              <w:keepNext w:val="0"/>
              <w:keepLines w:val="0"/>
              <w:rPr>
                <w:bCs/>
                <w:szCs w:val="18"/>
                <w:lang w:val="en-US"/>
              </w:rPr>
            </w:pPr>
          </w:p>
        </w:tc>
        <w:tc>
          <w:tcPr>
            <w:tcW w:w="710" w:type="dxa"/>
            <w:vAlign w:val="center"/>
          </w:tcPr>
          <w:p w14:paraId="1F9E0347" w14:textId="77777777" w:rsidR="005B5532" w:rsidRPr="00FE760F" w:rsidRDefault="005B5532" w:rsidP="007274DE">
            <w:pPr>
              <w:pStyle w:val="TAC"/>
              <w:keepNext w:val="0"/>
              <w:keepLines w:val="0"/>
              <w:rPr>
                <w:bCs/>
                <w:szCs w:val="18"/>
                <w:lang w:val="en-US"/>
              </w:rPr>
            </w:pPr>
          </w:p>
        </w:tc>
        <w:tc>
          <w:tcPr>
            <w:tcW w:w="709" w:type="dxa"/>
          </w:tcPr>
          <w:p w14:paraId="0BF085E0" w14:textId="77777777" w:rsidR="005B5532" w:rsidRPr="00FE760F" w:rsidRDefault="005B5532" w:rsidP="007274DE">
            <w:pPr>
              <w:pStyle w:val="TAC"/>
              <w:keepNext w:val="0"/>
              <w:keepLines w:val="0"/>
              <w:rPr>
                <w:lang w:val="en-US"/>
              </w:rPr>
            </w:pPr>
          </w:p>
        </w:tc>
        <w:tc>
          <w:tcPr>
            <w:tcW w:w="709" w:type="dxa"/>
          </w:tcPr>
          <w:p w14:paraId="254C9601" w14:textId="77777777" w:rsidR="005B5532" w:rsidRPr="00FE760F" w:rsidRDefault="005B5532" w:rsidP="007274DE">
            <w:pPr>
              <w:pStyle w:val="TAC"/>
              <w:keepNext w:val="0"/>
              <w:keepLines w:val="0"/>
              <w:rPr>
                <w:lang w:val="en-US"/>
              </w:rPr>
            </w:pPr>
          </w:p>
        </w:tc>
        <w:tc>
          <w:tcPr>
            <w:tcW w:w="706" w:type="dxa"/>
          </w:tcPr>
          <w:p w14:paraId="06235D9D" w14:textId="77777777" w:rsidR="005B5532" w:rsidRPr="00FE760F" w:rsidRDefault="005B5532" w:rsidP="007274DE">
            <w:pPr>
              <w:pStyle w:val="TAC"/>
              <w:keepNext w:val="0"/>
              <w:keepLines w:val="0"/>
              <w:rPr>
                <w:lang w:val="en-US"/>
              </w:rPr>
            </w:pPr>
          </w:p>
        </w:tc>
        <w:tc>
          <w:tcPr>
            <w:tcW w:w="1131" w:type="dxa"/>
            <w:vAlign w:val="center"/>
          </w:tcPr>
          <w:p w14:paraId="15CAFAD2" w14:textId="77777777" w:rsidR="005B5532" w:rsidRPr="00FE760F" w:rsidRDefault="005B5532" w:rsidP="007274DE">
            <w:pPr>
              <w:pStyle w:val="TAC"/>
              <w:keepNext w:val="0"/>
              <w:keepLines w:val="0"/>
              <w:rPr>
                <w:bCs/>
                <w:szCs w:val="18"/>
                <w:lang w:val="en-US"/>
              </w:rPr>
            </w:pPr>
          </w:p>
        </w:tc>
        <w:tc>
          <w:tcPr>
            <w:tcW w:w="709" w:type="dxa"/>
            <w:vAlign w:val="center"/>
          </w:tcPr>
          <w:p w14:paraId="27051944" w14:textId="77777777" w:rsidR="005B5532" w:rsidRPr="00FE760F" w:rsidRDefault="005B5532" w:rsidP="007274DE">
            <w:pPr>
              <w:pStyle w:val="TAC"/>
              <w:keepNext w:val="0"/>
              <w:keepLines w:val="0"/>
              <w:rPr>
                <w:lang w:val="en-US"/>
              </w:rPr>
            </w:pPr>
          </w:p>
        </w:tc>
      </w:tr>
      <w:tr w:rsidR="005B5532" w:rsidRPr="00FE760F" w14:paraId="3C772823" w14:textId="77777777" w:rsidTr="007274DE">
        <w:trPr>
          <w:tblHeader/>
          <w:jc w:val="center"/>
        </w:trPr>
        <w:tc>
          <w:tcPr>
            <w:tcW w:w="1819" w:type="dxa"/>
            <w:vAlign w:val="center"/>
          </w:tcPr>
          <w:p w14:paraId="68474DA3" w14:textId="77777777" w:rsidR="005B5532" w:rsidRPr="00FE760F" w:rsidRDefault="005B5532" w:rsidP="007274DE">
            <w:pPr>
              <w:pStyle w:val="TAC"/>
              <w:keepNext w:val="0"/>
              <w:keepLines w:val="0"/>
              <w:rPr>
                <w:lang w:val="en-US"/>
              </w:rPr>
            </w:pPr>
          </w:p>
        </w:tc>
        <w:tc>
          <w:tcPr>
            <w:tcW w:w="1102" w:type="dxa"/>
          </w:tcPr>
          <w:p w14:paraId="127A4AD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8961822"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3128BE1F"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03128927" w14:textId="77777777" w:rsidR="005B5532" w:rsidRPr="00FE760F" w:rsidRDefault="005B5532" w:rsidP="007274DE">
            <w:pPr>
              <w:pStyle w:val="TAC"/>
              <w:keepNext w:val="0"/>
              <w:keepLines w:val="0"/>
              <w:rPr>
                <w:bCs/>
                <w:szCs w:val="18"/>
                <w:lang w:val="en-US"/>
              </w:rPr>
            </w:pPr>
          </w:p>
        </w:tc>
        <w:tc>
          <w:tcPr>
            <w:tcW w:w="709" w:type="dxa"/>
          </w:tcPr>
          <w:p w14:paraId="79244121" w14:textId="77777777" w:rsidR="005B5532" w:rsidRPr="00FE760F" w:rsidRDefault="005B5532" w:rsidP="007274DE">
            <w:pPr>
              <w:pStyle w:val="TAC"/>
              <w:keepNext w:val="0"/>
              <w:keepLines w:val="0"/>
              <w:rPr>
                <w:lang w:val="en-US"/>
              </w:rPr>
            </w:pPr>
          </w:p>
        </w:tc>
        <w:tc>
          <w:tcPr>
            <w:tcW w:w="709" w:type="dxa"/>
          </w:tcPr>
          <w:p w14:paraId="7EE39662" w14:textId="77777777" w:rsidR="005B5532" w:rsidRPr="00FE760F" w:rsidRDefault="005B5532" w:rsidP="007274DE">
            <w:pPr>
              <w:pStyle w:val="TAC"/>
              <w:keepNext w:val="0"/>
              <w:keepLines w:val="0"/>
              <w:rPr>
                <w:lang w:val="en-US"/>
              </w:rPr>
            </w:pPr>
          </w:p>
        </w:tc>
        <w:tc>
          <w:tcPr>
            <w:tcW w:w="706" w:type="dxa"/>
          </w:tcPr>
          <w:p w14:paraId="7C0D270F" w14:textId="77777777" w:rsidR="005B5532" w:rsidRPr="00FE760F" w:rsidRDefault="005B5532" w:rsidP="007274DE">
            <w:pPr>
              <w:pStyle w:val="TAC"/>
              <w:keepNext w:val="0"/>
              <w:keepLines w:val="0"/>
              <w:rPr>
                <w:lang w:val="en-US"/>
              </w:rPr>
            </w:pPr>
          </w:p>
        </w:tc>
        <w:tc>
          <w:tcPr>
            <w:tcW w:w="1131" w:type="dxa"/>
            <w:vAlign w:val="center"/>
          </w:tcPr>
          <w:p w14:paraId="1FA05539" w14:textId="77777777" w:rsidR="005B5532" w:rsidRPr="00FE760F" w:rsidRDefault="005B5532" w:rsidP="007274DE">
            <w:pPr>
              <w:pStyle w:val="TAC"/>
              <w:keepNext w:val="0"/>
              <w:keepLines w:val="0"/>
              <w:rPr>
                <w:bCs/>
                <w:szCs w:val="18"/>
                <w:lang w:val="en-US"/>
              </w:rPr>
            </w:pPr>
          </w:p>
        </w:tc>
        <w:tc>
          <w:tcPr>
            <w:tcW w:w="709" w:type="dxa"/>
            <w:vAlign w:val="center"/>
          </w:tcPr>
          <w:p w14:paraId="64F23F66" w14:textId="77777777" w:rsidR="005B5532" w:rsidRPr="00FE760F" w:rsidRDefault="005B5532" w:rsidP="007274DE">
            <w:pPr>
              <w:pStyle w:val="TAC"/>
              <w:keepNext w:val="0"/>
              <w:keepLines w:val="0"/>
              <w:rPr>
                <w:lang w:val="en-US"/>
              </w:rPr>
            </w:pPr>
          </w:p>
        </w:tc>
      </w:tr>
      <w:tr w:rsidR="005B5532" w:rsidRPr="00FE760F" w14:paraId="0CB332C2" w14:textId="77777777" w:rsidTr="007274DE">
        <w:trPr>
          <w:tblHeader/>
          <w:jc w:val="center"/>
        </w:trPr>
        <w:tc>
          <w:tcPr>
            <w:tcW w:w="1819" w:type="dxa"/>
            <w:vAlign w:val="center"/>
          </w:tcPr>
          <w:p w14:paraId="424B98C3" w14:textId="77777777" w:rsidR="005B5532" w:rsidRPr="00FE760F" w:rsidRDefault="005B5532" w:rsidP="007274DE">
            <w:pPr>
              <w:pStyle w:val="TAC"/>
              <w:keepNext w:val="0"/>
              <w:keepLines w:val="0"/>
              <w:rPr>
                <w:lang w:val="en-US"/>
              </w:rPr>
            </w:pPr>
          </w:p>
        </w:tc>
        <w:tc>
          <w:tcPr>
            <w:tcW w:w="1102" w:type="dxa"/>
          </w:tcPr>
          <w:p w14:paraId="693046B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C156DBC" w14:textId="77777777" w:rsidR="005B5532" w:rsidRPr="00FE760F" w:rsidRDefault="005B5532" w:rsidP="007274DE">
            <w:pPr>
              <w:pStyle w:val="TAC"/>
              <w:keepNext w:val="0"/>
              <w:keepLines w:val="0"/>
              <w:rPr>
                <w:lang w:val="en-US"/>
              </w:rPr>
            </w:pPr>
          </w:p>
        </w:tc>
        <w:tc>
          <w:tcPr>
            <w:tcW w:w="2975" w:type="dxa"/>
            <w:gridSpan w:val="7"/>
            <w:shd w:val="clear" w:color="auto" w:fill="auto"/>
            <w:vAlign w:val="center"/>
          </w:tcPr>
          <w:p w14:paraId="5D1FB949" w14:textId="77777777" w:rsidR="005B5532" w:rsidRPr="00FE760F" w:rsidRDefault="005B5532" w:rsidP="007274DE">
            <w:pPr>
              <w:pStyle w:val="TAC"/>
              <w:keepNext w:val="0"/>
              <w:keepLines w:val="0"/>
              <w:rPr>
                <w:bCs/>
                <w:szCs w:val="18"/>
                <w:lang w:val="en-US"/>
              </w:rPr>
            </w:pPr>
          </w:p>
        </w:tc>
        <w:tc>
          <w:tcPr>
            <w:tcW w:w="5687" w:type="dxa"/>
            <w:gridSpan w:val="9"/>
            <w:vAlign w:val="center"/>
          </w:tcPr>
          <w:p w14:paraId="25140641" w14:textId="77777777" w:rsidR="005B5532" w:rsidRPr="00FE760F" w:rsidRDefault="005B5532" w:rsidP="007274DE">
            <w:pPr>
              <w:pStyle w:val="TAC"/>
              <w:keepNext w:val="0"/>
              <w:keepLines w:val="0"/>
              <w:rPr>
                <w:lang w:val="en-US"/>
              </w:rPr>
            </w:pPr>
          </w:p>
        </w:tc>
        <w:tc>
          <w:tcPr>
            <w:tcW w:w="706" w:type="dxa"/>
          </w:tcPr>
          <w:p w14:paraId="0C40B233" w14:textId="77777777" w:rsidR="005B5532" w:rsidRPr="00FE760F" w:rsidRDefault="005B5532" w:rsidP="007274DE">
            <w:pPr>
              <w:pStyle w:val="TAC"/>
              <w:keepNext w:val="0"/>
              <w:keepLines w:val="0"/>
              <w:rPr>
                <w:lang w:val="en-US"/>
              </w:rPr>
            </w:pPr>
          </w:p>
        </w:tc>
        <w:tc>
          <w:tcPr>
            <w:tcW w:w="1131" w:type="dxa"/>
            <w:vAlign w:val="center"/>
          </w:tcPr>
          <w:p w14:paraId="2901060D" w14:textId="77777777" w:rsidR="005B5532" w:rsidRPr="00FE760F" w:rsidRDefault="005B5532" w:rsidP="007274DE">
            <w:pPr>
              <w:pStyle w:val="TAC"/>
              <w:keepNext w:val="0"/>
              <w:keepLines w:val="0"/>
              <w:rPr>
                <w:bCs/>
                <w:szCs w:val="18"/>
                <w:lang w:val="en-US"/>
              </w:rPr>
            </w:pPr>
          </w:p>
        </w:tc>
        <w:tc>
          <w:tcPr>
            <w:tcW w:w="709" w:type="dxa"/>
            <w:vAlign w:val="center"/>
          </w:tcPr>
          <w:p w14:paraId="2751EB0E" w14:textId="77777777" w:rsidR="005B5532" w:rsidRPr="00FE760F" w:rsidRDefault="005B5532" w:rsidP="007274DE">
            <w:pPr>
              <w:pStyle w:val="TAC"/>
              <w:keepNext w:val="0"/>
              <w:keepLines w:val="0"/>
              <w:rPr>
                <w:lang w:val="en-US"/>
              </w:rPr>
            </w:pPr>
          </w:p>
        </w:tc>
      </w:tr>
      <w:tr w:rsidR="005B5532" w:rsidRPr="00FE760F" w14:paraId="0DF9FE58" w14:textId="77777777" w:rsidTr="007274DE">
        <w:trPr>
          <w:tblHeader/>
          <w:jc w:val="center"/>
        </w:trPr>
        <w:tc>
          <w:tcPr>
            <w:tcW w:w="1819" w:type="dxa"/>
            <w:vAlign w:val="center"/>
          </w:tcPr>
          <w:p w14:paraId="51AEF891" w14:textId="77777777" w:rsidR="005B5532" w:rsidRPr="00FE760F" w:rsidRDefault="005B5532" w:rsidP="007274DE">
            <w:pPr>
              <w:pStyle w:val="TAC"/>
              <w:keepNext w:val="0"/>
              <w:keepLines w:val="0"/>
              <w:rPr>
                <w:lang w:val="en-US"/>
              </w:rPr>
            </w:pPr>
          </w:p>
        </w:tc>
        <w:tc>
          <w:tcPr>
            <w:tcW w:w="1102" w:type="dxa"/>
          </w:tcPr>
          <w:p w14:paraId="4082C67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403A8E0" w14:textId="77777777" w:rsidR="005B5532" w:rsidRPr="00FE760F" w:rsidRDefault="005B5532" w:rsidP="007274DE">
            <w:pPr>
              <w:pStyle w:val="TAC"/>
              <w:keepNext w:val="0"/>
              <w:keepLines w:val="0"/>
              <w:rPr>
                <w:lang w:val="en-US"/>
              </w:rPr>
            </w:pPr>
          </w:p>
        </w:tc>
        <w:tc>
          <w:tcPr>
            <w:tcW w:w="4404" w:type="dxa"/>
            <w:gridSpan w:val="10"/>
            <w:vAlign w:val="center"/>
          </w:tcPr>
          <w:p w14:paraId="4B7292AF" w14:textId="77777777" w:rsidR="005B5532" w:rsidRPr="00FE760F" w:rsidRDefault="005B5532" w:rsidP="007274DE">
            <w:pPr>
              <w:pStyle w:val="TAC"/>
              <w:keepNext w:val="0"/>
              <w:keepLines w:val="0"/>
              <w:rPr>
                <w:bCs/>
                <w:szCs w:val="18"/>
                <w:lang w:val="en-US"/>
              </w:rPr>
            </w:pPr>
          </w:p>
        </w:tc>
        <w:tc>
          <w:tcPr>
            <w:tcW w:w="712" w:type="dxa"/>
            <w:vAlign w:val="center"/>
          </w:tcPr>
          <w:p w14:paraId="0572206A" w14:textId="77777777" w:rsidR="005B5532" w:rsidRPr="00FE760F" w:rsidRDefault="005B5532" w:rsidP="007274DE">
            <w:pPr>
              <w:pStyle w:val="TAC"/>
              <w:keepNext w:val="0"/>
              <w:keepLines w:val="0"/>
              <w:rPr>
                <w:bCs/>
                <w:szCs w:val="18"/>
                <w:lang w:val="en-US"/>
              </w:rPr>
            </w:pPr>
          </w:p>
        </w:tc>
        <w:tc>
          <w:tcPr>
            <w:tcW w:w="709" w:type="dxa"/>
            <w:vAlign w:val="center"/>
          </w:tcPr>
          <w:p w14:paraId="06523803" w14:textId="77777777" w:rsidR="005B5532" w:rsidRPr="00FE760F" w:rsidRDefault="005B5532" w:rsidP="007274DE">
            <w:pPr>
              <w:pStyle w:val="TAC"/>
              <w:keepNext w:val="0"/>
              <w:keepLines w:val="0"/>
              <w:rPr>
                <w:bCs/>
                <w:szCs w:val="18"/>
                <w:lang w:val="en-US"/>
              </w:rPr>
            </w:pPr>
          </w:p>
        </w:tc>
        <w:tc>
          <w:tcPr>
            <w:tcW w:w="709" w:type="dxa"/>
            <w:vAlign w:val="center"/>
          </w:tcPr>
          <w:p w14:paraId="1B3B72BB" w14:textId="77777777" w:rsidR="005B5532" w:rsidRPr="00FE760F" w:rsidRDefault="005B5532" w:rsidP="007274DE">
            <w:pPr>
              <w:pStyle w:val="TAC"/>
              <w:keepNext w:val="0"/>
              <w:keepLines w:val="0"/>
              <w:rPr>
                <w:bCs/>
                <w:szCs w:val="18"/>
                <w:lang w:val="en-US"/>
              </w:rPr>
            </w:pPr>
          </w:p>
        </w:tc>
        <w:tc>
          <w:tcPr>
            <w:tcW w:w="710" w:type="dxa"/>
            <w:vAlign w:val="center"/>
          </w:tcPr>
          <w:p w14:paraId="52AD26C8" w14:textId="77777777" w:rsidR="005B5532" w:rsidRPr="00FE760F" w:rsidRDefault="005B5532" w:rsidP="007274DE">
            <w:pPr>
              <w:pStyle w:val="TAC"/>
              <w:keepNext w:val="0"/>
              <w:keepLines w:val="0"/>
              <w:rPr>
                <w:bCs/>
                <w:szCs w:val="18"/>
                <w:lang w:val="en-US"/>
              </w:rPr>
            </w:pPr>
          </w:p>
        </w:tc>
        <w:tc>
          <w:tcPr>
            <w:tcW w:w="709" w:type="dxa"/>
          </w:tcPr>
          <w:p w14:paraId="57B59EFF" w14:textId="77777777" w:rsidR="005B5532" w:rsidRPr="00FE760F" w:rsidRDefault="005B5532" w:rsidP="007274DE">
            <w:pPr>
              <w:pStyle w:val="TAC"/>
              <w:keepNext w:val="0"/>
              <w:keepLines w:val="0"/>
              <w:rPr>
                <w:lang w:val="en-US"/>
              </w:rPr>
            </w:pPr>
          </w:p>
        </w:tc>
        <w:tc>
          <w:tcPr>
            <w:tcW w:w="709" w:type="dxa"/>
          </w:tcPr>
          <w:p w14:paraId="6DA17C65" w14:textId="77777777" w:rsidR="005B5532" w:rsidRPr="00FE760F" w:rsidRDefault="005B5532" w:rsidP="007274DE">
            <w:pPr>
              <w:pStyle w:val="TAC"/>
              <w:keepNext w:val="0"/>
              <w:keepLines w:val="0"/>
              <w:rPr>
                <w:lang w:val="en-US"/>
              </w:rPr>
            </w:pPr>
          </w:p>
        </w:tc>
        <w:tc>
          <w:tcPr>
            <w:tcW w:w="706" w:type="dxa"/>
          </w:tcPr>
          <w:p w14:paraId="672E0DC6" w14:textId="77777777" w:rsidR="005B5532" w:rsidRPr="00FE760F" w:rsidRDefault="005B5532" w:rsidP="007274DE">
            <w:pPr>
              <w:pStyle w:val="TAC"/>
              <w:keepNext w:val="0"/>
              <w:keepLines w:val="0"/>
              <w:rPr>
                <w:lang w:val="en-US"/>
              </w:rPr>
            </w:pPr>
          </w:p>
        </w:tc>
        <w:tc>
          <w:tcPr>
            <w:tcW w:w="1131" w:type="dxa"/>
            <w:vAlign w:val="center"/>
          </w:tcPr>
          <w:p w14:paraId="6CD35219" w14:textId="77777777" w:rsidR="005B5532" w:rsidRPr="00FE760F" w:rsidRDefault="005B5532" w:rsidP="007274DE">
            <w:pPr>
              <w:pStyle w:val="TAC"/>
              <w:keepNext w:val="0"/>
              <w:keepLines w:val="0"/>
              <w:rPr>
                <w:bCs/>
                <w:szCs w:val="18"/>
                <w:lang w:val="en-US"/>
              </w:rPr>
            </w:pPr>
          </w:p>
        </w:tc>
        <w:tc>
          <w:tcPr>
            <w:tcW w:w="709" w:type="dxa"/>
            <w:vAlign w:val="center"/>
          </w:tcPr>
          <w:p w14:paraId="02017BE0" w14:textId="77777777" w:rsidR="005B5532" w:rsidRPr="00FE760F" w:rsidRDefault="005B5532" w:rsidP="007274DE">
            <w:pPr>
              <w:pStyle w:val="TAC"/>
              <w:keepNext w:val="0"/>
              <w:keepLines w:val="0"/>
              <w:rPr>
                <w:lang w:val="en-US"/>
              </w:rPr>
            </w:pPr>
          </w:p>
        </w:tc>
      </w:tr>
      <w:tr w:rsidR="005B5532" w:rsidRPr="00FE760F" w14:paraId="2B4FD657" w14:textId="77777777" w:rsidTr="007274DE">
        <w:trPr>
          <w:tblHeader/>
          <w:jc w:val="center"/>
        </w:trPr>
        <w:tc>
          <w:tcPr>
            <w:tcW w:w="1819" w:type="dxa"/>
            <w:vAlign w:val="center"/>
          </w:tcPr>
          <w:p w14:paraId="4A9F31C3" w14:textId="77777777" w:rsidR="005B5532" w:rsidRPr="00FE760F" w:rsidRDefault="005B5532" w:rsidP="007274DE">
            <w:pPr>
              <w:pStyle w:val="TAC"/>
              <w:keepNext w:val="0"/>
              <w:keepLines w:val="0"/>
              <w:rPr>
                <w:lang w:val="en-US"/>
              </w:rPr>
            </w:pPr>
          </w:p>
        </w:tc>
        <w:tc>
          <w:tcPr>
            <w:tcW w:w="1102" w:type="dxa"/>
          </w:tcPr>
          <w:p w14:paraId="5844F4BC"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86DA38A" w14:textId="77777777" w:rsidR="005B5532" w:rsidRPr="00FE760F" w:rsidRDefault="005B5532" w:rsidP="007274DE">
            <w:pPr>
              <w:pStyle w:val="TAC"/>
              <w:keepNext w:val="0"/>
              <w:keepLines w:val="0"/>
              <w:rPr>
                <w:lang w:val="en-US"/>
              </w:rPr>
            </w:pPr>
          </w:p>
        </w:tc>
        <w:tc>
          <w:tcPr>
            <w:tcW w:w="2974" w:type="dxa"/>
            <w:gridSpan w:val="8"/>
            <w:vAlign w:val="center"/>
          </w:tcPr>
          <w:p w14:paraId="5127DDC4" w14:textId="77777777" w:rsidR="005B5532" w:rsidRPr="00FE760F" w:rsidRDefault="005B5532" w:rsidP="007274DE">
            <w:pPr>
              <w:pStyle w:val="TAC"/>
              <w:keepNext w:val="0"/>
              <w:keepLines w:val="0"/>
              <w:rPr>
                <w:bCs/>
                <w:szCs w:val="18"/>
                <w:lang w:val="en-US"/>
              </w:rPr>
            </w:pPr>
          </w:p>
        </w:tc>
        <w:tc>
          <w:tcPr>
            <w:tcW w:w="717" w:type="dxa"/>
            <w:vAlign w:val="center"/>
          </w:tcPr>
          <w:p w14:paraId="017392FB" w14:textId="77777777" w:rsidR="005B5532" w:rsidRPr="00FE760F" w:rsidRDefault="005B5532" w:rsidP="007274DE">
            <w:pPr>
              <w:pStyle w:val="TAC"/>
              <w:keepNext w:val="0"/>
              <w:keepLines w:val="0"/>
              <w:rPr>
                <w:bCs/>
                <w:szCs w:val="18"/>
                <w:lang w:val="en-US"/>
              </w:rPr>
            </w:pPr>
          </w:p>
        </w:tc>
        <w:tc>
          <w:tcPr>
            <w:tcW w:w="712" w:type="dxa"/>
            <w:vAlign w:val="center"/>
          </w:tcPr>
          <w:p w14:paraId="49DA5471" w14:textId="77777777" w:rsidR="005B5532" w:rsidRPr="00FE760F" w:rsidRDefault="005B5532" w:rsidP="007274DE">
            <w:pPr>
              <w:pStyle w:val="TAC"/>
              <w:keepNext w:val="0"/>
              <w:keepLines w:val="0"/>
              <w:rPr>
                <w:bCs/>
                <w:szCs w:val="18"/>
                <w:lang w:val="en-US"/>
              </w:rPr>
            </w:pPr>
          </w:p>
        </w:tc>
        <w:tc>
          <w:tcPr>
            <w:tcW w:w="709" w:type="dxa"/>
            <w:vAlign w:val="center"/>
          </w:tcPr>
          <w:p w14:paraId="57E641CD" w14:textId="77777777" w:rsidR="005B5532" w:rsidRPr="00FE760F" w:rsidRDefault="005B5532" w:rsidP="007274DE">
            <w:pPr>
              <w:pStyle w:val="TAC"/>
              <w:keepNext w:val="0"/>
              <w:keepLines w:val="0"/>
              <w:rPr>
                <w:bCs/>
                <w:szCs w:val="18"/>
                <w:lang w:val="en-US"/>
              </w:rPr>
            </w:pPr>
          </w:p>
        </w:tc>
        <w:tc>
          <w:tcPr>
            <w:tcW w:w="709" w:type="dxa"/>
            <w:vAlign w:val="center"/>
          </w:tcPr>
          <w:p w14:paraId="3777371B" w14:textId="77777777" w:rsidR="005B5532" w:rsidRPr="00FE760F" w:rsidRDefault="005B5532" w:rsidP="007274DE">
            <w:pPr>
              <w:pStyle w:val="TAC"/>
              <w:keepNext w:val="0"/>
              <w:keepLines w:val="0"/>
              <w:rPr>
                <w:bCs/>
                <w:szCs w:val="18"/>
                <w:lang w:val="en-US"/>
              </w:rPr>
            </w:pPr>
          </w:p>
        </w:tc>
        <w:tc>
          <w:tcPr>
            <w:tcW w:w="710" w:type="dxa"/>
            <w:vAlign w:val="center"/>
          </w:tcPr>
          <w:p w14:paraId="7389D448" w14:textId="77777777" w:rsidR="005B5532" w:rsidRPr="00FE760F" w:rsidRDefault="005B5532" w:rsidP="007274DE">
            <w:pPr>
              <w:pStyle w:val="TAC"/>
              <w:keepNext w:val="0"/>
              <w:keepLines w:val="0"/>
              <w:rPr>
                <w:bCs/>
                <w:szCs w:val="18"/>
                <w:lang w:val="en-US"/>
              </w:rPr>
            </w:pPr>
          </w:p>
        </w:tc>
        <w:tc>
          <w:tcPr>
            <w:tcW w:w="709" w:type="dxa"/>
          </w:tcPr>
          <w:p w14:paraId="09A1C752" w14:textId="77777777" w:rsidR="005B5532" w:rsidRPr="00FE760F" w:rsidRDefault="005B5532" w:rsidP="007274DE">
            <w:pPr>
              <w:pStyle w:val="TAC"/>
              <w:keepNext w:val="0"/>
              <w:keepLines w:val="0"/>
              <w:rPr>
                <w:lang w:val="en-US"/>
              </w:rPr>
            </w:pPr>
          </w:p>
        </w:tc>
        <w:tc>
          <w:tcPr>
            <w:tcW w:w="709" w:type="dxa"/>
          </w:tcPr>
          <w:p w14:paraId="1E683D54" w14:textId="77777777" w:rsidR="005B5532" w:rsidRPr="00FE760F" w:rsidRDefault="005B5532" w:rsidP="007274DE">
            <w:pPr>
              <w:pStyle w:val="TAC"/>
              <w:keepNext w:val="0"/>
              <w:keepLines w:val="0"/>
              <w:rPr>
                <w:lang w:val="en-US"/>
              </w:rPr>
            </w:pPr>
          </w:p>
        </w:tc>
        <w:tc>
          <w:tcPr>
            <w:tcW w:w="706" w:type="dxa"/>
          </w:tcPr>
          <w:p w14:paraId="20057D42" w14:textId="77777777" w:rsidR="005B5532" w:rsidRPr="00FE760F" w:rsidRDefault="005B5532" w:rsidP="007274DE">
            <w:pPr>
              <w:pStyle w:val="TAC"/>
              <w:keepNext w:val="0"/>
              <w:keepLines w:val="0"/>
              <w:rPr>
                <w:lang w:val="en-US"/>
              </w:rPr>
            </w:pPr>
          </w:p>
        </w:tc>
        <w:tc>
          <w:tcPr>
            <w:tcW w:w="1131" w:type="dxa"/>
            <w:vAlign w:val="center"/>
          </w:tcPr>
          <w:p w14:paraId="0DA31A3B" w14:textId="77777777" w:rsidR="005B5532" w:rsidRPr="00FE760F" w:rsidRDefault="005B5532" w:rsidP="007274DE">
            <w:pPr>
              <w:pStyle w:val="TAC"/>
              <w:keepNext w:val="0"/>
              <w:keepLines w:val="0"/>
              <w:rPr>
                <w:bCs/>
                <w:szCs w:val="18"/>
                <w:lang w:val="en-US"/>
              </w:rPr>
            </w:pPr>
          </w:p>
        </w:tc>
        <w:tc>
          <w:tcPr>
            <w:tcW w:w="709" w:type="dxa"/>
            <w:vAlign w:val="center"/>
          </w:tcPr>
          <w:p w14:paraId="45320753" w14:textId="77777777" w:rsidR="005B5532" w:rsidRPr="00FE760F" w:rsidRDefault="005B5532" w:rsidP="007274DE">
            <w:pPr>
              <w:pStyle w:val="TAC"/>
              <w:keepNext w:val="0"/>
              <w:keepLines w:val="0"/>
              <w:rPr>
                <w:lang w:val="en-US"/>
              </w:rPr>
            </w:pPr>
          </w:p>
        </w:tc>
      </w:tr>
      <w:tr w:rsidR="005B5532" w:rsidRPr="00FE760F" w14:paraId="676B3373" w14:textId="77777777" w:rsidTr="007274DE">
        <w:trPr>
          <w:tblHeader/>
          <w:jc w:val="center"/>
        </w:trPr>
        <w:tc>
          <w:tcPr>
            <w:tcW w:w="1819" w:type="dxa"/>
            <w:vAlign w:val="center"/>
          </w:tcPr>
          <w:p w14:paraId="30DEA39E" w14:textId="77777777" w:rsidR="005B5532" w:rsidRPr="00FE760F" w:rsidRDefault="005B5532" w:rsidP="007274DE">
            <w:pPr>
              <w:pStyle w:val="TAC"/>
              <w:keepNext w:val="0"/>
              <w:keepLines w:val="0"/>
              <w:rPr>
                <w:lang w:val="en-US"/>
              </w:rPr>
            </w:pPr>
          </w:p>
        </w:tc>
        <w:tc>
          <w:tcPr>
            <w:tcW w:w="1102" w:type="dxa"/>
          </w:tcPr>
          <w:p w14:paraId="6837C055"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DDA7836" w14:textId="77777777" w:rsidR="005B5532" w:rsidRPr="00FE760F" w:rsidRDefault="005B5532" w:rsidP="007274DE">
            <w:pPr>
              <w:pStyle w:val="TAC"/>
              <w:keepNext w:val="0"/>
              <w:keepLines w:val="0"/>
            </w:pPr>
          </w:p>
        </w:tc>
        <w:tc>
          <w:tcPr>
            <w:tcW w:w="1406" w:type="dxa"/>
            <w:gridSpan w:val="5"/>
            <w:vAlign w:val="center"/>
          </w:tcPr>
          <w:p w14:paraId="014288B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0836077" w14:textId="77777777" w:rsidR="005B5532" w:rsidRPr="00FE760F" w:rsidRDefault="005B5532" w:rsidP="007274DE">
            <w:pPr>
              <w:pStyle w:val="TAC"/>
              <w:keepNext w:val="0"/>
              <w:keepLines w:val="0"/>
              <w:rPr>
                <w:bCs/>
                <w:szCs w:val="18"/>
                <w:lang w:val="en-US"/>
              </w:rPr>
            </w:pPr>
          </w:p>
        </w:tc>
        <w:tc>
          <w:tcPr>
            <w:tcW w:w="717" w:type="dxa"/>
            <w:vAlign w:val="center"/>
          </w:tcPr>
          <w:p w14:paraId="7B18B7D4" w14:textId="77777777" w:rsidR="005B5532" w:rsidRPr="00FE760F" w:rsidRDefault="005B5532" w:rsidP="007274DE">
            <w:pPr>
              <w:pStyle w:val="TAC"/>
              <w:keepNext w:val="0"/>
              <w:keepLines w:val="0"/>
              <w:rPr>
                <w:bCs/>
                <w:szCs w:val="18"/>
                <w:lang w:val="en-US"/>
              </w:rPr>
            </w:pPr>
          </w:p>
        </w:tc>
        <w:tc>
          <w:tcPr>
            <w:tcW w:w="712" w:type="dxa"/>
            <w:vAlign w:val="center"/>
          </w:tcPr>
          <w:p w14:paraId="7E513C78" w14:textId="77777777" w:rsidR="005B5532" w:rsidRPr="00FE760F" w:rsidRDefault="005B5532" w:rsidP="007274DE">
            <w:pPr>
              <w:pStyle w:val="TAC"/>
              <w:keepNext w:val="0"/>
              <w:keepLines w:val="0"/>
              <w:rPr>
                <w:bCs/>
                <w:szCs w:val="18"/>
                <w:lang w:val="en-US"/>
              </w:rPr>
            </w:pPr>
          </w:p>
        </w:tc>
        <w:tc>
          <w:tcPr>
            <w:tcW w:w="709" w:type="dxa"/>
            <w:vAlign w:val="center"/>
          </w:tcPr>
          <w:p w14:paraId="0D89BC8F" w14:textId="77777777" w:rsidR="005B5532" w:rsidRPr="00FE760F" w:rsidRDefault="005B5532" w:rsidP="007274DE">
            <w:pPr>
              <w:pStyle w:val="TAC"/>
              <w:keepNext w:val="0"/>
              <w:keepLines w:val="0"/>
              <w:rPr>
                <w:bCs/>
                <w:szCs w:val="18"/>
                <w:lang w:val="en-US"/>
              </w:rPr>
            </w:pPr>
          </w:p>
        </w:tc>
        <w:tc>
          <w:tcPr>
            <w:tcW w:w="709" w:type="dxa"/>
            <w:vAlign w:val="center"/>
          </w:tcPr>
          <w:p w14:paraId="78138240" w14:textId="77777777" w:rsidR="005B5532" w:rsidRPr="00FE760F" w:rsidRDefault="005B5532" w:rsidP="007274DE">
            <w:pPr>
              <w:pStyle w:val="TAC"/>
              <w:keepNext w:val="0"/>
              <w:keepLines w:val="0"/>
              <w:rPr>
                <w:bCs/>
                <w:szCs w:val="18"/>
                <w:lang w:val="en-US"/>
              </w:rPr>
            </w:pPr>
          </w:p>
        </w:tc>
        <w:tc>
          <w:tcPr>
            <w:tcW w:w="710" w:type="dxa"/>
            <w:vAlign w:val="center"/>
          </w:tcPr>
          <w:p w14:paraId="1F78DC52" w14:textId="77777777" w:rsidR="005B5532" w:rsidRPr="00FE760F" w:rsidRDefault="005B5532" w:rsidP="007274DE">
            <w:pPr>
              <w:pStyle w:val="TAC"/>
              <w:keepNext w:val="0"/>
              <w:keepLines w:val="0"/>
              <w:rPr>
                <w:bCs/>
                <w:szCs w:val="18"/>
                <w:lang w:val="en-US"/>
              </w:rPr>
            </w:pPr>
          </w:p>
        </w:tc>
        <w:tc>
          <w:tcPr>
            <w:tcW w:w="709" w:type="dxa"/>
          </w:tcPr>
          <w:p w14:paraId="7AA8EE0F" w14:textId="77777777" w:rsidR="005B5532" w:rsidRPr="00FE760F" w:rsidRDefault="005B5532" w:rsidP="007274DE">
            <w:pPr>
              <w:pStyle w:val="TAC"/>
              <w:keepNext w:val="0"/>
              <w:keepLines w:val="0"/>
              <w:rPr>
                <w:lang w:val="en-US"/>
              </w:rPr>
            </w:pPr>
          </w:p>
        </w:tc>
        <w:tc>
          <w:tcPr>
            <w:tcW w:w="709" w:type="dxa"/>
          </w:tcPr>
          <w:p w14:paraId="3DC19F19" w14:textId="77777777" w:rsidR="005B5532" w:rsidRPr="00FE760F" w:rsidRDefault="005B5532" w:rsidP="007274DE">
            <w:pPr>
              <w:pStyle w:val="TAC"/>
              <w:keepNext w:val="0"/>
              <w:keepLines w:val="0"/>
              <w:rPr>
                <w:lang w:val="en-US"/>
              </w:rPr>
            </w:pPr>
          </w:p>
        </w:tc>
        <w:tc>
          <w:tcPr>
            <w:tcW w:w="706" w:type="dxa"/>
          </w:tcPr>
          <w:p w14:paraId="4801606B" w14:textId="77777777" w:rsidR="005B5532" w:rsidRPr="00FE760F" w:rsidRDefault="005B5532" w:rsidP="007274DE">
            <w:pPr>
              <w:pStyle w:val="TAC"/>
              <w:keepNext w:val="0"/>
              <w:keepLines w:val="0"/>
              <w:rPr>
                <w:lang w:val="en-US"/>
              </w:rPr>
            </w:pPr>
          </w:p>
        </w:tc>
        <w:tc>
          <w:tcPr>
            <w:tcW w:w="1131" w:type="dxa"/>
            <w:vAlign w:val="center"/>
          </w:tcPr>
          <w:p w14:paraId="77DCB6A5" w14:textId="77777777" w:rsidR="005B5532" w:rsidRPr="00FE760F" w:rsidRDefault="005B5532" w:rsidP="007274DE">
            <w:pPr>
              <w:pStyle w:val="TAC"/>
              <w:keepNext w:val="0"/>
              <w:keepLines w:val="0"/>
              <w:rPr>
                <w:bCs/>
                <w:szCs w:val="18"/>
                <w:lang w:val="en-US"/>
              </w:rPr>
            </w:pPr>
          </w:p>
        </w:tc>
        <w:tc>
          <w:tcPr>
            <w:tcW w:w="709" w:type="dxa"/>
            <w:vAlign w:val="center"/>
          </w:tcPr>
          <w:p w14:paraId="6957C69C" w14:textId="77777777" w:rsidR="005B5532" w:rsidRPr="00FE760F" w:rsidRDefault="005B5532" w:rsidP="007274DE">
            <w:pPr>
              <w:pStyle w:val="TAC"/>
              <w:keepNext w:val="0"/>
              <w:keepLines w:val="0"/>
              <w:rPr>
                <w:lang w:val="en-US"/>
              </w:rPr>
            </w:pPr>
          </w:p>
        </w:tc>
      </w:tr>
      <w:tr w:rsidR="005B5532" w:rsidRPr="00FE760F" w14:paraId="1A329890" w14:textId="77777777" w:rsidTr="007274DE">
        <w:trPr>
          <w:tblHeader/>
          <w:jc w:val="center"/>
        </w:trPr>
        <w:tc>
          <w:tcPr>
            <w:tcW w:w="1819" w:type="dxa"/>
            <w:vAlign w:val="center"/>
          </w:tcPr>
          <w:p w14:paraId="16A1A862" w14:textId="77777777" w:rsidR="005B5532" w:rsidRPr="00FE760F" w:rsidRDefault="005B5532" w:rsidP="007274DE">
            <w:pPr>
              <w:pStyle w:val="TAC"/>
              <w:keepNext w:val="0"/>
              <w:keepLines w:val="0"/>
              <w:rPr>
                <w:rFonts w:cs="Arial"/>
                <w:szCs w:val="18"/>
              </w:rPr>
            </w:pPr>
          </w:p>
        </w:tc>
        <w:tc>
          <w:tcPr>
            <w:tcW w:w="1102" w:type="dxa"/>
          </w:tcPr>
          <w:p w14:paraId="52C576C4"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7C6A1BC2" w14:textId="77777777" w:rsidR="005B5532" w:rsidRPr="00FE760F" w:rsidRDefault="005B5532" w:rsidP="007274DE">
            <w:pPr>
              <w:pStyle w:val="TAC"/>
              <w:keepNext w:val="0"/>
              <w:keepLines w:val="0"/>
              <w:rPr>
                <w:rFonts w:cs="Arial"/>
                <w:szCs w:val="18"/>
              </w:rPr>
            </w:pPr>
          </w:p>
        </w:tc>
        <w:tc>
          <w:tcPr>
            <w:tcW w:w="2835" w:type="dxa"/>
            <w:gridSpan w:val="8"/>
            <w:vAlign w:val="center"/>
          </w:tcPr>
          <w:p w14:paraId="0DB7EA86" w14:textId="77777777" w:rsidR="005B5532" w:rsidRPr="00FE760F" w:rsidRDefault="005B5532" w:rsidP="007274DE">
            <w:pPr>
              <w:pStyle w:val="TAC"/>
              <w:keepNext w:val="0"/>
              <w:keepLines w:val="0"/>
              <w:rPr>
                <w:bCs/>
                <w:szCs w:val="18"/>
                <w:lang w:val="en-US"/>
              </w:rPr>
            </w:pPr>
          </w:p>
        </w:tc>
        <w:tc>
          <w:tcPr>
            <w:tcW w:w="712" w:type="dxa"/>
            <w:vAlign w:val="center"/>
          </w:tcPr>
          <w:p w14:paraId="63ACD2B2" w14:textId="77777777" w:rsidR="005B5532" w:rsidRPr="00FE760F" w:rsidRDefault="005B5532" w:rsidP="007274DE">
            <w:pPr>
              <w:pStyle w:val="TAC"/>
              <w:keepNext w:val="0"/>
              <w:keepLines w:val="0"/>
              <w:rPr>
                <w:bCs/>
                <w:szCs w:val="18"/>
                <w:lang w:val="en-US"/>
              </w:rPr>
            </w:pPr>
          </w:p>
        </w:tc>
        <w:tc>
          <w:tcPr>
            <w:tcW w:w="709" w:type="dxa"/>
            <w:vAlign w:val="center"/>
          </w:tcPr>
          <w:p w14:paraId="781BE375" w14:textId="77777777" w:rsidR="005B5532" w:rsidRPr="00FE760F" w:rsidRDefault="005B5532" w:rsidP="007274DE">
            <w:pPr>
              <w:pStyle w:val="TAC"/>
              <w:keepNext w:val="0"/>
              <w:keepLines w:val="0"/>
              <w:rPr>
                <w:bCs/>
                <w:szCs w:val="18"/>
                <w:lang w:val="en-US"/>
              </w:rPr>
            </w:pPr>
          </w:p>
        </w:tc>
        <w:tc>
          <w:tcPr>
            <w:tcW w:w="709" w:type="dxa"/>
            <w:vAlign w:val="center"/>
          </w:tcPr>
          <w:p w14:paraId="60F1F5D0" w14:textId="77777777" w:rsidR="005B5532" w:rsidRPr="00FE760F" w:rsidRDefault="005B5532" w:rsidP="007274DE">
            <w:pPr>
              <w:pStyle w:val="TAC"/>
              <w:keepNext w:val="0"/>
              <w:keepLines w:val="0"/>
              <w:rPr>
                <w:bCs/>
                <w:szCs w:val="18"/>
                <w:lang w:val="en-US"/>
              </w:rPr>
            </w:pPr>
          </w:p>
        </w:tc>
        <w:tc>
          <w:tcPr>
            <w:tcW w:w="710" w:type="dxa"/>
            <w:vAlign w:val="center"/>
          </w:tcPr>
          <w:p w14:paraId="3D702592" w14:textId="77777777" w:rsidR="005B5532" w:rsidRPr="00FE760F" w:rsidRDefault="005B5532" w:rsidP="007274DE">
            <w:pPr>
              <w:pStyle w:val="TAC"/>
              <w:keepNext w:val="0"/>
              <w:keepLines w:val="0"/>
              <w:rPr>
                <w:bCs/>
                <w:szCs w:val="18"/>
                <w:lang w:val="en-US"/>
              </w:rPr>
            </w:pPr>
          </w:p>
        </w:tc>
        <w:tc>
          <w:tcPr>
            <w:tcW w:w="709" w:type="dxa"/>
          </w:tcPr>
          <w:p w14:paraId="125E394B" w14:textId="77777777" w:rsidR="005B5532" w:rsidRPr="00FE760F" w:rsidRDefault="005B5532" w:rsidP="007274DE">
            <w:pPr>
              <w:pStyle w:val="TAC"/>
              <w:keepNext w:val="0"/>
              <w:keepLines w:val="0"/>
              <w:rPr>
                <w:lang w:val="en-US"/>
              </w:rPr>
            </w:pPr>
          </w:p>
        </w:tc>
        <w:tc>
          <w:tcPr>
            <w:tcW w:w="709" w:type="dxa"/>
          </w:tcPr>
          <w:p w14:paraId="43C8B143" w14:textId="77777777" w:rsidR="005B5532" w:rsidRPr="00FE760F" w:rsidRDefault="005B5532" w:rsidP="007274DE">
            <w:pPr>
              <w:pStyle w:val="TAC"/>
              <w:keepNext w:val="0"/>
              <w:keepLines w:val="0"/>
              <w:rPr>
                <w:lang w:val="en-US"/>
              </w:rPr>
            </w:pPr>
          </w:p>
        </w:tc>
        <w:tc>
          <w:tcPr>
            <w:tcW w:w="706" w:type="dxa"/>
          </w:tcPr>
          <w:p w14:paraId="054527F7" w14:textId="77777777" w:rsidR="005B5532" w:rsidRPr="00FE760F" w:rsidRDefault="005B5532" w:rsidP="007274DE">
            <w:pPr>
              <w:pStyle w:val="TAC"/>
              <w:keepNext w:val="0"/>
              <w:keepLines w:val="0"/>
              <w:rPr>
                <w:lang w:val="en-US"/>
              </w:rPr>
            </w:pPr>
          </w:p>
        </w:tc>
        <w:tc>
          <w:tcPr>
            <w:tcW w:w="1131" w:type="dxa"/>
            <w:vAlign w:val="center"/>
          </w:tcPr>
          <w:p w14:paraId="491AF34A" w14:textId="77777777" w:rsidR="005B5532" w:rsidRPr="00FE760F" w:rsidRDefault="005B5532" w:rsidP="007274DE">
            <w:pPr>
              <w:pStyle w:val="TAC"/>
              <w:keepNext w:val="0"/>
              <w:keepLines w:val="0"/>
              <w:rPr>
                <w:lang w:val="en-US"/>
              </w:rPr>
            </w:pPr>
          </w:p>
        </w:tc>
        <w:tc>
          <w:tcPr>
            <w:tcW w:w="709" w:type="dxa"/>
            <w:vAlign w:val="center"/>
          </w:tcPr>
          <w:p w14:paraId="29F43F71" w14:textId="77777777" w:rsidR="005B5532" w:rsidRPr="00FE760F" w:rsidRDefault="005B5532" w:rsidP="007274DE">
            <w:pPr>
              <w:pStyle w:val="TAC"/>
              <w:keepNext w:val="0"/>
              <w:keepLines w:val="0"/>
              <w:rPr>
                <w:lang w:val="en-US"/>
              </w:rPr>
            </w:pPr>
          </w:p>
        </w:tc>
      </w:tr>
      <w:tr w:rsidR="005B5532" w:rsidRPr="00FE760F" w14:paraId="0BB2152A" w14:textId="77777777" w:rsidTr="007274DE">
        <w:trPr>
          <w:tblHeader/>
          <w:jc w:val="center"/>
        </w:trPr>
        <w:tc>
          <w:tcPr>
            <w:tcW w:w="1819" w:type="dxa"/>
            <w:vAlign w:val="center"/>
          </w:tcPr>
          <w:p w14:paraId="22137CDE" w14:textId="77777777" w:rsidR="005B5532" w:rsidRPr="00FE760F" w:rsidRDefault="005B5532" w:rsidP="007274DE">
            <w:pPr>
              <w:pStyle w:val="TAC"/>
              <w:keepNext w:val="0"/>
              <w:keepLines w:val="0"/>
              <w:rPr>
                <w:rFonts w:cs="Arial"/>
                <w:szCs w:val="18"/>
                <w:lang w:val="sv-SE"/>
              </w:rPr>
            </w:pPr>
          </w:p>
        </w:tc>
        <w:tc>
          <w:tcPr>
            <w:tcW w:w="1102" w:type="dxa"/>
          </w:tcPr>
          <w:p w14:paraId="60AA1F19"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7977E2BD" w14:textId="77777777" w:rsidR="005B5532" w:rsidRPr="00FE760F" w:rsidRDefault="005B5532" w:rsidP="007274DE">
            <w:pPr>
              <w:pStyle w:val="TAC"/>
              <w:keepNext w:val="0"/>
              <w:keepLines w:val="0"/>
              <w:rPr>
                <w:rFonts w:cs="Arial"/>
                <w:szCs w:val="18"/>
              </w:rPr>
            </w:pPr>
          </w:p>
        </w:tc>
        <w:tc>
          <w:tcPr>
            <w:tcW w:w="1424" w:type="dxa"/>
            <w:gridSpan w:val="5"/>
            <w:vAlign w:val="center"/>
          </w:tcPr>
          <w:p w14:paraId="074252A4" w14:textId="77777777" w:rsidR="005B5532" w:rsidRPr="00FE760F" w:rsidRDefault="005B5532" w:rsidP="007274DE">
            <w:pPr>
              <w:pStyle w:val="TAC"/>
              <w:keepNext w:val="0"/>
              <w:keepLines w:val="0"/>
              <w:rPr>
                <w:bCs/>
                <w:szCs w:val="18"/>
                <w:lang w:val="en-US"/>
              </w:rPr>
            </w:pPr>
          </w:p>
        </w:tc>
        <w:tc>
          <w:tcPr>
            <w:tcW w:w="717" w:type="dxa"/>
            <w:vAlign w:val="center"/>
          </w:tcPr>
          <w:p w14:paraId="1669194D" w14:textId="77777777" w:rsidR="005B5532" w:rsidRPr="00FE760F" w:rsidRDefault="005B5532" w:rsidP="007274DE">
            <w:pPr>
              <w:pStyle w:val="TAC"/>
              <w:keepNext w:val="0"/>
              <w:keepLines w:val="0"/>
              <w:rPr>
                <w:bCs/>
                <w:szCs w:val="18"/>
                <w:lang w:val="en-US"/>
              </w:rPr>
            </w:pPr>
          </w:p>
        </w:tc>
        <w:tc>
          <w:tcPr>
            <w:tcW w:w="712" w:type="dxa"/>
            <w:vAlign w:val="center"/>
          </w:tcPr>
          <w:p w14:paraId="58FC4988" w14:textId="77777777" w:rsidR="005B5532" w:rsidRPr="00FE760F" w:rsidRDefault="005B5532" w:rsidP="007274DE">
            <w:pPr>
              <w:pStyle w:val="TAC"/>
              <w:keepNext w:val="0"/>
              <w:keepLines w:val="0"/>
              <w:rPr>
                <w:bCs/>
                <w:szCs w:val="18"/>
                <w:lang w:val="en-US"/>
              </w:rPr>
            </w:pPr>
          </w:p>
        </w:tc>
        <w:tc>
          <w:tcPr>
            <w:tcW w:w="709" w:type="dxa"/>
            <w:vAlign w:val="center"/>
          </w:tcPr>
          <w:p w14:paraId="619DC6D6" w14:textId="77777777" w:rsidR="005B5532" w:rsidRPr="00FE760F" w:rsidRDefault="005B5532" w:rsidP="007274DE">
            <w:pPr>
              <w:pStyle w:val="TAC"/>
              <w:keepNext w:val="0"/>
              <w:keepLines w:val="0"/>
              <w:rPr>
                <w:bCs/>
                <w:szCs w:val="18"/>
                <w:lang w:val="en-US"/>
              </w:rPr>
            </w:pPr>
          </w:p>
        </w:tc>
        <w:tc>
          <w:tcPr>
            <w:tcW w:w="709" w:type="dxa"/>
            <w:vAlign w:val="center"/>
          </w:tcPr>
          <w:p w14:paraId="7CE1F72D" w14:textId="77777777" w:rsidR="005B5532" w:rsidRPr="00FE760F" w:rsidRDefault="005B5532" w:rsidP="007274DE">
            <w:pPr>
              <w:pStyle w:val="TAC"/>
              <w:keepNext w:val="0"/>
              <w:keepLines w:val="0"/>
              <w:rPr>
                <w:bCs/>
                <w:szCs w:val="18"/>
                <w:lang w:val="en-US"/>
              </w:rPr>
            </w:pPr>
          </w:p>
        </w:tc>
        <w:tc>
          <w:tcPr>
            <w:tcW w:w="710" w:type="dxa"/>
            <w:vAlign w:val="center"/>
          </w:tcPr>
          <w:p w14:paraId="03D467B9" w14:textId="77777777" w:rsidR="005B5532" w:rsidRPr="00FE760F" w:rsidRDefault="005B5532" w:rsidP="007274DE">
            <w:pPr>
              <w:pStyle w:val="TAC"/>
              <w:keepNext w:val="0"/>
              <w:keepLines w:val="0"/>
              <w:rPr>
                <w:bCs/>
                <w:szCs w:val="18"/>
                <w:lang w:val="en-US"/>
              </w:rPr>
            </w:pPr>
          </w:p>
        </w:tc>
        <w:tc>
          <w:tcPr>
            <w:tcW w:w="709" w:type="dxa"/>
          </w:tcPr>
          <w:p w14:paraId="069BC6C1" w14:textId="77777777" w:rsidR="005B5532" w:rsidRPr="00FE760F" w:rsidRDefault="005B5532" w:rsidP="007274DE">
            <w:pPr>
              <w:pStyle w:val="TAC"/>
              <w:keepNext w:val="0"/>
              <w:keepLines w:val="0"/>
              <w:rPr>
                <w:lang w:val="en-US"/>
              </w:rPr>
            </w:pPr>
          </w:p>
        </w:tc>
        <w:tc>
          <w:tcPr>
            <w:tcW w:w="709" w:type="dxa"/>
          </w:tcPr>
          <w:p w14:paraId="2124837A" w14:textId="77777777" w:rsidR="005B5532" w:rsidRPr="00FE760F" w:rsidRDefault="005B5532" w:rsidP="007274DE">
            <w:pPr>
              <w:pStyle w:val="TAC"/>
              <w:keepNext w:val="0"/>
              <w:keepLines w:val="0"/>
              <w:rPr>
                <w:lang w:val="en-US"/>
              </w:rPr>
            </w:pPr>
          </w:p>
        </w:tc>
        <w:tc>
          <w:tcPr>
            <w:tcW w:w="706" w:type="dxa"/>
          </w:tcPr>
          <w:p w14:paraId="10D49CFD" w14:textId="77777777" w:rsidR="005B5532" w:rsidRPr="00FE760F" w:rsidRDefault="005B5532" w:rsidP="007274DE">
            <w:pPr>
              <w:pStyle w:val="TAC"/>
              <w:keepNext w:val="0"/>
              <w:keepLines w:val="0"/>
              <w:rPr>
                <w:lang w:val="en-US"/>
              </w:rPr>
            </w:pPr>
          </w:p>
        </w:tc>
        <w:tc>
          <w:tcPr>
            <w:tcW w:w="1131" w:type="dxa"/>
            <w:vAlign w:val="center"/>
          </w:tcPr>
          <w:p w14:paraId="47975C31" w14:textId="77777777" w:rsidR="005B5532" w:rsidRPr="00FE760F" w:rsidRDefault="005B5532" w:rsidP="007274DE">
            <w:pPr>
              <w:pStyle w:val="TAC"/>
              <w:keepNext w:val="0"/>
              <w:keepLines w:val="0"/>
              <w:rPr>
                <w:lang w:val="en-US"/>
              </w:rPr>
            </w:pPr>
          </w:p>
        </w:tc>
        <w:tc>
          <w:tcPr>
            <w:tcW w:w="709" w:type="dxa"/>
            <w:vAlign w:val="center"/>
          </w:tcPr>
          <w:p w14:paraId="14B8AC2E" w14:textId="77777777" w:rsidR="005B5532" w:rsidRPr="00FE760F" w:rsidRDefault="005B5532" w:rsidP="007274DE">
            <w:pPr>
              <w:pStyle w:val="TAC"/>
              <w:keepNext w:val="0"/>
              <w:keepLines w:val="0"/>
              <w:rPr>
                <w:lang w:val="en-US"/>
              </w:rPr>
            </w:pPr>
          </w:p>
        </w:tc>
      </w:tr>
      <w:tr w:rsidR="005B5532" w:rsidRPr="00FE760F" w14:paraId="69B79CEA" w14:textId="77777777" w:rsidTr="007274DE">
        <w:trPr>
          <w:tblHeader/>
          <w:jc w:val="center"/>
        </w:trPr>
        <w:tc>
          <w:tcPr>
            <w:tcW w:w="1819" w:type="dxa"/>
            <w:vAlign w:val="center"/>
          </w:tcPr>
          <w:p w14:paraId="49E2A56E" w14:textId="77777777" w:rsidR="005B5532" w:rsidRPr="00FE760F" w:rsidRDefault="005B5532" w:rsidP="007274DE">
            <w:pPr>
              <w:pStyle w:val="TAC"/>
              <w:keepNext w:val="0"/>
              <w:keepLines w:val="0"/>
              <w:rPr>
                <w:rFonts w:cs="Arial"/>
                <w:szCs w:val="18"/>
                <w:lang w:val="sv-SE"/>
              </w:rPr>
            </w:pPr>
          </w:p>
        </w:tc>
        <w:tc>
          <w:tcPr>
            <w:tcW w:w="1102" w:type="dxa"/>
          </w:tcPr>
          <w:p w14:paraId="16F13725"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3EDD332D"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470109AF" w14:textId="77777777" w:rsidR="005B5532" w:rsidRPr="00FE760F" w:rsidRDefault="005B5532" w:rsidP="007274DE">
            <w:pPr>
              <w:pStyle w:val="TAC"/>
              <w:keepNext w:val="0"/>
              <w:keepLines w:val="0"/>
              <w:rPr>
                <w:bCs/>
                <w:szCs w:val="18"/>
                <w:lang w:val="en-US"/>
              </w:rPr>
            </w:pPr>
          </w:p>
        </w:tc>
        <w:tc>
          <w:tcPr>
            <w:tcW w:w="712" w:type="dxa"/>
            <w:vAlign w:val="center"/>
          </w:tcPr>
          <w:p w14:paraId="0DDD4B3B" w14:textId="77777777" w:rsidR="005B5532" w:rsidRPr="00FE760F" w:rsidRDefault="005B5532" w:rsidP="007274DE">
            <w:pPr>
              <w:pStyle w:val="TAC"/>
              <w:keepNext w:val="0"/>
              <w:keepLines w:val="0"/>
              <w:rPr>
                <w:bCs/>
                <w:szCs w:val="18"/>
                <w:lang w:val="en-US"/>
              </w:rPr>
            </w:pPr>
          </w:p>
        </w:tc>
        <w:tc>
          <w:tcPr>
            <w:tcW w:w="709" w:type="dxa"/>
            <w:vAlign w:val="center"/>
          </w:tcPr>
          <w:p w14:paraId="7D9BC2F0" w14:textId="77777777" w:rsidR="005B5532" w:rsidRPr="00FE760F" w:rsidRDefault="005B5532" w:rsidP="007274DE">
            <w:pPr>
              <w:pStyle w:val="TAC"/>
              <w:keepNext w:val="0"/>
              <w:keepLines w:val="0"/>
              <w:rPr>
                <w:bCs/>
                <w:szCs w:val="18"/>
                <w:lang w:val="en-US"/>
              </w:rPr>
            </w:pPr>
          </w:p>
        </w:tc>
        <w:tc>
          <w:tcPr>
            <w:tcW w:w="709" w:type="dxa"/>
            <w:vAlign w:val="center"/>
          </w:tcPr>
          <w:p w14:paraId="5B926D58" w14:textId="77777777" w:rsidR="005B5532" w:rsidRPr="00FE760F" w:rsidRDefault="005B5532" w:rsidP="007274DE">
            <w:pPr>
              <w:pStyle w:val="TAC"/>
              <w:keepNext w:val="0"/>
              <w:keepLines w:val="0"/>
              <w:rPr>
                <w:bCs/>
                <w:szCs w:val="18"/>
                <w:lang w:val="en-US"/>
              </w:rPr>
            </w:pPr>
          </w:p>
        </w:tc>
        <w:tc>
          <w:tcPr>
            <w:tcW w:w="710" w:type="dxa"/>
            <w:vAlign w:val="center"/>
          </w:tcPr>
          <w:p w14:paraId="1B79A210" w14:textId="77777777" w:rsidR="005B5532" w:rsidRPr="00FE760F" w:rsidRDefault="005B5532" w:rsidP="007274DE">
            <w:pPr>
              <w:pStyle w:val="TAC"/>
              <w:keepNext w:val="0"/>
              <w:keepLines w:val="0"/>
              <w:rPr>
                <w:bCs/>
                <w:szCs w:val="18"/>
                <w:lang w:val="en-US"/>
              </w:rPr>
            </w:pPr>
          </w:p>
        </w:tc>
        <w:tc>
          <w:tcPr>
            <w:tcW w:w="709" w:type="dxa"/>
          </w:tcPr>
          <w:p w14:paraId="244AF22B" w14:textId="77777777" w:rsidR="005B5532" w:rsidRPr="00FE760F" w:rsidRDefault="005B5532" w:rsidP="007274DE">
            <w:pPr>
              <w:pStyle w:val="TAC"/>
              <w:keepNext w:val="0"/>
              <w:keepLines w:val="0"/>
              <w:rPr>
                <w:lang w:val="en-US"/>
              </w:rPr>
            </w:pPr>
          </w:p>
        </w:tc>
        <w:tc>
          <w:tcPr>
            <w:tcW w:w="709" w:type="dxa"/>
          </w:tcPr>
          <w:p w14:paraId="6A39117E" w14:textId="77777777" w:rsidR="005B5532" w:rsidRPr="00FE760F" w:rsidRDefault="005B5532" w:rsidP="007274DE">
            <w:pPr>
              <w:pStyle w:val="TAC"/>
              <w:keepNext w:val="0"/>
              <w:keepLines w:val="0"/>
              <w:rPr>
                <w:lang w:val="en-US"/>
              </w:rPr>
            </w:pPr>
          </w:p>
        </w:tc>
        <w:tc>
          <w:tcPr>
            <w:tcW w:w="706" w:type="dxa"/>
          </w:tcPr>
          <w:p w14:paraId="2A60FF9E" w14:textId="77777777" w:rsidR="005B5532" w:rsidRPr="00FE760F" w:rsidRDefault="005B5532" w:rsidP="007274DE">
            <w:pPr>
              <w:pStyle w:val="TAC"/>
              <w:keepNext w:val="0"/>
              <w:keepLines w:val="0"/>
              <w:rPr>
                <w:lang w:val="en-US"/>
              </w:rPr>
            </w:pPr>
          </w:p>
        </w:tc>
        <w:tc>
          <w:tcPr>
            <w:tcW w:w="1131" w:type="dxa"/>
            <w:vAlign w:val="center"/>
          </w:tcPr>
          <w:p w14:paraId="663B1900" w14:textId="77777777" w:rsidR="005B5532" w:rsidRPr="00FE760F" w:rsidRDefault="005B5532" w:rsidP="007274DE">
            <w:pPr>
              <w:pStyle w:val="TAC"/>
              <w:keepNext w:val="0"/>
              <w:keepLines w:val="0"/>
              <w:rPr>
                <w:lang w:val="en-US"/>
              </w:rPr>
            </w:pPr>
          </w:p>
        </w:tc>
        <w:tc>
          <w:tcPr>
            <w:tcW w:w="709" w:type="dxa"/>
            <w:vAlign w:val="center"/>
          </w:tcPr>
          <w:p w14:paraId="043B1595" w14:textId="77777777" w:rsidR="005B5532" w:rsidRPr="00FE760F" w:rsidRDefault="005B5532" w:rsidP="007274DE">
            <w:pPr>
              <w:pStyle w:val="TAC"/>
              <w:keepNext w:val="0"/>
              <w:keepLines w:val="0"/>
              <w:rPr>
                <w:lang w:val="en-US"/>
              </w:rPr>
            </w:pPr>
          </w:p>
        </w:tc>
      </w:tr>
      <w:tr w:rsidR="005B5532" w:rsidRPr="00FE760F" w14:paraId="7D1DA331" w14:textId="77777777" w:rsidTr="007274DE">
        <w:trPr>
          <w:tblHeader/>
          <w:jc w:val="center"/>
        </w:trPr>
        <w:tc>
          <w:tcPr>
            <w:tcW w:w="1819" w:type="dxa"/>
            <w:vAlign w:val="center"/>
          </w:tcPr>
          <w:p w14:paraId="440BA828" w14:textId="77777777" w:rsidR="005B5532" w:rsidRPr="00FE760F" w:rsidRDefault="005B5532" w:rsidP="007274DE">
            <w:pPr>
              <w:pStyle w:val="TAC"/>
              <w:keepNext w:val="0"/>
              <w:keepLines w:val="0"/>
              <w:rPr>
                <w:rFonts w:cs="Arial"/>
                <w:szCs w:val="18"/>
                <w:lang w:val="sv-SE"/>
              </w:rPr>
            </w:pPr>
          </w:p>
        </w:tc>
        <w:tc>
          <w:tcPr>
            <w:tcW w:w="1102" w:type="dxa"/>
          </w:tcPr>
          <w:p w14:paraId="0E3ED6A2" w14:textId="77777777" w:rsidR="005B5532" w:rsidRPr="00FE760F" w:rsidRDefault="005B5532" w:rsidP="007274DE">
            <w:pPr>
              <w:pStyle w:val="TAC"/>
              <w:keepNext w:val="0"/>
              <w:keepLines w:val="0"/>
              <w:rPr>
                <w:rFonts w:cs="Arial"/>
                <w:szCs w:val="18"/>
                <w:lang w:val="en-US" w:eastAsia="ko-KR"/>
              </w:rPr>
            </w:pPr>
          </w:p>
        </w:tc>
        <w:tc>
          <w:tcPr>
            <w:tcW w:w="5146" w:type="dxa"/>
            <w:gridSpan w:val="11"/>
            <w:shd w:val="clear" w:color="auto" w:fill="auto"/>
            <w:vAlign w:val="center"/>
          </w:tcPr>
          <w:p w14:paraId="1BBCBF00" w14:textId="77777777" w:rsidR="005B5532" w:rsidRPr="00FE760F" w:rsidRDefault="005B5532" w:rsidP="007274DE">
            <w:pPr>
              <w:pStyle w:val="TAC"/>
              <w:keepNext w:val="0"/>
              <w:keepLines w:val="0"/>
              <w:rPr>
                <w:bCs/>
                <w:szCs w:val="18"/>
                <w:lang w:val="en-US"/>
              </w:rPr>
            </w:pPr>
          </w:p>
        </w:tc>
        <w:tc>
          <w:tcPr>
            <w:tcW w:w="1429" w:type="dxa"/>
            <w:gridSpan w:val="2"/>
            <w:vAlign w:val="center"/>
          </w:tcPr>
          <w:p w14:paraId="32F814AE" w14:textId="77777777" w:rsidR="005B5532" w:rsidRPr="00FE760F" w:rsidRDefault="005B5532" w:rsidP="007274DE">
            <w:pPr>
              <w:pStyle w:val="TAC"/>
              <w:keepNext w:val="0"/>
              <w:keepLines w:val="0"/>
              <w:rPr>
                <w:bCs/>
                <w:szCs w:val="18"/>
                <w:lang w:val="en-US"/>
              </w:rPr>
            </w:pPr>
          </w:p>
        </w:tc>
        <w:tc>
          <w:tcPr>
            <w:tcW w:w="709" w:type="dxa"/>
            <w:vAlign w:val="center"/>
          </w:tcPr>
          <w:p w14:paraId="723E1B18" w14:textId="77777777" w:rsidR="005B5532" w:rsidRPr="00FE760F" w:rsidRDefault="005B5532" w:rsidP="007274DE">
            <w:pPr>
              <w:pStyle w:val="TAC"/>
              <w:keepNext w:val="0"/>
              <w:keepLines w:val="0"/>
              <w:rPr>
                <w:bCs/>
                <w:szCs w:val="18"/>
                <w:lang w:val="en-US"/>
              </w:rPr>
            </w:pPr>
          </w:p>
        </w:tc>
        <w:tc>
          <w:tcPr>
            <w:tcW w:w="709" w:type="dxa"/>
            <w:vAlign w:val="center"/>
          </w:tcPr>
          <w:p w14:paraId="53A25749" w14:textId="77777777" w:rsidR="005B5532" w:rsidRPr="00FE760F" w:rsidRDefault="005B5532" w:rsidP="007274DE">
            <w:pPr>
              <w:pStyle w:val="TAC"/>
              <w:keepNext w:val="0"/>
              <w:keepLines w:val="0"/>
              <w:rPr>
                <w:bCs/>
                <w:szCs w:val="18"/>
                <w:lang w:val="en-US"/>
              </w:rPr>
            </w:pPr>
          </w:p>
        </w:tc>
        <w:tc>
          <w:tcPr>
            <w:tcW w:w="710" w:type="dxa"/>
            <w:vAlign w:val="center"/>
          </w:tcPr>
          <w:p w14:paraId="15FB7732" w14:textId="77777777" w:rsidR="005B5532" w:rsidRPr="00FE760F" w:rsidRDefault="005B5532" w:rsidP="007274DE">
            <w:pPr>
              <w:pStyle w:val="TAC"/>
              <w:keepNext w:val="0"/>
              <w:keepLines w:val="0"/>
              <w:rPr>
                <w:bCs/>
                <w:szCs w:val="18"/>
                <w:lang w:val="en-US"/>
              </w:rPr>
            </w:pPr>
          </w:p>
        </w:tc>
        <w:tc>
          <w:tcPr>
            <w:tcW w:w="709" w:type="dxa"/>
          </w:tcPr>
          <w:p w14:paraId="6B186D50" w14:textId="77777777" w:rsidR="005B5532" w:rsidRPr="00FE760F" w:rsidRDefault="005B5532" w:rsidP="007274DE">
            <w:pPr>
              <w:pStyle w:val="TAC"/>
              <w:keepNext w:val="0"/>
              <w:keepLines w:val="0"/>
              <w:rPr>
                <w:lang w:val="en-US"/>
              </w:rPr>
            </w:pPr>
          </w:p>
        </w:tc>
        <w:tc>
          <w:tcPr>
            <w:tcW w:w="709" w:type="dxa"/>
          </w:tcPr>
          <w:p w14:paraId="23268017" w14:textId="77777777" w:rsidR="005B5532" w:rsidRPr="00FE760F" w:rsidRDefault="005B5532" w:rsidP="007274DE">
            <w:pPr>
              <w:pStyle w:val="TAC"/>
              <w:keepNext w:val="0"/>
              <w:keepLines w:val="0"/>
              <w:rPr>
                <w:lang w:val="en-US"/>
              </w:rPr>
            </w:pPr>
          </w:p>
        </w:tc>
        <w:tc>
          <w:tcPr>
            <w:tcW w:w="706" w:type="dxa"/>
          </w:tcPr>
          <w:p w14:paraId="170CA6BC" w14:textId="77777777" w:rsidR="005B5532" w:rsidRPr="00FE760F" w:rsidRDefault="005B5532" w:rsidP="007274DE">
            <w:pPr>
              <w:pStyle w:val="TAC"/>
              <w:keepNext w:val="0"/>
              <w:keepLines w:val="0"/>
              <w:rPr>
                <w:lang w:val="en-US"/>
              </w:rPr>
            </w:pPr>
          </w:p>
        </w:tc>
        <w:tc>
          <w:tcPr>
            <w:tcW w:w="1131" w:type="dxa"/>
            <w:vAlign w:val="center"/>
          </w:tcPr>
          <w:p w14:paraId="5B652C7F" w14:textId="77777777" w:rsidR="005B5532" w:rsidRPr="00FE760F" w:rsidRDefault="005B5532" w:rsidP="007274DE">
            <w:pPr>
              <w:pStyle w:val="TAC"/>
              <w:keepNext w:val="0"/>
              <w:keepLines w:val="0"/>
              <w:rPr>
                <w:lang w:val="en-US"/>
              </w:rPr>
            </w:pPr>
          </w:p>
        </w:tc>
        <w:tc>
          <w:tcPr>
            <w:tcW w:w="709" w:type="dxa"/>
            <w:vAlign w:val="center"/>
          </w:tcPr>
          <w:p w14:paraId="5368F8CD" w14:textId="77777777" w:rsidR="005B5532" w:rsidRPr="00FE760F" w:rsidRDefault="005B5532" w:rsidP="007274DE">
            <w:pPr>
              <w:pStyle w:val="TAC"/>
              <w:keepNext w:val="0"/>
              <w:keepLines w:val="0"/>
              <w:rPr>
                <w:lang w:val="en-US"/>
              </w:rPr>
            </w:pPr>
          </w:p>
        </w:tc>
      </w:tr>
      <w:tr w:rsidR="005B5532" w:rsidRPr="00FE760F" w14:paraId="19B76AE9" w14:textId="77777777" w:rsidTr="007274DE">
        <w:trPr>
          <w:tblHeader/>
          <w:jc w:val="center"/>
        </w:trPr>
        <w:tc>
          <w:tcPr>
            <w:tcW w:w="1819" w:type="dxa"/>
            <w:vAlign w:val="center"/>
          </w:tcPr>
          <w:p w14:paraId="750A7D04" w14:textId="77777777" w:rsidR="005B5532" w:rsidRPr="00FE760F" w:rsidRDefault="005B5532" w:rsidP="007274DE">
            <w:pPr>
              <w:pStyle w:val="TAC"/>
              <w:keepNext w:val="0"/>
              <w:keepLines w:val="0"/>
              <w:rPr>
                <w:rFonts w:cs="Arial"/>
                <w:szCs w:val="18"/>
                <w:lang w:val="sv-SE"/>
              </w:rPr>
            </w:pPr>
          </w:p>
        </w:tc>
        <w:tc>
          <w:tcPr>
            <w:tcW w:w="1102" w:type="dxa"/>
          </w:tcPr>
          <w:p w14:paraId="2E6B0A26" w14:textId="77777777" w:rsidR="005B5532" w:rsidRPr="00FE760F" w:rsidRDefault="005B5532" w:rsidP="007274DE">
            <w:pPr>
              <w:pStyle w:val="TAC"/>
              <w:keepNext w:val="0"/>
              <w:keepLines w:val="0"/>
              <w:rPr>
                <w:rFonts w:cs="Arial"/>
                <w:szCs w:val="18"/>
                <w:lang w:val="en-US" w:eastAsia="ko-KR"/>
              </w:rPr>
            </w:pPr>
          </w:p>
        </w:tc>
        <w:tc>
          <w:tcPr>
            <w:tcW w:w="5863" w:type="dxa"/>
            <w:gridSpan w:val="12"/>
            <w:shd w:val="clear" w:color="auto" w:fill="auto"/>
            <w:vAlign w:val="center"/>
          </w:tcPr>
          <w:p w14:paraId="5B712BD8" w14:textId="77777777" w:rsidR="005B5532" w:rsidRPr="00FE760F" w:rsidRDefault="005B5532" w:rsidP="007274DE">
            <w:pPr>
              <w:pStyle w:val="TAC"/>
              <w:keepNext w:val="0"/>
              <w:keepLines w:val="0"/>
              <w:rPr>
                <w:bCs/>
                <w:szCs w:val="18"/>
                <w:lang w:val="en-US"/>
              </w:rPr>
            </w:pPr>
          </w:p>
        </w:tc>
        <w:tc>
          <w:tcPr>
            <w:tcW w:w="1421" w:type="dxa"/>
            <w:gridSpan w:val="2"/>
            <w:vAlign w:val="center"/>
          </w:tcPr>
          <w:p w14:paraId="1FABE7B8" w14:textId="77777777" w:rsidR="005B5532" w:rsidRPr="00FE760F" w:rsidRDefault="005B5532" w:rsidP="007274DE">
            <w:pPr>
              <w:pStyle w:val="TAC"/>
              <w:keepNext w:val="0"/>
              <w:keepLines w:val="0"/>
              <w:rPr>
                <w:bCs/>
                <w:szCs w:val="18"/>
                <w:lang w:val="en-US"/>
              </w:rPr>
            </w:pPr>
          </w:p>
        </w:tc>
        <w:tc>
          <w:tcPr>
            <w:tcW w:w="709" w:type="dxa"/>
            <w:vAlign w:val="center"/>
          </w:tcPr>
          <w:p w14:paraId="20E5470D" w14:textId="77777777" w:rsidR="005B5532" w:rsidRPr="00FE760F" w:rsidRDefault="005B5532" w:rsidP="007274DE">
            <w:pPr>
              <w:pStyle w:val="TAC"/>
              <w:keepNext w:val="0"/>
              <w:keepLines w:val="0"/>
              <w:rPr>
                <w:bCs/>
                <w:szCs w:val="18"/>
                <w:lang w:val="en-US"/>
              </w:rPr>
            </w:pPr>
          </w:p>
        </w:tc>
        <w:tc>
          <w:tcPr>
            <w:tcW w:w="710" w:type="dxa"/>
            <w:vAlign w:val="center"/>
          </w:tcPr>
          <w:p w14:paraId="16E382F6" w14:textId="77777777" w:rsidR="005B5532" w:rsidRPr="00FE760F" w:rsidRDefault="005B5532" w:rsidP="007274DE">
            <w:pPr>
              <w:pStyle w:val="TAC"/>
              <w:keepNext w:val="0"/>
              <w:keepLines w:val="0"/>
              <w:rPr>
                <w:bCs/>
                <w:szCs w:val="18"/>
                <w:lang w:val="en-US"/>
              </w:rPr>
            </w:pPr>
          </w:p>
        </w:tc>
        <w:tc>
          <w:tcPr>
            <w:tcW w:w="709" w:type="dxa"/>
          </w:tcPr>
          <w:p w14:paraId="3123C48D" w14:textId="77777777" w:rsidR="005B5532" w:rsidRPr="00FE760F" w:rsidRDefault="005B5532" w:rsidP="007274DE">
            <w:pPr>
              <w:pStyle w:val="TAC"/>
              <w:keepNext w:val="0"/>
              <w:keepLines w:val="0"/>
              <w:rPr>
                <w:lang w:val="en-US"/>
              </w:rPr>
            </w:pPr>
          </w:p>
        </w:tc>
        <w:tc>
          <w:tcPr>
            <w:tcW w:w="709" w:type="dxa"/>
          </w:tcPr>
          <w:p w14:paraId="44381D01" w14:textId="77777777" w:rsidR="005B5532" w:rsidRPr="00FE760F" w:rsidRDefault="005B5532" w:rsidP="007274DE">
            <w:pPr>
              <w:pStyle w:val="TAC"/>
              <w:keepNext w:val="0"/>
              <w:keepLines w:val="0"/>
              <w:rPr>
                <w:lang w:val="en-US"/>
              </w:rPr>
            </w:pPr>
          </w:p>
        </w:tc>
        <w:tc>
          <w:tcPr>
            <w:tcW w:w="706" w:type="dxa"/>
          </w:tcPr>
          <w:p w14:paraId="37BD89A7" w14:textId="77777777" w:rsidR="005B5532" w:rsidRPr="00FE760F" w:rsidRDefault="005B5532" w:rsidP="007274DE">
            <w:pPr>
              <w:pStyle w:val="TAC"/>
              <w:keepNext w:val="0"/>
              <w:keepLines w:val="0"/>
              <w:rPr>
                <w:lang w:val="en-US"/>
              </w:rPr>
            </w:pPr>
          </w:p>
        </w:tc>
        <w:tc>
          <w:tcPr>
            <w:tcW w:w="1131" w:type="dxa"/>
            <w:vAlign w:val="center"/>
          </w:tcPr>
          <w:p w14:paraId="7D56A0C8" w14:textId="77777777" w:rsidR="005B5532" w:rsidRPr="00FE760F" w:rsidRDefault="005B5532" w:rsidP="007274DE">
            <w:pPr>
              <w:pStyle w:val="TAC"/>
              <w:keepNext w:val="0"/>
              <w:keepLines w:val="0"/>
              <w:rPr>
                <w:lang w:val="en-US"/>
              </w:rPr>
            </w:pPr>
          </w:p>
        </w:tc>
        <w:tc>
          <w:tcPr>
            <w:tcW w:w="709" w:type="dxa"/>
            <w:vAlign w:val="center"/>
          </w:tcPr>
          <w:p w14:paraId="7F63260B" w14:textId="77777777" w:rsidR="005B5532" w:rsidRPr="00FE760F" w:rsidRDefault="005B5532" w:rsidP="007274DE">
            <w:pPr>
              <w:pStyle w:val="TAC"/>
              <w:keepNext w:val="0"/>
              <w:keepLines w:val="0"/>
              <w:rPr>
                <w:lang w:val="en-US"/>
              </w:rPr>
            </w:pPr>
          </w:p>
        </w:tc>
      </w:tr>
      <w:tr w:rsidR="005B5532" w:rsidRPr="00FE760F" w14:paraId="154BD731" w14:textId="77777777" w:rsidTr="007274DE">
        <w:trPr>
          <w:tblHeader/>
          <w:jc w:val="center"/>
        </w:trPr>
        <w:tc>
          <w:tcPr>
            <w:tcW w:w="1819" w:type="dxa"/>
            <w:vAlign w:val="center"/>
          </w:tcPr>
          <w:p w14:paraId="2C8D2A50" w14:textId="77777777" w:rsidR="005B5532" w:rsidRPr="00FE760F" w:rsidRDefault="005B5532" w:rsidP="007274DE">
            <w:pPr>
              <w:pStyle w:val="TAC"/>
              <w:keepNext w:val="0"/>
              <w:keepLines w:val="0"/>
              <w:rPr>
                <w:rFonts w:cs="Arial"/>
                <w:szCs w:val="18"/>
                <w:lang w:val="sv-SE"/>
              </w:rPr>
            </w:pPr>
          </w:p>
        </w:tc>
        <w:tc>
          <w:tcPr>
            <w:tcW w:w="1102" w:type="dxa"/>
          </w:tcPr>
          <w:p w14:paraId="3E9D0558"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28E2E958" w14:textId="77777777" w:rsidR="005B5532" w:rsidRPr="00FE760F" w:rsidRDefault="005B5532" w:rsidP="007274DE">
            <w:pPr>
              <w:pStyle w:val="TAC"/>
              <w:keepNext w:val="0"/>
              <w:keepLines w:val="0"/>
            </w:pPr>
          </w:p>
        </w:tc>
        <w:tc>
          <w:tcPr>
            <w:tcW w:w="2835" w:type="dxa"/>
            <w:gridSpan w:val="8"/>
            <w:vAlign w:val="center"/>
          </w:tcPr>
          <w:p w14:paraId="241EAFC9" w14:textId="77777777" w:rsidR="005B5532" w:rsidRPr="00FE760F" w:rsidRDefault="005B5532" w:rsidP="007274DE">
            <w:pPr>
              <w:pStyle w:val="TAC"/>
              <w:keepNext w:val="0"/>
              <w:keepLines w:val="0"/>
              <w:rPr>
                <w:bCs/>
                <w:szCs w:val="18"/>
                <w:lang w:val="en-US"/>
              </w:rPr>
            </w:pPr>
          </w:p>
        </w:tc>
        <w:tc>
          <w:tcPr>
            <w:tcW w:w="712" w:type="dxa"/>
            <w:vAlign w:val="center"/>
          </w:tcPr>
          <w:p w14:paraId="484A6B31" w14:textId="77777777" w:rsidR="005B5532" w:rsidRPr="00FE760F" w:rsidRDefault="005B5532" w:rsidP="007274DE">
            <w:pPr>
              <w:pStyle w:val="TAC"/>
              <w:keepNext w:val="0"/>
              <w:keepLines w:val="0"/>
              <w:rPr>
                <w:bCs/>
                <w:szCs w:val="18"/>
                <w:lang w:val="en-US"/>
              </w:rPr>
            </w:pPr>
          </w:p>
        </w:tc>
        <w:tc>
          <w:tcPr>
            <w:tcW w:w="709" w:type="dxa"/>
            <w:vAlign w:val="center"/>
          </w:tcPr>
          <w:p w14:paraId="69FF00FA" w14:textId="77777777" w:rsidR="005B5532" w:rsidRPr="00FE760F" w:rsidRDefault="005B5532" w:rsidP="007274DE">
            <w:pPr>
              <w:pStyle w:val="TAC"/>
              <w:keepNext w:val="0"/>
              <w:keepLines w:val="0"/>
              <w:rPr>
                <w:bCs/>
                <w:szCs w:val="18"/>
                <w:lang w:val="en-US"/>
              </w:rPr>
            </w:pPr>
          </w:p>
        </w:tc>
        <w:tc>
          <w:tcPr>
            <w:tcW w:w="709" w:type="dxa"/>
            <w:vAlign w:val="center"/>
          </w:tcPr>
          <w:p w14:paraId="76D57047" w14:textId="77777777" w:rsidR="005B5532" w:rsidRPr="00FE760F" w:rsidRDefault="005B5532" w:rsidP="007274DE">
            <w:pPr>
              <w:pStyle w:val="TAC"/>
              <w:keepNext w:val="0"/>
              <w:keepLines w:val="0"/>
              <w:rPr>
                <w:bCs/>
                <w:szCs w:val="18"/>
                <w:lang w:val="en-US"/>
              </w:rPr>
            </w:pPr>
          </w:p>
        </w:tc>
        <w:tc>
          <w:tcPr>
            <w:tcW w:w="710" w:type="dxa"/>
            <w:vAlign w:val="center"/>
          </w:tcPr>
          <w:p w14:paraId="75413E7D" w14:textId="77777777" w:rsidR="005B5532" w:rsidRPr="00FE760F" w:rsidRDefault="005B5532" w:rsidP="007274DE">
            <w:pPr>
              <w:pStyle w:val="TAC"/>
              <w:keepNext w:val="0"/>
              <w:keepLines w:val="0"/>
              <w:rPr>
                <w:bCs/>
                <w:szCs w:val="18"/>
                <w:lang w:val="en-US"/>
              </w:rPr>
            </w:pPr>
          </w:p>
        </w:tc>
        <w:tc>
          <w:tcPr>
            <w:tcW w:w="709" w:type="dxa"/>
          </w:tcPr>
          <w:p w14:paraId="6307346C" w14:textId="77777777" w:rsidR="005B5532" w:rsidRPr="00FE760F" w:rsidRDefault="005B5532" w:rsidP="007274DE">
            <w:pPr>
              <w:pStyle w:val="TAC"/>
              <w:keepNext w:val="0"/>
              <w:keepLines w:val="0"/>
              <w:rPr>
                <w:lang w:val="en-US"/>
              </w:rPr>
            </w:pPr>
          </w:p>
        </w:tc>
        <w:tc>
          <w:tcPr>
            <w:tcW w:w="709" w:type="dxa"/>
          </w:tcPr>
          <w:p w14:paraId="26730C8C" w14:textId="77777777" w:rsidR="005B5532" w:rsidRPr="00FE760F" w:rsidRDefault="005B5532" w:rsidP="007274DE">
            <w:pPr>
              <w:pStyle w:val="TAC"/>
              <w:keepNext w:val="0"/>
              <w:keepLines w:val="0"/>
              <w:rPr>
                <w:lang w:val="en-US"/>
              </w:rPr>
            </w:pPr>
          </w:p>
        </w:tc>
        <w:tc>
          <w:tcPr>
            <w:tcW w:w="706" w:type="dxa"/>
          </w:tcPr>
          <w:p w14:paraId="26B50D42" w14:textId="77777777" w:rsidR="005B5532" w:rsidRPr="00FE760F" w:rsidRDefault="005B5532" w:rsidP="007274DE">
            <w:pPr>
              <w:pStyle w:val="TAC"/>
              <w:keepNext w:val="0"/>
              <w:keepLines w:val="0"/>
              <w:rPr>
                <w:lang w:val="en-US"/>
              </w:rPr>
            </w:pPr>
          </w:p>
        </w:tc>
        <w:tc>
          <w:tcPr>
            <w:tcW w:w="1131" w:type="dxa"/>
            <w:vAlign w:val="center"/>
          </w:tcPr>
          <w:p w14:paraId="0ACA71E0" w14:textId="77777777" w:rsidR="005B5532" w:rsidRPr="00FE760F" w:rsidRDefault="005B5532" w:rsidP="007274DE">
            <w:pPr>
              <w:pStyle w:val="TAC"/>
              <w:keepNext w:val="0"/>
              <w:keepLines w:val="0"/>
              <w:rPr>
                <w:bCs/>
                <w:szCs w:val="18"/>
                <w:lang w:val="en-US"/>
              </w:rPr>
            </w:pPr>
          </w:p>
        </w:tc>
        <w:tc>
          <w:tcPr>
            <w:tcW w:w="709" w:type="dxa"/>
            <w:vAlign w:val="center"/>
          </w:tcPr>
          <w:p w14:paraId="137F4A23" w14:textId="77777777" w:rsidR="005B5532" w:rsidRPr="00FE760F" w:rsidRDefault="005B5532" w:rsidP="007274DE">
            <w:pPr>
              <w:pStyle w:val="TAC"/>
              <w:keepNext w:val="0"/>
              <w:keepLines w:val="0"/>
              <w:rPr>
                <w:lang w:val="en-US"/>
              </w:rPr>
            </w:pPr>
          </w:p>
        </w:tc>
      </w:tr>
      <w:tr w:rsidR="005B5532" w:rsidRPr="00FE760F" w14:paraId="3745BE2E" w14:textId="77777777" w:rsidTr="007274DE">
        <w:trPr>
          <w:tblHeader/>
          <w:jc w:val="center"/>
        </w:trPr>
        <w:tc>
          <w:tcPr>
            <w:tcW w:w="1819" w:type="dxa"/>
            <w:vAlign w:val="center"/>
          </w:tcPr>
          <w:p w14:paraId="198B284D" w14:textId="77777777" w:rsidR="005B5532" w:rsidRPr="00FE760F" w:rsidRDefault="005B5532" w:rsidP="007274DE">
            <w:pPr>
              <w:pStyle w:val="TAC"/>
              <w:keepNext w:val="0"/>
              <w:keepLines w:val="0"/>
              <w:rPr>
                <w:rFonts w:cs="Arial"/>
                <w:szCs w:val="18"/>
                <w:lang w:val="sv-SE"/>
              </w:rPr>
            </w:pPr>
          </w:p>
        </w:tc>
        <w:tc>
          <w:tcPr>
            <w:tcW w:w="1102" w:type="dxa"/>
            <w:vAlign w:val="center"/>
          </w:tcPr>
          <w:p w14:paraId="0A95DFFA"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2BE30AB" w14:textId="77777777" w:rsidR="005B5532" w:rsidRPr="00FE760F" w:rsidRDefault="005B5532" w:rsidP="007274DE">
            <w:pPr>
              <w:pStyle w:val="TAC"/>
              <w:keepNext w:val="0"/>
              <w:keepLines w:val="0"/>
            </w:pPr>
          </w:p>
        </w:tc>
        <w:tc>
          <w:tcPr>
            <w:tcW w:w="5675" w:type="dxa"/>
            <w:gridSpan w:val="12"/>
            <w:vAlign w:val="center"/>
          </w:tcPr>
          <w:p w14:paraId="455DE876" w14:textId="77777777" w:rsidR="005B5532" w:rsidRPr="00FE760F" w:rsidRDefault="005B5532" w:rsidP="007274DE">
            <w:pPr>
              <w:pStyle w:val="TAC"/>
              <w:keepNext w:val="0"/>
              <w:keepLines w:val="0"/>
              <w:rPr>
                <w:bCs/>
                <w:szCs w:val="18"/>
                <w:lang w:val="en-US"/>
              </w:rPr>
            </w:pPr>
          </w:p>
        </w:tc>
        <w:tc>
          <w:tcPr>
            <w:tcW w:w="709" w:type="dxa"/>
          </w:tcPr>
          <w:p w14:paraId="3EABD6A0" w14:textId="77777777" w:rsidR="005B5532" w:rsidRPr="00FE760F" w:rsidRDefault="005B5532" w:rsidP="007274DE">
            <w:pPr>
              <w:pStyle w:val="TAC"/>
              <w:keepNext w:val="0"/>
              <w:keepLines w:val="0"/>
              <w:rPr>
                <w:lang w:val="en-US"/>
              </w:rPr>
            </w:pPr>
          </w:p>
        </w:tc>
        <w:tc>
          <w:tcPr>
            <w:tcW w:w="709" w:type="dxa"/>
          </w:tcPr>
          <w:p w14:paraId="61559735" w14:textId="77777777" w:rsidR="005B5532" w:rsidRPr="00FE760F" w:rsidRDefault="005B5532" w:rsidP="007274DE">
            <w:pPr>
              <w:pStyle w:val="TAC"/>
              <w:keepNext w:val="0"/>
              <w:keepLines w:val="0"/>
              <w:rPr>
                <w:lang w:val="en-US"/>
              </w:rPr>
            </w:pPr>
          </w:p>
        </w:tc>
        <w:tc>
          <w:tcPr>
            <w:tcW w:w="706" w:type="dxa"/>
          </w:tcPr>
          <w:p w14:paraId="2B96B95A" w14:textId="77777777" w:rsidR="005B5532" w:rsidRPr="00FE760F" w:rsidRDefault="005B5532" w:rsidP="007274DE">
            <w:pPr>
              <w:pStyle w:val="TAC"/>
              <w:keepNext w:val="0"/>
              <w:keepLines w:val="0"/>
              <w:rPr>
                <w:lang w:val="en-US"/>
              </w:rPr>
            </w:pPr>
          </w:p>
        </w:tc>
        <w:tc>
          <w:tcPr>
            <w:tcW w:w="1131" w:type="dxa"/>
            <w:vAlign w:val="center"/>
          </w:tcPr>
          <w:p w14:paraId="50517727" w14:textId="77777777" w:rsidR="005B5532" w:rsidRPr="00FE760F" w:rsidRDefault="005B5532" w:rsidP="007274DE">
            <w:pPr>
              <w:pStyle w:val="TAC"/>
              <w:keepNext w:val="0"/>
              <w:keepLines w:val="0"/>
              <w:rPr>
                <w:bCs/>
                <w:szCs w:val="18"/>
                <w:lang w:val="en-US"/>
              </w:rPr>
            </w:pPr>
          </w:p>
        </w:tc>
        <w:tc>
          <w:tcPr>
            <w:tcW w:w="709" w:type="dxa"/>
            <w:vAlign w:val="center"/>
          </w:tcPr>
          <w:p w14:paraId="6054FB9E" w14:textId="77777777" w:rsidR="005B5532" w:rsidRPr="00FE760F" w:rsidRDefault="005B5532" w:rsidP="007274DE">
            <w:pPr>
              <w:pStyle w:val="TAC"/>
              <w:keepNext w:val="0"/>
              <w:keepLines w:val="0"/>
              <w:rPr>
                <w:lang w:val="en-US"/>
              </w:rPr>
            </w:pPr>
          </w:p>
        </w:tc>
      </w:tr>
      <w:tr w:rsidR="005B5532" w:rsidRPr="00FE760F" w14:paraId="1B3E9F4A" w14:textId="77777777" w:rsidTr="007274DE">
        <w:trPr>
          <w:tblHeader/>
          <w:jc w:val="center"/>
        </w:trPr>
        <w:tc>
          <w:tcPr>
            <w:tcW w:w="1819" w:type="dxa"/>
            <w:vAlign w:val="center"/>
          </w:tcPr>
          <w:p w14:paraId="099DC621" w14:textId="77777777" w:rsidR="005B5532" w:rsidRPr="00FE760F" w:rsidRDefault="005B5532" w:rsidP="007274DE">
            <w:pPr>
              <w:pStyle w:val="TAC"/>
              <w:keepNext w:val="0"/>
              <w:keepLines w:val="0"/>
              <w:rPr>
                <w:rFonts w:cs="Arial"/>
                <w:szCs w:val="18"/>
                <w:lang w:val="sv-SE"/>
              </w:rPr>
            </w:pPr>
          </w:p>
        </w:tc>
        <w:tc>
          <w:tcPr>
            <w:tcW w:w="1102" w:type="dxa"/>
          </w:tcPr>
          <w:p w14:paraId="04C6842F"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4EC9A849" w14:textId="77777777" w:rsidR="005B5532" w:rsidRPr="00FE760F" w:rsidRDefault="005B5532" w:rsidP="007274DE">
            <w:pPr>
              <w:pStyle w:val="TAC"/>
              <w:keepNext w:val="0"/>
              <w:keepLines w:val="0"/>
            </w:pPr>
          </w:p>
        </w:tc>
        <w:tc>
          <w:tcPr>
            <w:tcW w:w="5675" w:type="dxa"/>
            <w:gridSpan w:val="12"/>
            <w:vAlign w:val="center"/>
          </w:tcPr>
          <w:p w14:paraId="2949CE9D" w14:textId="77777777" w:rsidR="005B5532" w:rsidRPr="00FE760F" w:rsidRDefault="005B5532" w:rsidP="007274DE">
            <w:pPr>
              <w:pStyle w:val="TAC"/>
              <w:keepNext w:val="0"/>
              <w:keepLines w:val="0"/>
              <w:rPr>
                <w:bCs/>
                <w:szCs w:val="18"/>
                <w:lang w:val="en-US"/>
              </w:rPr>
            </w:pPr>
          </w:p>
        </w:tc>
        <w:tc>
          <w:tcPr>
            <w:tcW w:w="709" w:type="dxa"/>
          </w:tcPr>
          <w:p w14:paraId="0F882B90" w14:textId="77777777" w:rsidR="005B5532" w:rsidRPr="00FE760F" w:rsidRDefault="005B5532" w:rsidP="007274DE">
            <w:pPr>
              <w:pStyle w:val="TAC"/>
              <w:keepNext w:val="0"/>
              <w:keepLines w:val="0"/>
              <w:rPr>
                <w:lang w:val="en-US"/>
              </w:rPr>
            </w:pPr>
          </w:p>
        </w:tc>
        <w:tc>
          <w:tcPr>
            <w:tcW w:w="709" w:type="dxa"/>
          </w:tcPr>
          <w:p w14:paraId="75FBF492" w14:textId="77777777" w:rsidR="005B5532" w:rsidRPr="00FE760F" w:rsidRDefault="005B5532" w:rsidP="007274DE">
            <w:pPr>
              <w:pStyle w:val="TAC"/>
              <w:keepNext w:val="0"/>
              <w:keepLines w:val="0"/>
              <w:rPr>
                <w:lang w:val="en-US"/>
              </w:rPr>
            </w:pPr>
          </w:p>
        </w:tc>
        <w:tc>
          <w:tcPr>
            <w:tcW w:w="706" w:type="dxa"/>
          </w:tcPr>
          <w:p w14:paraId="5DE28D42" w14:textId="77777777" w:rsidR="005B5532" w:rsidRPr="00FE760F" w:rsidRDefault="005B5532" w:rsidP="007274DE">
            <w:pPr>
              <w:pStyle w:val="TAC"/>
              <w:keepNext w:val="0"/>
              <w:keepLines w:val="0"/>
              <w:rPr>
                <w:lang w:val="en-US"/>
              </w:rPr>
            </w:pPr>
          </w:p>
        </w:tc>
        <w:tc>
          <w:tcPr>
            <w:tcW w:w="1131" w:type="dxa"/>
            <w:vAlign w:val="center"/>
          </w:tcPr>
          <w:p w14:paraId="5751FF82" w14:textId="77777777" w:rsidR="005B5532" w:rsidRPr="00FE760F" w:rsidRDefault="005B5532" w:rsidP="007274DE">
            <w:pPr>
              <w:pStyle w:val="TAC"/>
              <w:keepNext w:val="0"/>
              <w:keepLines w:val="0"/>
              <w:rPr>
                <w:bCs/>
                <w:szCs w:val="18"/>
                <w:lang w:val="en-US"/>
              </w:rPr>
            </w:pPr>
          </w:p>
        </w:tc>
        <w:tc>
          <w:tcPr>
            <w:tcW w:w="709" w:type="dxa"/>
            <w:vAlign w:val="center"/>
          </w:tcPr>
          <w:p w14:paraId="7FC3F298" w14:textId="77777777" w:rsidR="005B5532" w:rsidRPr="00FE760F" w:rsidRDefault="005B5532" w:rsidP="007274DE">
            <w:pPr>
              <w:pStyle w:val="TAC"/>
              <w:keepNext w:val="0"/>
              <w:keepLines w:val="0"/>
              <w:rPr>
                <w:lang w:val="en-US"/>
              </w:rPr>
            </w:pPr>
          </w:p>
        </w:tc>
      </w:tr>
      <w:tr w:rsidR="005B5532" w:rsidRPr="00FE760F" w14:paraId="4BC689AB" w14:textId="77777777" w:rsidTr="007274DE">
        <w:trPr>
          <w:tblHeader/>
          <w:jc w:val="center"/>
        </w:trPr>
        <w:tc>
          <w:tcPr>
            <w:tcW w:w="1819" w:type="dxa"/>
            <w:vAlign w:val="center"/>
          </w:tcPr>
          <w:p w14:paraId="4C71AD47" w14:textId="77777777" w:rsidR="005B5532" w:rsidRPr="00FE760F" w:rsidRDefault="005B5532" w:rsidP="007274DE">
            <w:pPr>
              <w:pStyle w:val="TAC"/>
              <w:keepNext w:val="0"/>
              <w:keepLines w:val="0"/>
              <w:rPr>
                <w:rFonts w:cs="Arial"/>
                <w:szCs w:val="18"/>
                <w:lang w:val="sv-SE"/>
              </w:rPr>
            </w:pPr>
          </w:p>
        </w:tc>
        <w:tc>
          <w:tcPr>
            <w:tcW w:w="1102" w:type="dxa"/>
          </w:tcPr>
          <w:p w14:paraId="40115D00"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7529AB87" w14:textId="77777777" w:rsidR="005B5532" w:rsidRPr="00FE760F" w:rsidRDefault="005B5532" w:rsidP="007274DE">
            <w:pPr>
              <w:pStyle w:val="TAC"/>
              <w:keepNext w:val="0"/>
              <w:keepLines w:val="0"/>
              <w:rPr>
                <w:lang w:val="en-US"/>
              </w:rPr>
            </w:pPr>
          </w:p>
        </w:tc>
        <w:tc>
          <w:tcPr>
            <w:tcW w:w="4403" w:type="dxa"/>
            <w:gridSpan w:val="10"/>
            <w:vAlign w:val="center"/>
          </w:tcPr>
          <w:p w14:paraId="5AA654C6" w14:textId="77777777" w:rsidR="005B5532" w:rsidRPr="00FE760F" w:rsidRDefault="005B5532" w:rsidP="007274DE">
            <w:pPr>
              <w:pStyle w:val="TAC"/>
              <w:keepNext w:val="0"/>
              <w:keepLines w:val="0"/>
              <w:rPr>
                <w:bCs/>
                <w:szCs w:val="18"/>
                <w:lang w:val="en-US"/>
              </w:rPr>
            </w:pPr>
          </w:p>
        </w:tc>
        <w:tc>
          <w:tcPr>
            <w:tcW w:w="709" w:type="dxa"/>
            <w:vAlign w:val="center"/>
          </w:tcPr>
          <w:p w14:paraId="3A0F1E26" w14:textId="77777777" w:rsidR="005B5532" w:rsidRPr="00FE760F" w:rsidRDefault="005B5532" w:rsidP="007274DE">
            <w:pPr>
              <w:pStyle w:val="TAC"/>
              <w:keepNext w:val="0"/>
              <w:keepLines w:val="0"/>
              <w:rPr>
                <w:bCs/>
                <w:szCs w:val="18"/>
                <w:lang w:val="en-US"/>
              </w:rPr>
            </w:pPr>
          </w:p>
        </w:tc>
        <w:tc>
          <w:tcPr>
            <w:tcW w:w="709" w:type="dxa"/>
            <w:vAlign w:val="center"/>
          </w:tcPr>
          <w:p w14:paraId="7104790F" w14:textId="77777777" w:rsidR="005B5532" w:rsidRPr="00FE760F" w:rsidRDefault="005B5532" w:rsidP="007274DE">
            <w:pPr>
              <w:pStyle w:val="TAC"/>
              <w:keepNext w:val="0"/>
              <w:keepLines w:val="0"/>
              <w:rPr>
                <w:bCs/>
                <w:szCs w:val="18"/>
                <w:lang w:val="en-US"/>
              </w:rPr>
            </w:pPr>
          </w:p>
        </w:tc>
        <w:tc>
          <w:tcPr>
            <w:tcW w:w="710" w:type="dxa"/>
            <w:vAlign w:val="center"/>
          </w:tcPr>
          <w:p w14:paraId="53A52BCF" w14:textId="77777777" w:rsidR="005B5532" w:rsidRPr="00FE760F" w:rsidRDefault="005B5532" w:rsidP="007274DE">
            <w:pPr>
              <w:pStyle w:val="TAC"/>
              <w:keepNext w:val="0"/>
              <w:keepLines w:val="0"/>
              <w:rPr>
                <w:bCs/>
                <w:szCs w:val="18"/>
                <w:lang w:val="en-US"/>
              </w:rPr>
            </w:pPr>
          </w:p>
        </w:tc>
        <w:tc>
          <w:tcPr>
            <w:tcW w:w="709" w:type="dxa"/>
          </w:tcPr>
          <w:p w14:paraId="028E8BAE" w14:textId="77777777" w:rsidR="005B5532" w:rsidRPr="00FE760F" w:rsidRDefault="005B5532" w:rsidP="007274DE">
            <w:pPr>
              <w:pStyle w:val="TAC"/>
              <w:keepNext w:val="0"/>
              <w:keepLines w:val="0"/>
              <w:rPr>
                <w:lang w:val="en-US"/>
              </w:rPr>
            </w:pPr>
          </w:p>
        </w:tc>
        <w:tc>
          <w:tcPr>
            <w:tcW w:w="709" w:type="dxa"/>
          </w:tcPr>
          <w:p w14:paraId="31913FC5" w14:textId="77777777" w:rsidR="005B5532" w:rsidRPr="00FE760F" w:rsidRDefault="005B5532" w:rsidP="007274DE">
            <w:pPr>
              <w:pStyle w:val="TAC"/>
              <w:keepNext w:val="0"/>
              <w:keepLines w:val="0"/>
              <w:rPr>
                <w:lang w:val="en-US"/>
              </w:rPr>
            </w:pPr>
          </w:p>
        </w:tc>
        <w:tc>
          <w:tcPr>
            <w:tcW w:w="706" w:type="dxa"/>
          </w:tcPr>
          <w:p w14:paraId="2C482CD4" w14:textId="77777777" w:rsidR="005B5532" w:rsidRPr="00FE760F" w:rsidRDefault="005B5532" w:rsidP="007274DE">
            <w:pPr>
              <w:pStyle w:val="TAC"/>
              <w:keepNext w:val="0"/>
              <w:keepLines w:val="0"/>
              <w:rPr>
                <w:lang w:val="en-US"/>
              </w:rPr>
            </w:pPr>
          </w:p>
        </w:tc>
        <w:tc>
          <w:tcPr>
            <w:tcW w:w="1131" w:type="dxa"/>
            <w:vAlign w:val="center"/>
          </w:tcPr>
          <w:p w14:paraId="67EC9DB3" w14:textId="77777777" w:rsidR="005B5532" w:rsidRPr="00FE760F" w:rsidRDefault="005B5532" w:rsidP="007274DE">
            <w:pPr>
              <w:pStyle w:val="TAC"/>
              <w:keepNext w:val="0"/>
              <w:keepLines w:val="0"/>
              <w:rPr>
                <w:bCs/>
                <w:szCs w:val="18"/>
                <w:lang w:val="en-US"/>
              </w:rPr>
            </w:pPr>
          </w:p>
        </w:tc>
        <w:tc>
          <w:tcPr>
            <w:tcW w:w="709" w:type="dxa"/>
            <w:vAlign w:val="center"/>
          </w:tcPr>
          <w:p w14:paraId="7B6AD050" w14:textId="77777777" w:rsidR="005B5532" w:rsidRPr="00FE760F" w:rsidRDefault="005B5532" w:rsidP="007274DE">
            <w:pPr>
              <w:pStyle w:val="TAC"/>
              <w:keepNext w:val="0"/>
              <w:keepLines w:val="0"/>
              <w:rPr>
                <w:lang w:val="en-US"/>
              </w:rPr>
            </w:pPr>
          </w:p>
        </w:tc>
      </w:tr>
      <w:tr w:rsidR="005B5532" w:rsidRPr="00FE760F" w14:paraId="753E6526" w14:textId="77777777" w:rsidTr="007274DE">
        <w:trPr>
          <w:tblHeader/>
          <w:jc w:val="center"/>
        </w:trPr>
        <w:tc>
          <w:tcPr>
            <w:tcW w:w="1819" w:type="dxa"/>
            <w:vAlign w:val="center"/>
          </w:tcPr>
          <w:p w14:paraId="1A9C41A9" w14:textId="77777777" w:rsidR="005B5532" w:rsidRPr="00FE760F" w:rsidRDefault="005B5532" w:rsidP="007274DE">
            <w:pPr>
              <w:pStyle w:val="TAC"/>
              <w:keepNext w:val="0"/>
              <w:keepLines w:val="0"/>
              <w:rPr>
                <w:rFonts w:cs="Arial"/>
                <w:szCs w:val="18"/>
                <w:lang w:val="sv-SE"/>
              </w:rPr>
            </w:pPr>
          </w:p>
        </w:tc>
        <w:tc>
          <w:tcPr>
            <w:tcW w:w="1102" w:type="dxa"/>
          </w:tcPr>
          <w:p w14:paraId="778FB06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6E7E16"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4FE7EDC7" w14:textId="77777777" w:rsidR="005B5532" w:rsidRPr="00FE760F" w:rsidRDefault="005B5532" w:rsidP="007274DE">
            <w:pPr>
              <w:pStyle w:val="TAC"/>
              <w:keepNext w:val="0"/>
              <w:keepLines w:val="0"/>
              <w:rPr>
                <w:lang w:val="en-US"/>
              </w:rPr>
            </w:pPr>
          </w:p>
        </w:tc>
        <w:tc>
          <w:tcPr>
            <w:tcW w:w="1550" w:type="dxa"/>
            <w:gridSpan w:val="3"/>
            <w:vAlign w:val="center"/>
          </w:tcPr>
          <w:p w14:paraId="0F99D8B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C1AB94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8426408" w14:textId="77777777" w:rsidR="005B5532" w:rsidRPr="00FE760F" w:rsidRDefault="005B5532" w:rsidP="007274DE">
            <w:pPr>
              <w:pStyle w:val="TAC"/>
              <w:keepNext w:val="0"/>
              <w:keepLines w:val="0"/>
              <w:rPr>
                <w:bCs/>
                <w:szCs w:val="18"/>
                <w:lang w:val="en-US"/>
              </w:rPr>
            </w:pPr>
          </w:p>
        </w:tc>
        <w:tc>
          <w:tcPr>
            <w:tcW w:w="717" w:type="dxa"/>
            <w:vAlign w:val="center"/>
          </w:tcPr>
          <w:p w14:paraId="36046A30" w14:textId="77777777" w:rsidR="005B5532" w:rsidRPr="00FE760F" w:rsidRDefault="005B5532" w:rsidP="007274DE">
            <w:pPr>
              <w:pStyle w:val="TAC"/>
              <w:keepNext w:val="0"/>
              <w:keepLines w:val="0"/>
              <w:rPr>
                <w:bCs/>
                <w:szCs w:val="18"/>
                <w:lang w:val="en-US"/>
              </w:rPr>
            </w:pPr>
          </w:p>
        </w:tc>
        <w:tc>
          <w:tcPr>
            <w:tcW w:w="712" w:type="dxa"/>
            <w:vAlign w:val="center"/>
          </w:tcPr>
          <w:p w14:paraId="626A80C3" w14:textId="77777777" w:rsidR="005B5532" w:rsidRPr="00FE760F" w:rsidRDefault="005B5532" w:rsidP="007274DE">
            <w:pPr>
              <w:pStyle w:val="TAC"/>
              <w:keepNext w:val="0"/>
              <w:keepLines w:val="0"/>
              <w:rPr>
                <w:bCs/>
                <w:szCs w:val="18"/>
                <w:lang w:val="en-US"/>
              </w:rPr>
            </w:pPr>
          </w:p>
        </w:tc>
        <w:tc>
          <w:tcPr>
            <w:tcW w:w="709" w:type="dxa"/>
            <w:vAlign w:val="center"/>
          </w:tcPr>
          <w:p w14:paraId="2ADAA410" w14:textId="77777777" w:rsidR="005B5532" w:rsidRPr="00FE760F" w:rsidRDefault="005B5532" w:rsidP="007274DE">
            <w:pPr>
              <w:pStyle w:val="TAC"/>
              <w:keepNext w:val="0"/>
              <w:keepLines w:val="0"/>
              <w:rPr>
                <w:bCs/>
                <w:szCs w:val="18"/>
                <w:lang w:val="en-US"/>
              </w:rPr>
            </w:pPr>
          </w:p>
        </w:tc>
        <w:tc>
          <w:tcPr>
            <w:tcW w:w="709" w:type="dxa"/>
            <w:vAlign w:val="center"/>
          </w:tcPr>
          <w:p w14:paraId="20D4D0E2" w14:textId="77777777" w:rsidR="005B5532" w:rsidRPr="00FE760F" w:rsidRDefault="005B5532" w:rsidP="007274DE">
            <w:pPr>
              <w:pStyle w:val="TAC"/>
              <w:keepNext w:val="0"/>
              <w:keepLines w:val="0"/>
              <w:rPr>
                <w:bCs/>
                <w:szCs w:val="18"/>
                <w:lang w:val="en-US"/>
              </w:rPr>
            </w:pPr>
          </w:p>
        </w:tc>
        <w:tc>
          <w:tcPr>
            <w:tcW w:w="710" w:type="dxa"/>
            <w:vAlign w:val="center"/>
          </w:tcPr>
          <w:p w14:paraId="1F5E2421" w14:textId="77777777" w:rsidR="005B5532" w:rsidRPr="00FE760F" w:rsidRDefault="005B5532" w:rsidP="007274DE">
            <w:pPr>
              <w:pStyle w:val="TAC"/>
              <w:keepNext w:val="0"/>
              <w:keepLines w:val="0"/>
              <w:rPr>
                <w:bCs/>
                <w:szCs w:val="18"/>
                <w:lang w:val="en-US"/>
              </w:rPr>
            </w:pPr>
          </w:p>
        </w:tc>
        <w:tc>
          <w:tcPr>
            <w:tcW w:w="709" w:type="dxa"/>
          </w:tcPr>
          <w:p w14:paraId="799CB80A" w14:textId="77777777" w:rsidR="005B5532" w:rsidRPr="00FE760F" w:rsidRDefault="005B5532" w:rsidP="007274DE">
            <w:pPr>
              <w:pStyle w:val="TAC"/>
              <w:keepNext w:val="0"/>
              <w:keepLines w:val="0"/>
              <w:rPr>
                <w:lang w:val="en-US"/>
              </w:rPr>
            </w:pPr>
          </w:p>
        </w:tc>
        <w:tc>
          <w:tcPr>
            <w:tcW w:w="709" w:type="dxa"/>
          </w:tcPr>
          <w:p w14:paraId="0C4D3E5D" w14:textId="77777777" w:rsidR="005B5532" w:rsidRPr="00FE760F" w:rsidRDefault="005B5532" w:rsidP="007274DE">
            <w:pPr>
              <w:pStyle w:val="TAC"/>
              <w:keepNext w:val="0"/>
              <w:keepLines w:val="0"/>
              <w:rPr>
                <w:lang w:val="en-US"/>
              </w:rPr>
            </w:pPr>
          </w:p>
        </w:tc>
        <w:tc>
          <w:tcPr>
            <w:tcW w:w="706" w:type="dxa"/>
          </w:tcPr>
          <w:p w14:paraId="0A5E2A77" w14:textId="77777777" w:rsidR="005B5532" w:rsidRPr="00FE760F" w:rsidRDefault="005B5532" w:rsidP="007274DE">
            <w:pPr>
              <w:pStyle w:val="TAC"/>
              <w:keepNext w:val="0"/>
              <w:keepLines w:val="0"/>
              <w:rPr>
                <w:lang w:val="en-US"/>
              </w:rPr>
            </w:pPr>
          </w:p>
        </w:tc>
        <w:tc>
          <w:tcPr>
            <w:tcW w:w="1131" w:type="dxa"/>
            <w:vAlign w:val="center"/>
          </w:tcPr>
          <w:p w14:paraId="598FBEF1" w14:textId="77777777" w:rsidR="005B5532" w:rsidRPr="00FE760F" w:rsidRDefault="005B5532" w:rsidP="007274DE">
            <w:pPr>
              <w:pStyle w:val="TAC"/>
              <w:keepNext w:val="0"/>
              <w:keepLines w:val="0"/>
              <w:rPr>
                <w:bCs/>
                <w:szCs w:val="18"/>
                <w:lang w:val="en-US"/>
              </w:rPr>
            </w:pPr>
          </w:p>
        </w:tc>
        <w:tc>
          <w:tcPr>
            <w:tcW w:w="709" w:type="dxa"/>
            <w:vAlign w:val="center"/>
          </w:tcPr>
          <w:p w14:paraId="7A9D07BA" w14:textId="77777777" w:rsidR="005B5532" w:rsidRPr="00FE760F" w:rsidRDefault="005B5532" w:rsidP="007274DE">
            <w:pPr>
              <w:pStyle w:val="TAC"/>
              <w:keepNext w:val="0"/>
              <w:keepLines w:val="0"/>
              <w:rPr>
                <w:lang w:val="en-US"/>
              </w:rPr>
            </w:pPr>
          </w:p>
        </w:tc>
      </w:tr>
      <w:tr w:rsidR="005B5532" w:rsidRPr="00FE760F" w14:paraId="315B3F27" w14:textId="77777777" w:rsidTr="007274DE">
        <w:trPr>
          <w:tblHeader/>
          <w:jc w:val="center"/>
        </w:trPr>
        <w:tc>
          <w:tcPr>
            <w:tcW w:w="1819" w:type="dxa"/>
            <w:vAlign w:val="center"/>
          </w:tcPr>
          <w:p w14:paraId="75BB694C" w14:textId="77777777" w:rsidR="005B5532" w:rsidRPr="00FE760F" w:rsidRDefault="005B5532" w:rsidP="007274DE">
            <w:pPr>
              <w:pStyle w:val="TAC"/>
              <w:keepNext w:val="0"/>
              <w:keepLines w:val="0"/>
              <w:rPr>
                <w:rFonts w:cs="Arial"/>
                <w:szCs w:val="18"/>
                <w:lang w:val="sv-SE"/>
              </w:rPr>
            </w:pPr>
          </w:p>
        </w:tc>
        <w:tc>
          <w:tcPr>
            <w:tcW w:w="1102" w:type="dxa"/>
          </w:tcPr>
          <w:p w14:paraId="31C38A9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5A96235"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E29556F" w14:textId="77777777" w:rsidR="005B5532" w:rsidRPr="00FE760F" w:rsidRDefault="005B5532" w:rsidP="007274DE">
            <w:pPr>
              <w:pStyle w:val="TAC"/>
              <w:keepNext w:val="0"/>
              <w:keepLines w:val="0"/>
              <w:rPr>
                <w:rFonts w:cs="Arial"/>
                <w:szCs w:val="18"/>
              </w:rPr>
            </w:pPr>
          </w:p>
        </w:tc>
        <w:tc>
          <w:tcPr>
            <w:tcW w:w="2974" w:type="dxa"/>
            <w:gridSpan w:val="8"/>
            <w:vAlign w:val="center"/>
          </w:tcPr>
          <w:p w14:paraId="52BF566B" w14:textId="77777777" w:rsidR="005B5532" w:rsidRPr="00FE760F" w:rsidRDefault="005B5532" w:rsidP="007274DE">
            <w:pPr>
              <w:pStyle w:val="TAC"/>
              <w:keepNext w:val="0"/>
              <w:keepLines w:val="0"/>
              <w:rPr>
                <w:bCs/>
                <w:szCs w:val="18"/>
                <w:lang w:val="en-US"/>
              </w:rPr>
            </w:pPr>
          </w:p>
        </w:tc>
        <w:tc>
          <w:tcPr>
            <w:tcW w:w="717" w:type="dxa"/>
            <w:vAlign w:val="center"/>
          </w:tcPr>
          <w:p w14:paraId="11633192" w14:textId="77777777" w:rsidR="005B5532" w:rsidRPr="00FE760F" w:rsidRDefault="005B5532" w:rsidP="007274DE">
            <w:pPr>
              <w:pStyle w:val="TAC"/>
              <w:keepNext w:val="0"/>
              <w:keepLines w:val="0"/>
              <w:rPr>
                <w:bCs/>
                <w:szCs w:val="18"/>
                <w:lang w:val="en-US"/>
              </w:rPr>
            </w:pPr>
          </w:p>
        </w:tc>
        <w:tc>
          <w:tcPr>
            <w:tcW w:w="712" w:type="dxa"/>
            <w:vAlign w:val="center"/>
          </w:tcPr>
          <w:p w14:paraId="25717AB1" w14:textId="77777777" w:rsidR="005B5532" w:rsidRPr="00FE760F" w:rsidRDefault="005B5532" w:rsidP="007274DE">
            <w:pPr>
              <w:pStyle w:val="TAC"/>
              <w:keepNext w:val="0"/>
              <w:keepLines w:val="0"/>
              <w:rPr>
                <w:bCs/>
                <w:szCs w:val="18"/>
                <w:lang w:val="en-US"/>
              </w:rPr>
            </w:pPr>
          </w:p>
        </w:tc>
        <w:tc>
          <w:tcPr>
            <w:tcW w:w="709" w:type="dxa"/>
            <w:vAlign w:val="center"/>
          </w:tcPr>
          <w:p w14:paraId="0D7CAB2D" w14:textId="77777777" w:rsidR="005B5532" w:rsidRPr="00FE760F" w:rsidRDefault="005B5532" w:rsidP="007274DE">
            <w:pPr>
              <w:pStyle w:val="TAC"/>
              <w:keepNext w:val="0"/>
              <w:keepLines w:val="0"/>
              <w:rPr>
                <w:bCs/>
                <w:szCs w:val="18"/>
                <w:lang w:val="en-US"/>
              </w:rPr>
            </w:pPr>
          </w:p>
        </w:tc>
        <w:tc>
          <w:tcPr>
            <w:tcW w:w="709" w:type="dxa"/>
            <w:vAlign w:val="center"/>
          </w:tcPr>
          <w:p w14:paraId="02BF8CC8" w14:textId="77777777" w:rsidR="005B5532" w:rsidRPr="00FE760F" w:rsidRDefault="005B5532" w:rsidP="007274DE">
            <w:pPr>
              <w:pStyle w:val="TAC"/>
              <w:keepNext w:val="0"/>
              <w:keepLines w:val="0"/>
              <w:rPr>
                <w:bCs/>
                <w:szCs w:val="18"/>
                <w:lang w:val="en-US"/>
              </w:rPr>
            </w:pPr>
          </w:p>
        </w:tc>
        <w:tc>
          <w:tcPr>
            <w:tcW w:w="710" w:type="dxa"/>
            <w:vAlign w:val="center"/>
          </w:tcPr>
          <w:p w14:paraId="09888750" w14:textId="77777777" w:rsidR="005B5532" w:rsidRPr="00FE760F" w:rsidRDefault="005B5532" w:rsidP="007274DE">
            <w:pPr>
              <w:pStyle w:val="TAC"/>
              <w:keepNext w:val="0"/>
              <w:keepLines w:val="0"/>
              <w:rPr>
                <w:bCs/>
                <w:szCs w:val="18"/>
                <w:lang w:val="en-US"/>
              </w:rPr>
            </w:pPr>
          </w:p>
        </w:tc>
        <w:tc>
          <w:tcPr>
            <w:tcW w:w="709" w:type="dxa"/>
          </w:tcPr>
          <w:p w14:paraId="55BBB373" w14:textId="77777777" w:rsidR="005B5532" w:rsidRPr="00FE760F" w:rsidRDefault="005B5532" w:rsidP="007274DE">
            <w:pPr>
              <w:pStyle w:val="TAC"/>
              <w:keepNext w:val="0"/>
              <w:keepLines w:val="0"/>
              <w:rPr>
                <w:lang w:val="en-US"/>
              </w:rPr>
            </w:pPr>
          </w:p>
        </w:tc>
        <w:tc>
          <w:tcPr>
            <w:tcW w:w="709" w:type="dxa"/>
          </w:tcPr>
          <w:p w14:paraId="1CE013C5" w14:textId="77777777" w:rsidR="005B5532" w:rsidRPr="00FE760F" w:rsidRDefault="005B5532" w:rsidP="007274DE">
            <w:pPr>
              <w:pStyle w:val="TAC"/>
              <w:keepNext w:val="0"/>
              <w:keepLines w:val="0"/>
              <w:rPr>
                <w:lang w:val="en-US"/>
              </w:rPr>
            </w:pPr>
          </w:p>
        </w:tc>
        <w:tc>
          <w:tcPr>
            <w:tcW w:w="706" w:type="dxa"/>
          </w:tcPr>
          <w:p w14:paraId="5B631E51" w14:textId="77777777" w:rsidR="005B5532" w:rsidRPr="00FE760F" w:rsidRDefault="005B5532" w:rsidP="007274DE">
            <w:pPr>
              <w:pStyle w:val="TAC"/>
              <w:keepNext w:val="0"/>
              <w:keepLines w:val="0"/>
              <w:rPr>
                <w:lang w:val="en-US"/>
              </w:rPr>
            </w:pPr>
          </w:p>
        </w:tc>
        <w:tc>
          <w:tcPr>
            <w:tcW w:w="1131" w:type="dxa"/>
            <w:vAlign w:val="center"/>
          </w:tcPr>
          <w:p w14:paraId="048EFAA5" w14:textId="77777777" w:rsidR="005B5532" w:rsidRPr="00FE760F" w:rsidRDefault="005B5532" w:rsidP="007274DE">
            <w:pPr>
              <w:pStyle w:val="TAC"/>
              <w:keepNext w:val="0"/>
              <w:keepLines w:val="0"/>
              <w:rPr>
                <w:lang w:val="en-US"/>
              </w:rPr>
            </w:pPr>
          </w:p>
        </w:tc>
        <w:tc>
          <w:tcPr>
            <w:tcW w:w="709" w:type="dxa"/>
            <w:vAlign w:val="center"/>
          </w:tcPr>
          <w:p w14:paraId="7C325106" w14:textId="77777777" w:rsidR="005B5532" w:rsidRPr="00FE760F" w:rsidRDefault="005B5532" w:rsidP="007274DE">
            <w:pPr>
              <w:pStyle w:val="TAC"/>
              <w:keepNext w:val="0"/>
              <w:keepLines w:val="0"/>
              <w:rPr>
                <w:lang w:val="en-US"/>
              </w:rPr>
            </w:pPr>
          </w:p>
        </w:tc>
      </w:tr>
      <w:tr w:rsidR="005B5532" w:rsidRPr="00FE760F" w14:paraId="45CFB262" w14:textId="77777777" w:rsidTr="007274DE">
        <w:trPr>
          <w:tblHeader/>
          <w:jc w:val="center"/>
        </w:trPr>
        <w:tc>
          <w:tcPr>
            <w:tcW w:w="1819" w:type="dxa"/>
            <w:vAlign w:val="center"/>
          </w:tcPr>
          <w:p w14:paraId="14928B45" w14:textId="77777777" w:rsidR="005B5532" w:rsidRPr="00FE760F" w:rsidRDefault="005B5532" w:rsidP="007274DE">
            <w:pPr>
              <w:pStyle w:val="TAC"/>
              <w:keepNext w:val="0"/>
              <w:keepLines w:val="0"/>
              <w:rPr>
                <w:rFonts w:cs="Arial"/>
                <w:szCs w:val="18"/>
                <w:lang w:val="sv-SE"/>
              </w:rPr>
            </w:pPr>
          </w:p>
        </w:tc>
        <w:tc>
          <w:tcPr>
            <w:tcW w:w="1102" w:type="dxa"/>
          </w:tcPr>
          <w:p w14:paraId="54F5903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BAA3FA8" w14:textId="77777777" w:rsidR="005B5532" w:rsidRPr="00FE760F" w:rsidRDefault="005B5532" w:rsidP="007274DE">
            <w:pPr>
              <w:pStyle w:val="TAC"/>
              <w:keepNext w:val="0"/>
              <w:keepLines w:val="0"/>
              <w:rPr>
                <w:lang w:val="en-US"/>
              </w:rPr>
            </w:pPr>
          </w:p>
        </w:tc>
        <w:tc>
          <w:tcPr>
            <w:tcW w:w="1569" w:type="dxa"/>
            <w:gridSpan w:val="2"/>
            <w:vAlign w:val="center"/>
          </w:tcPr>
          <w:p w14:paraId="7D58FA47" w14:textId="77777777" w:rsidR="005B5532" w:rsidRPr="00FE760F" w:rsidRDefault="005B5532" w:rsidP="007274DE">
            <w:pPr>
              <w:pStyle w:val="TAC"/>
              <w:keepNext w:val="0"/>
              <w:keepLines w:val="0"/>
            </w:pPr>
          </w:p>
        </w:tc>
        <w:tc>
          <w:tcPr>
            <w:tcW w:w="1406" w:type="dxa"/>
            <w:gridSpan w:val="5"/>
            <w:vAlign w:val="center"/>
          </w:tcPr>
          <w:p w14:paraId="5986658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3F125D7" w14:textId="77777777" w:rsidR="005B5532" w:rsidRPr="00FE760F" w:rsidRDefault="005B5532" w:rsidP="007274DE">
            <w:pPr>
              <w:pStyle w:val="TAC"/>
              <w:keepNext w:val="0"/>
              <w:keepLines w:val="0"/>
              <w:rPr>
                <w:bCs/>
                <w:szCs w:val="18"/>
                <w:lang w:val="en-US"/>
              </w:rPr>
            </w:pPr>
          </w:p>
        </w:tc>
        <w:tc>
          <w:tcPr>
            <w:tcW w:w="717" w:type="dxa"/>
            <w:vAlign w:val="center"/>
          </w:tcPr>
          <w:p w14:paraId="25455504" w14:textId="77777777" w:rsidR="005B5532" w:rsidRPr="00FE760F" w:rsidRDefault="005B5532" w:rsidP="007274DE">
            <w:pPr>
              <w:pStyle w:val="TAC"/>
              <w:keepNext w:val="0"/>
              <w:keepLines w:val="0"/>
              <w:rPr>
                <w:bCs/>
                <w:szCs w:val="18"/>
                <w:lang w:val="en-US"/>
              </w:rPr>
            </w:pPr>
          </w:p>
        </w:tc>
        <w:tc>
          <w:tcPr>
            <w:tcW w:w="712" w:type="dxa"/>
            <w:vAlign w:val="center"/>
          </w:tcPr>
          <w:p w14:paraId="6FDB3EDC" w14:textId="77777777" w:rsidR="005B5532" w:rsidRPr="00FE760F" w:rsidRDefault="005B5532" w:rsidP="007274DE">
            <w:pPr>
              <w:pStyle w:val="TAC"/>
              <w:keepNext w:val="0"/>
              <w:keepLines w:val="0"/>
              <w:rPr>
                <w:bCs/>
                <w:szCs w:val="18"/>
                <w:lang w:val="en-US"/>
              </w:rPr>
            </w:pPr>
          </w:p>
        </w:tc>
        <w:tc>
          <w:tcPr>
            <w:tcW w:w="709" w:type="dxa"/>
            <w:vAlign w:val="center"/>
          </w:tcPr>
          <w:p w14:paraId="490777E8" w14:textId="77777777" w:rsidR="005B5532" w:rsidRPr="00FE760F" w:rsidRDefault="005B5532" w:rsidP="007274DE">
            <w:pPr>
              <w:pStyle w:val="TAC"/>
              <w:keepNext w:val="0"/>
              <w:keepLines w:val="0"/>
              <w:rPr>
                <w:bCs/>
                <w:szCs w:val="18"/>
                <w:lang w:val="en-US"/>
              </w:rPr>
            </w:pPr>
          </w:p>
        </w:tc>
        <w:tc>
          <w:tcPr>
            <w:tcW w:w="709" w:type="dxa"/>
            <w:vAlign w:val="center"/>
          </w:tcPr>
          <w:p w14:paraId="3E8FCE08" w14:textId="77777777" w:rsidR="005B5532" w:rsidRPr="00FE760F" w:rsidRDefault="005B5532" w:rsidP="007274DE">
            <w:pPr>
              <w:pStyle w:val="TAC"/>
              <w:keepNext w:val="0"/>
              <w:keepLines w:val="0"/>
              <w:rPr>
                <w:bCs/>
                <w:szCs w:val="18"/>
                <w:lang w:val="en-US"/>
              </w:rPr>
            </w:pPr>
          </w:p>
        </w:tc>
        <w:tc>
          <w:tcPr>
            <w:tcW w:w="710" w:type="dxa"/>
            <w:vAlign w:val="center"/>
          </w:tcPr>
          <w:p w14:paraId="2DDFDF13" w14:textId="77777777" w:rsidR="005B5532" w:rsidRPr="00FE760F" w:rsidRDefault="005B5532" w:rsidP="007274DE">
            <w:pPr>
              <w:pStyle w:val="TAC"/>
              <w:keepNext w:val="0"/>
              <w:keepLines w:val="0"/>
              <w:rPr>
                <w:bCs/>
                <w:szCs w:val="18"/>
                <w:lang w:val="en-US"/>
              </w:rPr>
            </w:pPr>
          </w:p>
        </w:tc>
        <w:tc>
          <w:tcPr>
            <w:tcW w:w="709" w:type="dxa"/>
          </w:tcPr>
          <w:p w14:paraId="007DB166" w14:textId="77777777" w:rsidR="005B5532" w:rsidRPr="00FE760F" w:rsidRDefault="005B5532" w:rsidP="007274DE">
            <w:pPr>
              <w:pStyle w:val="TAC"/>
              <w:keepNext w:val="0"/>
              <w:keepLines w:val="0"/>
              <w:rPr>
                <w:lang w:val="en-US"/>
              </w:rPr>
            </w:pPr>
          </w:p>
        </w:tc>
        <w:tc>
          <w:tcPr>
            <w:tcW w:w="709" w:type="dxa"/>
          </w:tcPr>
          <w:p w14:paraId="710B5332" w14:textId="77777777" w:rsidR="005B5532" w:rsidRPr="00FE760F" w:rsidRDefault="005B5532" w:rsidP="007274DE">
            <w:pPr>
              <w:pStyle w:val="TAC"/>
              <w:keepNext w:val="0"/>
              <w:keepLines w:val="0"/>
              <w:rPr>
                <w:lang w:val="en-US"/>
              </w:rPr>
            </w:pPr>
          </w:p>
        </w:tc>
        <w:tc>
          <w:tcPr>
            <w:tcW w:w="706" w:type="dxa"/>
          </w:tcPr>
          <w:p w14:paraId="5A838765" w14:textId="77777777" w:rsidR="005B5532" w:rsidRPr="00FE760F" w:rsidRDefault="005B5532" w:rsidP="007274DE">
            <w:pPr>
              <w:pStyle w:val="TAC"/>
              <w:keepNext w:val="0"/>
              <w:keepLines w:val="0"/>
              <w:rPr>
                <w:lang w:val="en-US"/>
              </w:rPr>
            </w:pPr>
          </w:p>
        </w:tc>
        <w:tc>
          <w:tcPr>
            <w:tcW w:w="1131" w:type="dxa"/>
            <w:vAlign w:val="center"/>
          </w:tcPr>
          <w:p w14:paraId="02EE182B" w14:textId="77777777" w:rsidR="005B5532" w:rsidRPr="00FE760F" w:rsidRDefault="005B5532" w:rsidP="007274DE">
            <w:pPr>
              <w:pStyle w:val="TAC"/>
              <w:keepNext w:val="0"/>
              <w:keepLines w:val="0"/>
              <w:rPr>
                <w:bCs/>
                <w:szCs w:val="18"/>
                <w:lang w:val="en-US"/>
              </w:rPr>
            </w:pPr>
          </w:p>
        </w:tc>
        <w:tc>
          <w:tcPr>
            <w:tcW w:w="709" w:type="dxa"/>
            <w:vAlign w:val="center"/>
          </w:tcPr>
          <w:p w14:paraId="0321E15F" w14:textId="77777777" w:rsidR="005B5532" w:rsidRPr="00FE760F" w:rsidRDefault="005B5532" w:rsidP="007274DE">
            <w:pPr>
              <w:pStyle w:val="TAC"/>
              <w:keepNext w:val="0"/>
              <w:keepLines w:val="0"/>
              <w:rPr>
                <w:lang w:val="en-US"/>
              </w:rPr>
            </w:pPr>
          </w:p>
        </w:tc>
      </w:tr>
      <w:tr w:rsidR="005B5532" w:rsidRPr="00FE760F" w14:paraId="31854D88" w14:textId="77777777" w:rsidTr="007274DE">
        <w:trPr>
          <w:tblHeader/>
          <w:jc w:val="center"/>
        </w:trPr>
        <w:tc>
          <w:tcPr>
            <w:tcW w:w="1819" w:type="dxa"/>
            <w:vAlign w:val="center"/>
          </w:tcPr>
          <w:p w14:paraId="4BFB4545" w14:textId="77777777" w:rsidR="005B5532" w:rsidRPr="00FE760F" w:rsidRDefault="005B5532" w:rsidP="007274DE">
            <w:pPr>
              <w:pStyle w:val="TAC"/>
              <w:keepNext w:val="0"/>
              <w:keepLines w:val="0"/>
              <w:rPr>
                <w:lang w:val="en-US"/>
              </w:rPr>
            </w:pPr>
          </w:p>
        </w:tc>
        <w:tc>
          <w:tcPr>
            <w:tcW w:w="1102" w:type="dxa"/>
          </w:tcPr>
          <w:p w14:paraId="019D3AF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7EADEFC"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58791C33" w14:textId="77777777" w:rsidR="005B5532" w:rsidRPr="00FE760F" w:rsidRDefault="005B5532" w:rsidP="007274DE">
            <w:pPr>
              <w:pStyle w:val="TAC"/>
              <w:keepNext w:val="0"/>
              <w:keepLines w:val="0"/>
              <w:rPr>
                <w:bCs/>
                <w:szCs w:val="18"/>
                <w:lang w:eastAsia="ko-KR"/>
              </w:rPr>
            </w:pPr>
          </w:p>
        </w:tc>
        <w:tc>
          <w:tcPr>
            <w:tcW w:w="1424" w:type="dxa"/>
            <w:gridSpan w:val="5"/>
            <w:vAlign w:val="center"/>
          </w:tcPr>
          <w:p w14:paraId="393BADC7" w14:textId="77777777" w:rsidR="005B5532" w:rsidRPr="00FE760F" w:rsidRDefault="005B5532" w:rsidP="007274DE">
            <w:pPr>
              <w:pStyle w:val="TAC"/>
              <w:keepNext w:val="0"/>
              <w:keepLines w:val="0"/>
              <w:rPr>
                <w:bCs/>
                <w:szCs w:val="18"/>
                <w:lang w:val="en-US"/>
              </w:rPr>
            </w:pPr>
          </w:p>
        </w:tc>
        <w:tc>
          <w:tcPr>
            <w:tcW w:w="717" w:type="dxa"/>
            <w:vAlign w:val="center"/>
          </w:tcPr>
          <w:p w14:paraId="418673F9" w14:textId="77777777" w:rsidR="005B5532" w:rsidRPr="00FE760F" w:rsidRDefault="005B5532" w:rsidP="007274DE">
            <w:pPr>
              <w:pStyle w:val="TAC"/>
              <w:keepNext w:val="0"/>
              <w:keepLines w:val="0"/>
              <w:rPr>
                <w:bCs/>
                <w:szCs w:val="18"/>
                <w:lang w:val="en-US"/>
              </w:rPr>
            </w:pPr>
          </w:p>
        </w:tc>
        <w:tc>
          <w:tcPr>
            <w:tcW w:w="712" w:type="dxa"/>
            <w:vAlign w:val="center"/>
          </w:tcPr>
          <w:p w14:paraId="5E1BF8A3" w14:textId="77777777" w:rsidR="005B5532" w:rsidRPr="00FE760F" w:rsidRDefault="005B5532" w:rsidP="007274DE">
            <w:pPr>
              <w:pStyle w:val="TAC"/>
              <w:keepNext w:val="0"/>
              <w:keepLines w:val="0"/>
              <w:rPr>
                <w:bCs/>
                <w:szCs w:val="18"/>
                <w:lang w:val="en-US"/>
              </w:rPr>
            </w:pPr>
          </w:p>
        </w:tc>
        <w:tc>
          <w:tcPr>
            <w:tcW w:w="709" w:type="dxa"/>
            <w:vAlign w:val="center"/>
          </w:tcPr>
          <w:p w14:paraId="721E759B" w14:textId="77777777" w:rsidR="005B5532" w:rsidRPr="00FE760F" w:rsidRDefault="005B5532" w:rsidP="007274DE">
            <w:pPr>
              <w:pStyle w:val="TAC"/>
              <w:keepNext w:val="0"/>
              <w:keepLines w:val="0"/>
              <w:rPr>
                <w:bCs/>
                <w:szCs w:val="18"/>
                <w:lang w:val="en-US"/>
              </w:rPr>
            </w:pPr>
          </w:p>
        </w:tc>
        <w:tc>
          <w:tcPr>
            <w:tcW w:w="709" w:type="dxa"/>
            <w:vAlign w:val="center"/>
          </w:tcPr>
          <w:p w14:paraId="1592A6D5" w14:textId="77777777" w:rsidR="005B5532" w:rsidRPr="00FE760F" w:rsidRDefault="005B5532" w:rsidP="007274DE">
            <w:pPr>
              <w:pStyle w:val="TAC"/>
              <w:keepNext w:val="0"/>
              <w:keepLines w:val="0"/>
              <w:rPr>
                <w:bCs/>
                <w:szCs w:val="18"/>
                <w:lang w:val="en-US"/>
              </w:rPr>
            </w:pPr>
          </w:p>
        </w:tc>
        <w:tc>
          <w:tcPr>
            <w:tcW w:w="710" w:type="dxa"/>
            <w:vAlign w:val="center"/>
          </w:tcPr>
          <w:p w14:paraId="36170608" w14:textId="77777777" w:rsidR="005B5532" w:rsidRPr="00FE760F" w:rsidRDefault="005B5532" w:rsidP="007274DE">
            <w:pPr>
              <w:pStyle w:val="TAC"/>
              <w:keepNext w:val="0"/>
              <w:keepLines w:val="0"/>
              <w:rPr>
                <w:bCs/>
                <w:szCs w:val="18"/>
                <w:lang w:val="en-US"/>
              </w:rPr>
            </w:pPr>
          </w:p>
        </w:tc>
        <w:tc>
          <w:tcPr>
            <w:tcW w:w="709" w:type="dxa"/>
          </w:tcPr>
          <w:p w14:paraId="2C4F33C7" w14:textId="77777777" w:rsidR="005B5532" w:rsidRPr="00FE760F" w:rsidRDefault="005B5532" w:rsidP="007274DE">
            <w:pPr>
              <w:pStyle w:val="TAC"/>
              <w:keepNext w:val="0"/>
              <w:keepLines w:val="0"/>
              <w:rPr>
                <w:lang w:val="en-US"/>
              </w:rPr>
            </w:pPr>
          </w:p>
        </w:tc>
        <w:tc>
          <w:tcPr>
            <w:tcW w:w="709" w:type="dxa"/>
          </w:tcPr>
          <w:p w14:paraId="75822F15" w14:textId="77777777" w:rsidR="005B5532" w:rsidRPr="00FE760F" w:rsidRDefault="005B5532" w:rsidP="007274DE">
            <w:pPr>
              <w:pStyle w:val="TAC"/>
              <w:keepNext w:val="0"/>
              <w:keepLines w:val="0"/>
              <w:rPr>
                <w:lang w:val="en-US"/>
              </w:rPr>
            </w:pPr>
          </w:p>
        </w:tc>
        <w:tc>
          <w:tcPr>
            <w:tcW w:w="706" w:type="dxa"/>
          </w:tcPr>
          <w:p w14:paraId="1E553802" w14:textId="77777777" w:rsidR="005B5532" w:rsidRPr="00FE760F" w:rsidRDefault="005B5532" w:rsidP="007274DE">
            <w:pPr>
              <w:pStyle w:val="TAC"/>
              <w:keepNext w:val="0"/>
              <w:keepLines w:val="0"/>
              <w:rPr>
                <w:lang w:val="en-US"/>
              </w:rPr>
            </w:pPr>
          </w:p>
        </w:tc>
        <w:tc>
          <w:tcPr>
            <w:tcW w:w="1131" w:type="dxa"/>
            <w:vAlign w:val="center"/>
          </w:tcPr>
          <w:p w14:paraId="46527679" w14:textId="77777777" w:rsidR="005B5532" w:rsidRPr="00FE760F" w:rsidRDefault="005B5532" w:rsidP="007274DE">
            <w:pPr>
              <w:pStyle w:val="TAC"/>
              <w:keepNext w:val="0"/>
              <w:keepLines w:val="0"/>
              <w:rPr>
                <w:bCs/>
                <w:szCs w:val="18"/>
                <w:lang w:val="en-US"/>
              </w:rPr>
            </w:pPr>
          </w:p>
        </w:tc>
        <w:tc>
          <w:tcPr>
            <w:tcW w:w="709" w:type="dxa"/>
            <w:vAlign w:val="center"/>
          </w:tcPr>
          <w:p w14:paraId="6497E050" w14:textId="77777777" w:rsidR="005B5532" w:rsidRPr="00FE760F" w:rsidRDefault="005B5532" w:rsidP="007274DE">
            <w:pPr>
              <w:pStyle w:val="TAC"/>
              <w:keepNext w:val="0"/>
              <w:keepLines w:val="0"/>
              <w:rPr>
                <w:lang w:val="en-US"/>
              </w:rPr>
            </w:pPr>
          </w:p>
        </w:tc>
      </w:tr>
      <w:tr w:rsidR="005B5532" w:rsidRPr="00FE760F" w14:paraId="43DB4E02" w14:textId="77777777" w:rsidTr="007274DE">
        <w:trPr>
          <w:tblHeader/>
          <w:jc w:val="center"/>
        </w:trPr>
        <w:tc>
          <w:tcPr>
            <w:tcW w:w="1819" w:type="dxa"/>
            <w:vAlign w:val="center"/>
          </w:tcPr>
          <w:p w14:paraId="61FC2688" w14:textId="77777777" w:rsidR="005B5532" w:rsidRPr="00FE760F" w:rsidRDefault="005B5532" w:rsidP="007274DE">
            <w:pPr>
              <w:pStyle w:val="TAC"/>
              <w:keepNext w:val="0"/>
              <w:keepLines w:val="0"/>
              <w:rPr>
                <w:lang w:val="en-US"/>
              </w:rPr>
            </w:pPr>
          </w:p>
        </w:tc>
        <w:tc>
          <w:tcPr>
            <w:tcW w:w="1102" w:type="dxa"/>
          </w:tcPr>
          <w:p w14:paraId="215F1E3A"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9176359"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714B23B9" w14:textId="77777777" w:rsidR="005B5532" w:rsidRPr="00FE760F" w:rsidRDefault="005B5532" w:rsidP="007274DE">
            <w:pPr>
              <w:pStyle w:val="TAC"/>
              <w:keepNext w:val="0"/>
              <w:keepLines w:val="0"/>
              <w:rPr>
                <w:bCs/>
                <w:szCs w:val="18"/>
                <w:lang w:val="en-US"/>
              </w:rPr>
            </w:pPr>
          </w:p>
        </w:tc>
        <w:tc>
          <w:tcPr>
            <w:tcW w:w="717" w:type="dxa"/>
            <w:vAlign w:val="center"/>
          </w:tcPr>
          <w:p w14:paraId="6AA65A9A" w14:textId="77777777" w:rsidR="005B5532" w:rsidRPr="00FE760F" w:rsidRDefault="005B5532" w:rsidP="007274DE">
            <w:pPr>
              <w:pStyle w:val="TAC"/>
              <w:keepNext w:val="0"/>
              <w:keepLines w:val="0"/>
              <w:rPr>
                <w:bCs/>
                <w:szCs w:val="18"/>
                <w:lang w:val="en-US"/>
              </w:rPr>
            </w:pPr>
          </w:p>
        </w:tc>
        <w:tc>
          <w:tcPr>
            <w:tcW w:w="712" w:type="dxa"/>
            <w:vAlign w:val="center"/>
          </w:tcPr>
          <w:p w14:paraId="0AEEC374" w14:textId="77777777" w:rsidR="005B5532" w:rsidRPr="00FE760F" w:rsidRDefault="005B5532" w:rsidP="007274DE">
            <w:pPr>
              <w:pStyle w:val="TAC"/>
              <w:keepNext w:val="0"/>
              <w:keepLines w:val="0"/>
              <w:rPr>
                <w:bCs/>
                <w:szCs w:val="18"/>
                <w:lang w:val="en-US"/>
              </w:rPr>
            </w:pPr>
          </w:p>
        </w:tc>
        <w:tc>
          <w:tcPr>
            <w:tcW w:w="709" w:type="dxa"/>
            <w:vAlign w:val="center"/>
          </w:tcPr>
          <w:p w14:paraId="04CCF623" w14:textId="77777777" w:rsidR="005B5532" w:rsidRPr="00FE760F" w:rsidRDefault="005B5532" w:rsidP="007274DE">
            <w:pPr>
              <w:pStyle w:val="TAC"/>
              <w:keepNext w:val="0"/>
              <w:keepLines w:val="0"/>
              <w:rPr>
                <w:bCs/>
                <w:szCs w:val="18"/>
                <w:lang w:val="en-US"/>
              </w:rPr>
            </w:pPr>
          </w:p>
        </w:tc>
        <w:tc>
          <w:tcPr>
            <w:tcW w:w="709" w:type="dxa"/>
            <w:vAlign w:val="center"/>
          </w:tcPr>
          <w:p w14:paraId="460B4AA5" w14:textId="77777777" w:rsidR="005B5532" w:rsidRPr="00FE760F" w:rsidRDefault="005B5532" w:rsidP="007274DE">
            <w:pPr>
              <w:pStyle w:val="TAC"/>
              <w:keepNext w:val="0"/>
              <w:keepLines w:val="0"/>
              <w:rPr>
                <w:bCs/>
                <w:szCs w:val="18"/>
                <w:lang w:val="en-US"/>
              </w:rPr>
            </w:pPr>
          </w:p>
        </w:tc>
        <w:tc>
          <w:tcPr>
            <w:tcW w:w="710" w:type="dxa"/>
            <w:vAlign w:val="center"/>
          </w:tcPr>
          <w:p w14:paraId="3A3B830B" w14:textId="77777777" w:rsidR="005B5532" w:rsidRPr="00FE760F" w:rsidRDefault="005B5532" w:rsidP="007274DE">
            <w:pPr>
              <w:pStyle w:val="TAC"/>
              <w:keepNext w:val="0"/>
              <w:keepLines w:val="0"/>
              <w:rPr>
                <w:bCs/>
                <w:szCs w:val="18"/>
                <w:lang w:val="en-US"/>
              </w:rPr>
            </w:pPr>
          </w:p>
        </w:tc>
        <w:tc>
          <w:tcPr>
            <w:tcW w:w="709" w:type="dxa"/>
          </w:tcPr>
          <w:p w14:paraId="181F1471" w14:textId="77777777" w:rsidR="005B5532" w:rsidRPr="00FE760F" w:rsidRDefault="005B5532" w:rsidP="007274DE">
            <w:pPr>
              <w:pStyle w:val="TAC"/>
              <w:keepNext w:val="0"/>
              <w:keepLines w:val="0"/>
              <w:rPr>
                <w:lang w:val="en-US"/>
              </w:rPr>
            </w:pPr>
          </w:p>
        </w:tc>
        <w:tc>
          <w:tcPr>
            <w:tcW w:w="709" w:type="dxa"/>
          </w:tcPr>
          <w:p w14:paraId="7B5FE58D" w14:textId="77777777" w:rsidR="005B5532" w:rsidRPr="00FE760F" w:rsidRDefault="005B5532" w:rsidP="007274DE">
            <w:pPr>
              <w:pStyle w:val="TAC"/>
              <w:keepNext w:val="0"/>
              <w:keepLines w:val="0"/>
              <w:rPr>
                <w:lang w:val="en-US"/>
              </w:rPr>
            </w:pPr>
          </w:p>
        </w:tc>
        <w:tc>
          <w:tcPr>
            <w:tcW w:w="706" w:type="dxa"/>
          </w:tcPr>
          <w:p w14:paraId="28F63C66" w14:textId="77777777" w:rsidR="005B5532" w:rsidRPr="00FE760F" w:rsidRDefault="005B5532" w:rsidP="007274DE">
            <w:pPr>
              <w:pStyle w:val="TAC"/>
              <w:keepNext w:val="0"/>
              <w:keepLines w:val="0"/>
              <w:rPr>
                <w:lang w:val="en-US"/>
              </w:rPr>
            </w:pPr>
          </w:p>
        </w:tc>
        <w:tc>
          <w:tcPr>
            <w:tcW w:w="1131" w:type="dxa"/>
            <w:vAlign w:val="center"/>
          </w:tcPr>
          <w:p w14:paraId="0977D75F" w14:textId="77777777" w:rsidR="005B5532" w:rsidRPr="00FE760F" w:rsidRDefault="005B5532" w:rsidP="007274DE">
            <w:pPr>
              <w:pStyle w:val="TAC"/>
              <w:keepNext w:val="0"/>
              <w:keepLines w:val="0"/>
              <w:rPr>
                <w:bCs/>
                <w:szCs w:val="18"/>
                <w:lang w:val="en-US"/>
              </w:rPr>
            </w:pPr>
          </w:p>
        </w:tc>
        <w:tc>
          <w:tcPr>
            <w:tcW w:w="709" w:type="dxa"/>
            <w:vAlign w:val="center"/>
          </w:tcPr>
          <w:p w14:paraId="558E0178" w14:textId="77777777" w:rsidR="005B5532" w:rsidRPr="00FE760F" w:rsidRDefault="005B5532" w:rsidP="007274DE">
            <w:pPr>
              <w:pStyle w:val="TAC"/>
              <w:keepNext w:val="0"/>
              <w:keepLines w:val="0"/>
              <w:rPr>
                <w:lang w:val="en-US"/>
              </w:rPr>
            </w:pPr>
          </w:p>
        </w:tc>
      </w:tr>
      <w:tr w:rsidR="005B5532" w:rsidRPr="00FE760F" w14:paraId="04A1793F" w14:textId="77777777" w:rsidTr="007274DE">
        <w:trPr>
          <w:tblHeader/>
          <w:jc w:val="center"/>
        </w:trPr>
        <w:tc>
          <w:tcPr>
            <w:tcW w:w="1819" w:type="dxa"/>
            <w:vAlign w:val="center"/>
          </w:tcPr>
          <w:p w14:paraId="4F4C6E67" w14:textId="77777777" w:rsidR="005B5532" w:rsidRPr="00FE760F" w:rsidRDefault="005B5532" w:rsidP="007274DE">
            <w:pPr>
              <w:pStyle w:val="TAC"/>
              <w:keepNext w:val="0"/>
              <w:keepLines w:val="0"/>
              <w:rPr>
                <w:lang w:val="en-US"/>
              </w:rPr>
            </w:pPr>
          </w:p>
        </w:tc>
        <w:tc>
          <w:tcPr>
            <w:tcW w:w="1102" w:type="dxa"/>
            <w:vAlign w:val="center"/>
          </w:tcPr>
          <w:p w14:paraId="423450CA"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C0C3A62" w14:textId="77777777" w:rsidR="005B5532" w:rsidRPr="00FE760F" w:rsidRDefault="005B5532" w:rsidP="007274DE">
            <w:pPr>
              <w:pStyle w:val="TAC"/>
              <w:keepNext w:val="0"/>
              <w:keepLines w:val="0"/>
              <w:rPr>
                <w:lang w:val="en-US"/>
              </w:rPr>
            </w:pPr>
          </w:p>
        </w:tc>
        <w:tc>
          <w:tcPr>
            <w:tcW w:w="1550" w:type="dxa"/>
            <w:gridSpan w:val="3"/>
            <w:vAlign w:val="center"/>
          </w:tcPr>
          <w:p w14:paraId="2C28BC1C"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1C5576A"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AB73DCB" w14:textId="77777777" w:rsidR="005B5532" w:rsidRPr="00FE760F" w:rsidRDefault="005B5532" w:rsidP="007274DE">
            <w:pPr>
              <w:pStyle w:val="TAC"/>
              <w:keepNext w:val="0"/>
              <w:keepLines w:val="0"/>
              <w:rPr>
                <w:bCs/>
                <w:szCs w:val="18"/>
                <w:lang w:val="en-US"/>
              </w:rPr>
            </w:pPr>
          </w:p>
        </w:tc>
        <w:tc>
          <w:tcPr>
            <w:tcW w:w="717" w:type="dxa"/>
            <w:vAlign w:val="center"/>
          </w:tcPr>
          <w:p w14:paraId="62CA8F1A" w14:textId="77777777" w:rsidR="005B5532" w:rsidRPr="00FE760F" w:rsidRDefault="005B5532" w:rsidP="007274DE">
            <w:pPr>
              <w:pStyle w:val="TAC"/>
              <w:keepNext w:val="0"/>
              <w:keepLines w:val="0"/>
              <w:rPr>
                <w:bCs/>
                <w:szCs w:val="18"/>
                <w:lang w:val="en-US"/>
              </w:rPr>
            </w:pPr>
          </w:p>
        </w:tc>
        <w:tc>
          <w:tcPr>
            <w:tcW w:w="712" w:type="dxa"/>
            <w:vAlign w:val="center"/>
          </w:tcPr>
          <w:p w14:paraId="0FE0CA1D" w14:textId="77777777" w:rsidR="005B5532" w:rsidRPr="00FE760F" w:rsidRDefault="005B5532" w:rsidP="007274DE">
            <w:pPr>
              <w:pStyle w:val="TAC"/>
              <w:keepNext w:val="0"/>
              <w:keepLines w:val="0"/>
              <w:rPr>
                <w:bCs/>
                <w:szCs w:val="18"/>
                <w:lang w:val="en-US"/>
              </w:rPr>
            </w:pPr>
          </w:p>
        </w:tc>
        <w:tc>
          <w:tcPr>
            <w:tcW w:w="709" w:type="dxa"/>
            <w:vAlign w:val="center"/>
          </w:tcPr>
          <w:p w14:paraId="3DB68311" w14:textId="77777777" w:rsidR="005B5532" w:rsidRPr="00FE760F" w:rsidRDefault="005B5532" w:rsidP="007274DE">
            <w:pPr>
              <w:pStyle w:val="TAC"/>
              <w:keepNext w:val="0"/>
              <w:keepLines w:val="0"/>
              <w:rPr>
                <w:bCs/>
                <w:szCs w:val="18"/>
                <w:lang w:val="en-US"/>
              </w:rPr>
            </w:pPr>
          </w:p>
        </w:tc>
        <w:tc>
          <w:tcPr>
            <w:tcW w:w="709" w:type="dxa"/>
            <w:vAlign w:val="center"/>
          </w:tcPr>
          <w:p w14:paraId="1DCEF66C" w14:textId="77777777" w:rsidR="005B5532" w:rsidRPr="00FE760F" w:rsidRDefault="005B5532" w:rsidP="007274DE">
            <w:pPr>
              <w:pStyle w:val="TAC"/>
              <w:keepNext w:val="0"/>
              <w:keepLines w:val="0"/>
              <w:rPr>
                <w:bCs/>
                <w:szCs w:val="18"/>
                <w:lang w:val="en-US"/>
              </w:rPr>
            </w:pPr>
          </w:p>
        </w:tc>
        <w:tc>
          <w:tcPr>
            <w:tcW w:w="710" w:type="dxa"/>
            <w:vAlign w:val="center"/>
          </w:tcPr>
          <w:p w14:paraId="27D05F82" w14:textId="77777777" w:rsidR="005B5532" w:rsidRPr="00FE760F" w:rsidRDefault="005B5532" w:rsidP="007274DE">
            <w:pPr>
              <w:pStyle w:val="TAC"/>
              <w:keepNext w:val="0"/>
              <w:keepLines w:val="0"/>
              <w:rPr>
                <w:bCs/>
                <w:szCs w:val="18"/>
                <w:lang w:val="en-US"/>
              </w:rPr>
            </w:pPr>
          </w:p>
        </w:tc>
        <w:tc>
          <w:tcPr>
            <w:tcW w:w="709" w:type="dxa"/>
          </w:tcPr>
          <w:p w14:paraId="7FECC2A2" w14:textId="77777777" w:rsidR="005B5532" w:rsidRPr="00FE760F" w:rsidRDefault="005B5532" w:rsidP="007274DE">
            <w:pPr>
              <w:pStyle w:val="TAC"/>
              <w:keepNext w:val="0"/>
              <w:keepLines w:val="0"/>
              <w:rPr>
                <w:lang w:val="en-US"/>
              </w:rPr>
            </w:pPr>
          </w:p>
        </w:tc>
        <w:tc>
          <w:tcPr>
            <w:tcW w:w="709" w:type="dxa"/>
          </w:tcPr>
          <w:p w14:paraId="38F3BAD6" w14:textId="77777777" w:rsidR="005B5532" w:rsidRPr="00FE760F" w:rsidRDefault="005B5532" w:rsidP="007274DE">
            <w:pPr>
              <w:pStyle w:val="TAC"/>
              <w:keepNext w:val="0"/>
              <w:keepLines w:val="0"/>
              <w:rPr>
                <w:lang w:val="en-US"/>
              </w:rPr>
            </w:pPr>
          </w:p>
        </w:tc>
        <w:tc>
          <w:tcPr>
            <w:tcW w:w="706" w:type="dxa"/>
          </w:tcPr>
          <w:p w14:paraId="7953727D" w14:textId="77777777" w:rsidR="005B5532" w:rsidRPr="00FE760F" w:rsidRDefault="005B5532" w:rsidP="007274DE">
            <w:pPr>
              <w:pStyle w:val="TAC"/>
              <w:keepNext w:val="0"/>
              <w:keepLines w:val="0"/>
              <w:rPr>
                <w:lang w:val="en-US"/>
              </w:rPr>
            </w:pPr>
          </w:p>
        </w:tc>
        <w:tc>
          <w:tcPr>
            <w:tcW w:w="1131" w:type="dxa"/>
            <w:vAlign w:val="center"/>
          </w:tcPr>
          <w:p w14:paraId="115C21F2" w14:textId="77777777" w:rsidR="005B5532" w:rsidRPr="00FE760F" w:rsidRDefault="005B5532" w:rsidP="007274DE">
            <w:pPr>
              <w:pStyle w:val="TAC"/>
              <w:keepNext w:val="0"/>
              <w:keepLines w:val="0"/>
              <w:rPr>
                <w:bCs/>
                <w:szCs w:val="18"/>
                <w:lang w:val="en-US"/>
              </w:rPr>
            </w:pPr>
          </w:p>
        </w:tc>
        <w:tc>
          <w:tcPr>
            <w:tcW w:w="709" w:type="dxa"/>
            <w:vAlign w:val="center"/>
          </w:tcPr>
          <w:p w14:paraId="168EF032" w14:textId="77777777" w:rsidR="005B5532" w:rsidRPr="00FE760F" w:rsidRDefault="005B5532" w:rsidP="007274DE">
            <w:pPr>
              <w:pStyle w:val="TAC"/>
              <w:keepNext w:val="0"/>
              <w:keepLines w:val="0"/>
              <w:rPr>
                <w:lang w:val="en-US"/>
              </w:rPr>
            </w:pPr>
          </w:p>
        </w:tc>
      </w:tr>
      <w:tr w:rsidR="005B5532" w:rsidRPr="00FE760F" w14:paraId="66730F17" w14:textId="77777777" w:rsidTr="007274DE">
        <w:trPr>
          <w:tblHeader/>
          <w:jc w:val="center"/>
        </w:trPr>
        <w:tc>
          <w:tcPr>
            <w:tcW w:w="1819" w:type="dxa"/>
            <w:vAlign w:val="center"/>
          </w:tcPr>
          <w:p w14:paraId="41B51983" w14:textId="77777777" w:rsidR="005B5532" w:rsidRPr="00FE760F" w:rsidRDefault="005B5532" w:rsidP="007274DE">
            <w:pPr>
              <w:pStyle w:val="TAC"/>
              <w:keepNext w:val="0"/>
              <w:keepLines w:val="0"/>
              <w:rPr>
                <w:lang w:val="en-US"/>
              </w:rPr>
            </w:pPr>
          </w:p>
        </w:tc>
        <w:tc>
          <w:tcPr>
            <w:tcW w:w="1102" w:type="dxa"/>
            <w:vAlign w:val="center"/>
          </w:tcPr>
          <w:p w14:paraId="5BA09632"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3AAEF3AD" w14:textId="77777777" w:rsidR="005B5532" w:rsidRPr="00FE760F" w:rsidRDefault="005B5532" w:rsidP="007274DE">
            <w:pPr>
              <w:pStyle w:val="TAC"/>
              <w:keepNext w:val="0"/>
              <w:keepLines w:val="0"/>
              <w:rPr>
                <w:lang w:val="en-US"/>
              </w:rPr>
            </w:pPr>
          </w:p>
        </w:tc>
        <w:tc>
          <w:tcPr>
            <w:tcW w:w="1550" w:type="dxa"/>
            <w:gridSpan w:val="3"/>
            <w:vAlign w:val="center"/>
          </w:tcPr>
          <w:p w14:paraId="64C702D2" w14:textId="77777777" w:rsidR="005B5532" w:rsidRPr="00FE760F" w:rsidRDefault="005B5532" w:rsidP="007274DE">
            <w:pPr>
              <w:pStyle w:val="TAC"/>
              <w:keepNext w:val="0"/>
              <w:keepLines w:val="0"/>
              <w:rPr>
                <w:bCs/>
                <w:szCs w:val="18"/>
                <w:lang w:eastAsia="ko-KR"/>
              </w:rPr>
            </w:pPr>
          </w:p>
        </w:tc>
        <w:tc>
          <w:tcPr>
            <w:tcW w:w="2141" w:type="dxa"/>
            <w:gridSpan w:val="6"/>
            <w:vAlign w:val="center"/>
          </w:tcPr>
          <w:p w14:paraId="41C41D5D" w14:textId="77777777" w:rsidR="005B5532" w:rsidRPr="00FE760F" w:rsidRDefault="005B5532" w:rsidP="007274DE">
            <w:pPr>
              <w:pStyle w:val="TAC"/>
              <w:keepNext w:val="0"/>
              <w:keepLines w:val="0"/>
              <w:rPr>
                <w:bCs/>
                <w:szCs w:val="18"/>
                <w:lang w:val="en-US"/>
              </w:rPr>
            </w:pPr>
          </w:p>
        </w:tc>
        <w:tc>
          <w:tcPr>
            <w:tcW w:w="712" w:type="dxa"/>
            <w:vAlign w:val="center"/>
          </w:tcPr>
          <w:p w14:paraId="1BA741EB" w14:textId="77777777" w:rsidR="005B5532" w:rsidRPr="00FE760F" w:rsidRDefault="005B5532" w:rsidP="007274DE">
            <w:pPr>
              <w:pStyle w:val="TAC"/>
              <w:keepNext w:val="0"/>
              <w:keepLines w:val="0"/>
              <w:rPr>
                <w:bCs/>
                <w:szCs w:val="18"/>
                <w:lang w:val="en-US"/>
              </w:rPr>
            </w:pPr>
          </w:p>
        </w:tc>
        <w:tc>
          <w:tcPr>
            <w:tcW w:w="709" w:type="dxa"/>
            <w:vAlign w:val="center"/>
          </w:tcPr>
          <w:p w14:paraId="7A9892A2" w14:textId="77777777" w:rsidR="005B5532" w:rsidRPr="00FE760F" w:rsidRDefault="005B5532" w:rsidP="007274DE">
            <w:pPr>
              <w:pStyle w:val="TAC"/>
              <w:keepNext w:val="0"/>
              <w:keepLines w:val="0"/>
              <w:rPr>
                <w:bCs/>
                <w:szCs w:val="18"/>
                <w:lang w:val="en-US"/>
              </w:rPr>
            </w:pPr>
          </w:p>
        </w:tc>
        <w:tc>
          <w:tcPr>
            <w:tcW w:w="709" w:type="dxa"/>
            <w:vAlign w:val="center"/>
          </w:tcPr>
          <w:p w14:paraId="4A3E4EE1" w14:textId="77777777" w:rsidR="005B5532" w:rsidRPr="00FE760F" w:rsidRDefault="005B5532" w:rsidP="007274DE">
            <w:pPr>
              <w:pStyle w:val="TAC"/>
              <w:keepNext w:val="0"/>
              <w:keepLines w:val="0"/>
              <w:rPr>
                <w:bCs/>
                <w:szCs w:val="18"/>
                <w:lang w:val="en-US"/>
              </w:rPr>
            </w:pPr>
          </w:p>
        </w:tc>
        <w:tc>
          <w:tcPr>
            <w:tcW w:w="710" w:type="dxa"/>
            <w:vAlign w:val="center"/>
          </w:tcPr>
          <w:p w14:paraId="5364FBA8" w14:textId="77777777" w:rsidR="005B5532" w:rsidRPr="00FE760F" w:rsidRDefault="005B5532" w:rsidP="007274DE">
            <w:pPr>
              <w:pStyle w:val="TAC"/>
              <w:keepNext w:val="0"/>
              <w:keepLines w:val="0"/>
              <w:rPr>
                <w:bCs/>
                <w:szCs w:val="18"/>
                <w:lang w:val="en-US"/>
              </w:rPr>
            </w:pPr>
          </w:p>
        </w:tc>
        <w:tc>
          <w:tcPr>
            <w:tcW w:w="709" w:type="dxa"/>
          </w:tcPr>
          <w:p w14:paraId="641747C7" w14:textId="77777777" w:rsidR="005B5532" w:rsidRPr="00FE760F" w:rsidRDefault="005B5532" w:rsidP="007274DE">
            <w:pPr>
              <w:pStyle w:val="TAC"/>
              <w:keepNext w:val="0"/>
              <w:keepLines w:val="0"/>
              <w:rPr>
                <w:lang w:val="en-US"/>
              </w:rPr>
            </w:pPr>
          </w:p>
        </w:tc>
        <w:tc>
          <w:tcPr>
            <w:tcW w:w="709" w:type="dxa"/>
          </w:tcPr>
          <w:p w14:paraId="6C297EC6" w14:textId="77777777" w:rsidR="005B5532" w:rsidRPr="00FE760F" w:rsidRDefault="005B5532" w:rsidP="007274DE">
            <w:pPr>
              <w:pStyle w:val="TAC"/>
              <w:keepNext w:val="0"/>
              <w:keepLines w:val="0"/>
              <w:rPr>
                <w:lang w:val="en-US"/>
              </w:rPr>
            </w:pPr>
          </w:p>
        </w:tc>
        <w:tc>
          <w:tcPr>
            <w:tcW w:w="706" w:type="dxa"/>
          </w:tcPr>
          <w:p w14:paraId="0EF157D6" w14:textId="77777777" w:rsidR="005B5532" w:rsidRPr="00FE760F" w:rsidRDefault="005B5532" w:rsidP="007274DE">
            <w:pPr>
              <w:pStyle w:val="TAC"/>
              <w:keepNext w:val="0"/>
              <w:keepLines w:val="0"/>
              <w:rPr>
                <w:lang w:val="en-US"/>
              </w:rPr>
            </w:pPr>
          </w:p>
        </w:tc>
        <w:tc>
          <w:tcPr>
            <w:tcW w:w="1131" w:type="dxa"/>
            <w:vAlign w:val="center"/>
          </w:tcPr>
          <w:p w14:paraId="5BC3616A" w14:textId="77777777" w:rsidR="005B5532" w:rsidRPr="00FE760F" w:rsidRDefault="005B5532" w:rsidP="007274DE">
            <w:pPr>
              <w:pStyle w:val="TAC"/>
              <w:keepNext w:val="0"/>
              <w:keepLines w:val="0"/>
              <w:rPr>
                <w:bCs/>
                <w:szCs w:val="18"/>
                <w:lang w:val="en-US"/>
              </w:rPr>
            </w:pPr>
          </w:p>
        </w:tc>
        <w:tc>
          <w:tcPr>
            <w:tcW w:w="709" w:type="dxa"/>
            <w:vAlign w:val="center"/>
          </w:tcPr>
          <w:p w14:paraId="717D13F2" w14:textId="77777777" w:rsidR="005B5532" w:rsidRPr="00FE760F" w:rsidRDefault="005B5532" w:rsidP="007274DE">
            <w:pPr>
              <w:pStyle w:val="TAC"/>
              <w:keepNext w:val="0"/>
              <w:keepLines w:val="0"/>
              <w:rPr>
                <w:lang w:val="en-US"/>
              </w:rPr>
            </w:pPr>
          </w:p>
        </w:tc>
      </w:tr>
      <w:tr w:rsidR="005B5532" w:rsidRPr="00FE760F" w14:paraId="3FCBBBD0" w14:textId="77777777" w:rsidTr="007274DE">
        <w:trPr>
          <w:tblHeader/>
          <w:jc w:val="center"/>
        </w:trPr>
        <w:tc>
          <w:tcPr>
            <w:tcW w:w="1819" w:type="dxa"/>
            <w:vAlign w:val="center"/>
          </w:tcPr>
          <w:p w14:paraId="6716E003" w14:textId="77777777" w:rsidR="005B5532" w:rsidRPr="00FE760F" w:rsidRDefault="005B5532" w:rsidP="007274DE">
            <w:pPr>
              <w:pStyle w:val="TAC"/>
              <w:keepNext w:val="0"/>
              <w:keepLines w:val="0"/>
              <w:rPr>
                <w:lang w:val="en-US"/>
              </w:rPr>
            </w:pPr>
          </w:p>
        </w:tc>
        <w:tc>
          <w:tcPr>
            <w:tcW w:w="1102" w:type="dxa"/>
            <w:vAlign w:val="center"/>
          </w:tcPr>
          <w:p w14:paraId="739CBA3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9FC13E"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31C54077" w14:textId="77777777" w:rsidR="005B5532" w:rsidRPr="00FE760F" w:rsidRDefault="005B5532" w:rsidP="007274DE">
            <w:pPr>
              <w:pStyle w:val="TAC"/>
              <w:keepNext w:val="0"/>
              <w:keepLines w:val="0"/>
              <w:rPr>
                <w:bCs/>
                <w:szCs w:val="18"/>
                <w:lang w:val="en-US"/>
              </w:rPr>
            </w:pPr>
          </w:p>
        </w:tc>
        <w:tc>
          <w:tcPr>
            <w:tcW w:w="709" w:type="dxa"/>
            <w:vAlign w:val="center"/>
          </w:tcPr>
          <w:p w14:paraId="7746E001" w14:textId="77777777" w:rsidR="005B5532" w:rsidRPr="00FE760F" w:rsidRDefault="005B5532" w:rsidP="007274DE">
            <w:pPr>
              <w:pStyle w:val="TAC"/>
              <w:keepNext w:val="0"/>
              <w:keepLines w:val="0"/>
              <w:rPr>
                <w:bCs/>
                <w:szCs w:val="18"/>
                <w:lang w:val="en-US"/>
              </w:rPr>
            </w:pPr>
          </w:p>
        </w:tc>
        <w:tc>
          <w:tcPr>
            <w:tcW w:w="709" w:type="dxa"/>
            <w:vAlign w:val="center"/>
          </w:tcPr>
          <w:p w14:paraId="750C9134" w14:textId="77777777" w:rsidR="005B5532" w:rsidRPr="00FE760F" w:rsidRDefault="005B5532" w:rsidP="007274DE">
            <w:pPr>
              <w:pStyle w:val="TAC"/>
              <w:keepNext w:val="0"/>
              <w:keepLines w:val="0"/>
              <w:rPr>
                <w:bCs/>
                <w:szCs w:val="18"/>
                <w:lang w:val="en-US"/>
              </w:rPr>
            </w:pPr>
          </w:p>
        </w:tc>
        <w:tc>
          <w:tcPr>
            <w:tcW w:w="710" w:type="dxa"/>
            <w:vAlign w:val="center"/>
          </w:tcPr>
          <w:p w14:paraId="7E2B680E" w14:textId="77777777" w:rsidR="005B5532" w:rsidRPr="00FE760F" w:rsidRDefault="005B5532" w:rsidP="007274DE">
            <w:pPr>
              <w:pStyle w:val="TAC"/>
              <w:keepNext w:val="0"/>
              <w:keepLines w:val="0"/>
              <w:rPr>
                <w:bCs/>
                <w:szCs w:val="18"/>
                <w:lang w:val="en-US"/>
              </w:rPr>
            </w:pPr>
          </w:p>
        </w:tc>
        <w:tc>
          <w:tcPr>
            <w:tcW w:w="709" w:type="dxa"/>
          </w:tcPr>
          <w:p w14:paraId="6243DE24" w14:textId="77777777" w:rsidR="005B5532" w:rsidRPr="00FE760F" w:rsidRDefault="005B5532" w:rsidP="007274DE">
            <w:pPr>
              <w:pStyle w:val="TAC"/>
              <w:keepNext w:val="0"/>
              <w:keepLines w:val="0"/>
              <w:rPr>
                <w:lang w:val="en-US"/>
              </w:rPr>
            </w:pPr>
          </w:p>
        </w:tc>
        <w:tc>
          <w:tcPr>
            <w:tcW w:w="709" w:type="dxa"/>
          </w:tcPr>
          <w:p w14:paraId="60ADEB0F" w14:textId="77777777" w:rsidR="005B5532" w:rsidRPr="00FE760F" w:rsidRDefault="005B5532" w:rsidP="007274DE">
            <w:pPr>
              <w:pStyle w:val="TAC"/>
              <w:keepNext w:val="0"/>
              <w:keepLines w:val="0"/>
              <w:rPr>
                <w:lang w:val="en-US"/>
              </w:rPr>
            </w:pPr>
          </w:p>
        </w:tc>
        <w:tc>
          <w:tcPr>
            <w:tcW w:w="706" w:type="dxa"/>
          </w:tcPr>
          <w:p w14:paraId="0B1F9271" w14:textId="77777777" w:rsidR="005B5532" w:rsidRPr="00FE760F" w:rsidRDefault="005B5532" w:rsidP="007274DE">
            <w:pPr>
              <w:pStyle w:val="TAC"/>
              <w:keepNext w:val="0"/>
              <w:keepLines w:val="0"/>
              <w:rPr>
                <w:lang w:val="en-US"/>
              </w:rPr>
            </w:pPr>
          </w:p>
        </w:tc>
        <w:tc>
          <w:tcPr>
            <w:tcW w:w="1131" w:type="dxa"/>
            <w:vAlign w:val="center"/>
          </w:tcPr>
          <w:p w14:paraId="5541B36B" w14:textId="77777777" w:rsidR="005B5532" w:rsidRPr="00FE760F" w:rsidRDefault="005B5532" w:rsidP="007274DE">
            <w:pPr>
              <w:pStyle w:val="TAC"/>
              <w:keepNext w:val="0"/>
              <w:keepLines w:val="0"/>
              <w:rPr>
                <w:bCs/>
                <w:szCs w:val="18"/>
                <w:lang w:val="en-US"/>
              </w:rPr>
            </w:pPr>
          </w:p>
        </w:tc>
        <w:tc>
          <w:tcPr>
            <w:tcW w:w="709" w:type="dxa"/>
            <w:vAlign w:val="center"/>
          </w:tcPr>
          <w:p w14:paraId="548CFCD1" w14:textId="77777777" w:rsidR="005B5532" w:rsidRPr="00FE760F" w:rsidRDefault="005B5532" w:rsidP="007274DE">
            <w:pPr>
              <w:pStyle w:val="TAC"/>
              <w:keepNext w:val="0"/>
              <w:keepLines w:val="0"/>
              <w:rPr>
                <w:lang w:val="en-US"/>
              </w:rPr>
            </w:pPr>
          </w:p>
        </w:tc>
      </w:tr>
      <w:tr w:rsidR="005B5532" w:rsidRPr="00FE760F" w14:paraId="59071D78" w14:textId="77777777" w:rsidTr="007274DE">
        <w:trPr>
          <w:tblHeader/>
          <w:jc w:val="center"/>
        </w:trPr>
        <w:tc>
          <w:tcPr>
            <w:tcW w:w="1819" w:type="dxa"/>
            <w:vAlign w:val="center"/>
          </w:tcPr>
          <w:p w14:paraId="05F0E4E5" w14:textId="77777777" w:rsidR="005B5532" w:rsidRPr="00FE760F" w:rsidRDefault="005B5532" w:rsidP="007274DE">
            <w:pPr>
              <w:pStyle w:val="TAC"/>
              <w:keepNext w:val="0"/>
              <w:keepLines w:val="0"/>
              <w:rPr>
                <w:lang w:val="en-US"/>
              </w:rPr>
            </w:pPr>
          </w:p>
        </w:tc>
        <w:tc>
          <w:tcPr>
            <w:tcW w:w="1102" w:type="dxa"/>
            <w:vAlign w:val="center"/>
          </w:tcPr>
          <w:p w14:paraId="0589DFDD"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55DDD61" w14:textId="77777777" w:rsidR="005B5532" w:rsidRPr="00FE760F" w:rsidRDefault="005B5532" w:rsidP="007274DE">
            <w:pPr>
              <w:pStyle w:val="TAC"/>
              <w:keepNext w:val="0"/>
              <w:keepLines w:val="0"/>
              <w:rPr>
                <w:lang w:val="en-US"/>
              </w:rPr>
            </w:pPr>
          </w:p>
        </w:tc>
        <w:tc>
          <w:tcPr>
            <w:tcW w:w="5825" w:type="dxa"/>
            <w:gridSpan w:val="12"/>
            <w:vAlign w:val="center"/>
          </w:tcPr>
          <w:p w14:paraId="4D029FA4" w14:textId="77777777" w:rsidR="005B5532" w:rsidRPr="00FE760F" w:rsidRDefault="005B5532" w:rsidP="007274DE">
            <w:pPr>
              <w:pStyle w:val="TAC"/>
              <w:keepNext w:val="0"/>
              <w:keepLines w:val="0"/>
              <w:rPr>
                <w:bCs/>
                <w:szCs w:val="18"/>
                <w:lang w:val="en-US"/>
              </w:rPr>
            </w:pPr>
          </w:p>
        </w:tc>
        <w:tc>
          <w:tcPr>
            <w:tcW w:w="709" w:type="dxa"/>
            <w:vAlign w:val="center"/>
          </w:tcPr>
          <w:p w14:paraId="78B32267" w14:textId="77777777" w:rsidR="005B5532" w:rsidRPr="00FE760F" w:rsidRDefault="005B5532" w:rsidP="007274DE">
            <w:pPr>
              <w:pStyle w:val="TAC"/>
              <w:keepNext w:val="0"/>
              <w:keepLines w:val="0"/>
              <w:rPr>
                <w:bCs/>
                <w:szCs w:val="18"/>
                <w:lang w:val="en-US"/>
              </w:rPr>
            </w:pPr>
          </w:p>
        </w:tc>
        <w:tc>
          <w:tcPr>
            <w:tcW w:w="710" w:type="dxa"/>
            <w:vAlign w:val="center"/>
          </w:tcPr>
          <w:p w14:paraId="0B3BC2BB" w14:textId="77777777" w:rsidR="005B5532" w:rsidRPr="00FE760F" w:rsidRDefault="005B5532" w:rsidP="007274DE">
            <w:pPr>
              <w:pStyle w:val="TAC"/>
              <w:keepNext w:val="0"/>
              <w:keepLines w:val="0"/>
              <w:rPr>
                <w:bCs/>
                <w:szCs w:val="18"/>
                <w:lang w:val="en-US"/>
              </w:rPr>
            </w:pPr>
          </w:p>
        </w:tc>
        <w:tc>
          <w:tcPr>
            <w:tcW w:w="709" w:type="dxa"/>
          </w:tcPr>
          <w:p w14:paraId="0EAA3669" w14:textId="77777777" w:rsidR="005B5532" w:rsidRPr="00FE760F" w:rsidRDefault="005B5532" w:rsidP="007274DE">
            <w:pPr>
              <w:pStyle w:val="TAC"/>
              <w:keepNext w:val="0"/>
              <w:keepLines w:val="0"/>
              <w:rPr>
                <w:lang w:val="en-US"/>
              </w:rPr>
            </w:pPr>
          </w:p>
        </w:tc>
        <w:tc>
          <w:tcPr>
            <w:tcW w:w="709" w:type="dxa"/>
          </w:tcPr>
          <w:p w14:paraId="32F60FA5" w14:textId="77777777" w:rsidR="005B5532" w:rsidRPr="00FE760F" w:rsidRDefault="005B5532" w:rsidP="007274DE">
            <w:pPr>
              <w:pStyle w:val="TAC"/>
              <w:keepNext w:val="0"/>
              <w:keepLines w:val="0"/>
              <w:rPr>
                <w:lang w:val="en-US"/>
              </w:rPr>
            </w:pPr>
          </w:p>
        </w:tc>
        <w:tc>
          <w:tcPr>
            <w:tcW w:w="706" w:type="dxa"/>
          </w:tcPr>
          <w:p w14:paraId="24C2FAF2" w14:textId="77777777" w:rsidR="005B5532" w:rsidRPr="00FE760F" w:rsidRDefault="005B5532" w:rsidP="007274DE">
            <w:pPr>
              <w:pStyle w:val="TAC"/>
              <w:keepNext w:val="0"/>
              <w:keepLines w:val="0"/>
              <w:rPr>
                <w:lang w:val="en-US"/>
              </w:rPr>
            </w:pPr>
          </w:p>
        </w:tc>
        <w:tc>
          <w:tcPr>
            <w:tcW w:w="1131" w:type="dxa"/>
            <w:vAlign w:val="center"/>
          </w:tcPr>
          <w:p w14:paraId="6721CCC2" w14:textId="77777777" w:rsidR="005B5532" w:rsidRPr="00FE760F" w:rsidRDefault="005B5532" w:rsidP="007274DE">
            <w:pPr>
              <w:pStyle w:val="TAC"/>
              <w:keepNext w:val="0"/>
              <w:keepLines w:val="0"/>
              <w:rPr>
                <w:bCs/>
                <w:szCs w:val="18"/>
                <w:lang w:val="en-US"/>
              </w:rPr>
            </w:pPr>
          </w:p>
        </w:tc>
        <w:tc>
          <w:tcPr>
            <w:tcW w:w="709" w:type="dxa"/>
            <w:vAlign w:val="center"/>
          </w:tcPr>
          <w:p w14:paraId="16B92D2F" w14:textId="77777777" w:rsidR="005B5532" w:rsidRPr="00FE760F" w:rsidRDefault="005B5532" w:rsidP="007274DE">
            <w:pPr>
              <w:pStyle w:val="TAC"/>
              <w:keepNext w:val="0"/>
              <w:keepLines w:val="0"/>
              <w:rPr>
                <w:lang w:val="en-US"/>
              </w:rPr>
            </w:pPr>
          </w:p>
        </w:tc>
      </w:tr>
      <w:tr w:rsidR="005B5532" w:rsidRPr="00FE760F" w14:paraId="05901308" w14:textId="77777777" w:rsidTr="007274DE">
        <w:trPr>
          <w:tblHeader/>
          <w:jc w:val="center"/>
        </w:trPr>
        <w:tc>
          <w:tcPr>
            <w:tcW w:w="1819" w:type="dxa"/>
            <w:vAlign w:val="center"/>
          </w:tcPr>
          <w:p w14:paraId="010263AF" w14:textId="77777777" w:rsidR="005B5532" w:rsidRPr="00FE760F" w:rsidRDefault="005B5532" w:rsidP="007274DE">
            <w:pPr>
              <w:pStyle w:val="TAC"/>
              <w:keepNext w:val="0"/>
              <w:keepLines w:val="0"/>
              <w:rPr>
                <w:rFonts w:cs="Arial"/>
                <w:szCs w:val="18"/>
                <w:lang w:val="sv-SE"/>
              </w:rPr>
            </w:pPr>
          </w:p>
        </w:tc>
        <w:tc>
          <w:tcPr>
            <w:tcW w:w="1102" w:type="dxa"/>
            <w:vAlign w:val="center"/>
          </w:tcPr>
          <w:p w14:paraId="53B6D0F1"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277A9960" w14:textId="77777777" w:rsidR="005B5532" w:rsidRPr="00FE760F" w:rsidRDefault="005B5532" w:rsidP="007274DE">
            <w:pPr>
              <w:pStyle w:val="TAC"/>
              <w:keepNext w:val="0"/>
              <w:keepLines w:val="0"/>
              <w:rPr>
                <w:rFonts w:cs="Arial"/>
                <w:szCs w:val="18"/>
              </w:rPr>
            </w:pPr>
          </w:p>
        </w:tc>
        <w:tc>
          <w:tcPr>
            <w:tcW w:w="5821" w:type="dxa"/>
            <w:gridSpan w:val="12"/>
            <w:vAlign w:val="center"/>
          </w:tcPr>
          <w:p w14:paraId="255AC56E" w14:textId="77777777" w:rsidR="005B5532" w:rsidRPr="00FE760F" w:rsidRDefault="005B5532" w:rsidP="007274DE">
            <w:pPr>
              <w:pStyle w:val="TAC"/>
              <w:keepNext w:val="0"/>
              <w:keepLines w:val="0"/>
              <w:rPr>
                <w:bCs/>
                <w:szCs w:val="18"/>
                <w:lang w:val="en-US"/>
              </w:rPr>
            </w:pPr>
          </w:p>
        </w:tc>
        <w:tc>
          <w:tcPr>
            <w:tcW w:w="710" w:type="dxa"/>
            <w:vAlign w:val="center"/>
          </w:tcPr>
          <w:p w14:paraId="2654C05D" w14:textId="77777777" w:rsidR="005B5532" w:rsidRPr="00FE760F" w:rsidRDefault="005B5532" w:rsidP="007274DE">
            <w:pPr>
              <w:pStyle w:val="TAC"/>
              <w:keepNext w:val="0"/>
              <w:keepLines w:val="0"/>
              <w:rPr>
                <w:bCs/>
                <w:szCs w:val="18"/>
                <w:lang w:val="en-US"/>
              </w:rPr>
            </w:pPr>
          </w:p>
        </w:tc>
        <w:tc>
          <w:tcPr>
            <w:tcW w:w="709" w:type="dxa"/>
          </w:tcPr>
          <w:p w14:paraId="1C647A7E" w14:textId="77777777" w:rsidR="005B5532" w:rsidRPr="00FE760F" w:rsidRDefault="005B5532" w:rsidP="007274DE">
            <w:pPr>
              <w:pStyle w:val="TAC"/>
              <w:keepNext w:val="0"/>
              <w:keepLines w:val="0"/>
              <w:rPr>
                <w:lang w:val="en-US"/>
              </w:rPr>
            </w:pPr>
          </w:p>
        </w:tc>
        <w:tc>
          <w:tcPr>
            <w:tcW w:w="709" w:type="dxa"/>
          </w:tcPr>
          <w:p w14:paraId="55BBEAEB" w14:textId="77777777" w:rsidR="005B5532" w:rsidRPr="00FE760F" w:rsidRDefault="005B5532" w:rsidP="007274DE">
            <w:pPr>
              <w:pStyle w:val="TAC"/>
              <w:keepNext w:val="0"/>
              <w:keepLines w:val="0"/>
              <w:rPr>
                <w:lang w:val="en-US"/>
              </w:rPr>
            </w:pPr>
          </w:p>
        </w:tc>
        <w:tc>
          <w:tcPr>
            <w:tcW w:w="706" w:type="dxa"/>
          </w:tcPr>
          <w:p w14:paraId="25302D96" w14:textId="77777777" w:rsidR="005B5532" w:rsidRPr="00FE760F" w:rsidRDefault="005B5532" w:rsidP="007274DE">
            <w:pPr>
              <w:pStyle w:val="TAC"/>
              <w:keepNext w:val="0"/>
              <w:keepLines w:val="0"/>
              <w:rPr>
                <w:lang w:val="en-US"/>
              </w:rPr>
            </w:pPr>
          </w:p>
        </w:tc>
        <w:tc>
          <w:tcPr>
            <w:tcW w:w="1131" w:type="dxa"/>
            <w:vAlign w:val="center"/>
          </w:tcPr>
          <w:p w14:paraId="4451A2C4" w14:textId="77777777" w:rsidR="005B5532" w:rsidRPr="00FE760F" w:rsidRDefault="005B5532" w:rsidP="007274DE">
            <w:pPr>
              <w:pStyle w:val="TAC"/>
              <w:keepNext w:val="0"/>
              <w:keepLines w:val="0"/>
              <w:rPr>
                <w:lang w:val="en-US"/>
              </w:rPr>
            </w:pPr>
          </w:p>
        </w:tc>
        <w:tc>
          <w:tcPr>
            <w:tcW w:w="709" w:type="dxa"/>
            <w:vAlign w:val="center"/>
          </w:tcPr>
          <w:p w14:paraId="0ADE19CA" w14:textId="77777777" w:rsidR="005B5532" w:rsidRPr="00FE760F" w:rsidRDefault="005B5532" w:rsidP="007274DE">
            <w:pPr>
              <w:pStyle w:val="TAC"/>
              <w:keepNext w:val="0"/>
              <w:keepLines w:val="0"/>
              <w:rPr>
                <w:lang w:val="en-US"/>
              </w:rPr>
            </w:pPr>
          </w:p>
        </w:tc>
      </w:tr>
      <w:tr w:rsidR="005B5532" w:rsidRPr="00FE760F" w14:paraId="0B3A3B11" w14:textId="77777777" w:rsidTr="007274DE">
        <w:trPr>
          <w:tblHeader/>
          <w:jc w:val="center"/>
        </w:trPr>
        <w:tc>
          <w:tcPr>
            <w:tcW w:w="1819" w:type="dxa"/>
            <w:vAlign w:val="center"/>
          </w:tcPr>
          <w:p w14:paraId="0336D9AD" w14:textId="77777777" w:rsidR="005B5532" w:rsidRPr="00FE760F" w:rsidRDefault="005B5532" w:rsidP="007274DE">
            <w:pPr>
              <w:pStyle w:val="TAC"/>
              <w:keepNext w:val="0"/>
              <w:keepLines w:val="0"/>
              <w:rPr>
                <w:rFonts w:cs="Arial"/>
                <w:szCs w:val="18"/>
                <w:lang w:val="sv-SE"/>
              </w:rPr>
            </w:pPr>
          </w:p>
        </w:tc>
        <w:tc>
          <w:tcPr>
            <w:tcW w:w="1102" w:type="dxa"/>
            <w:vAlign w:val="center"/>
          </w:tcPr>
          <w:p w14:paraId="6A496510"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CB6FEE5" w14:textId="77777777" w:rsidR="005B5532" w:rsidRPr="00FE760F" w:rsidRDefault="005B5532" w:rsidP="007274DE">
            <w:pPr>
              <w:pStyle w:val="TAC"/>
              <w:keepNext w:val="0"/>
              <w:keepLines w:val="0"/>
              <w:rPr>
                <w:rFonts w:cs="Arial"/>
                <w:szCs w:val="18"/>
              </w:rPr>
            </w:pPr>
          </w:p>
        </w:tc>
        <w:tc>
          <w:tcPr>
            <w:tcW w:w="5675" w:type="dxa"/>
            <w:gridSpan w:val="12"/>
            <w:vAlign w:val="center"/>
          </w:tcPr>
          <w:p w14:paraId="335D46C6" w14:textId="77777777" w:rsidR="005B5532" w:rsidRPr="00FE760F" w:rsidRDefault="005B5532" w:rsidP="007274DE">
            <w:pPr>
              <w:pStyle w:val="TAC"/>
              <w:keepNext w:val="0"/>
              <w:keepLines w:val="0"/>
              <w:rPr>
                <w:bCs/>
                <w:szCs w:val="18"/>
                <w:lang w:val="en-US"/>
              </w:rPr>
            </w:pPr>
          </w:p>
        </w:tc>
        <w:tc>
          <w:tcPr>
            <w:tcW w:w="709" w:type="dxa"/>
          </w:tcPr>
          <w:p w14:paraId="1C70DA85" w14:textId="77777777" w:rsidR="005B5532" w:rsidRPr="00FE760F" w:rsidRDefault="005B5532" w:rsidP="007274DE">
            <w:pPr>
              <w:pStyle w:val="TAC"/>
              <w:keepNext w:val="0"/>
              <w:keepLines w:val="0"/>
              <w:rPr>
                <w:lang w:val="en-US"/>
              </w:rPr>
            </w:pPr>
          </w:p>
        </w:tc>
        <w:tc>
          <w:tcPr>
            <w:tcW w:w="709" w:type="dxa"/>
          </w:tcPr>
          <w:p w14:paraId="307BE9D3" w14:textId="77777777" w:rsidR="005B5532" w:rsidRPr="00FE760F" w:rsidRDefault="005B5532" w:rsidP="007274DE">
            <w:pPr>
              <w:pStyle w:val="TAC"/>
              <w:keepNext w:val="0"/>
              <w:keepLines w:val="0"/>
              <w:rPr>
                <w:lang w:val="en-US"/>
              </w:rPr>
            </w:pPr>
          </w:p>
        </w:tc>
        <w:tc>
          <w:tcPr>
            <w:tcW w:w="706" w:type="dxa"/>
          </w:tcPr>
          <w:p w14:paraId="1CC5FE66" w14:textId="77777777" w:rsidR="005B5532" w:rsidRPr="00FE760F" w:rsidRDefault="005B5532" w:rsidP="007274DE">
            <w:pPr>
              <w:pStyle w:val="TAC"/>
              <w:keepNext w:val="0"/>
              <w:keepLines w:val="0"/>
              <w:rPr>
                <w:lang w:val="en-US"/>
              </w:rPr>
            </w:pPr>
          </w:p>
        </w:tc>
        <w:tc>
          <w:tcPr>
            <w:tcW w:w="1131" w:type="dxa"/>
            <w:vAlign w:val="center"/>
          </w:tcPr>
          <w:p w14:paraId="72BD521D" w14:textId="77777777" w:rsidR="005B5532" w:rsidRPr="00FE760F" w:rsidRDefault="005B5532" w:rsidP="007274DE">
            <w:pPr>
              <w:pStyle w:val="TAC"/>
              <w:keepNext w:val="0"/>
              <w:keepLines w:val="0"/>
              <w:rPr>
                <w:lang w:val="en-US"/>
              </w:rPr>
            </w:pPr>
          </w:p>
        </w:tc>
        <w:tc>
          <w:tcPr>
            <w:tcW w:w="709" w:type="dxa"/>
            <w:vAlign w:val="center"/>
          </w:tcPr>
          <w:p w14:paraId="6404122D" w14:textId="77777777" w:rsidR="005B5532" w:rsidRPr="00FE760F" w:rsidRDefault="005B5532" w:rsidP="007274DE">
            <w:pPr>
              <w:pStyle w:val="TAC"/>
              <w:keepNext w:val="0"/>
              <w:keepLines w:val="0"/>
              <w:rPr>
                <w:lang w:val="en-US"/>
              </w:rPr>
            </w:pPr>
          </w:p>
        </w:tc>
      </w:tr>
      <w:tr w:rsidR="005B5532" w:rsidRPr="00FE760F" w14:paraId="7AEAB3F2" w14:textId="77777777" w:rsidTr="007274DE">
        <w:trPr>
          <w:tblHeader/>
          <w:jc w:val="center"/>
        </w:trPr>
        <w:tc>
          <w:tcPr>
            <w:tcW w:w="1819" w:type="dxa"/>
            <w:vAlign w:val="center"/>
          </w:tcPr>
          <w:p w14:paraId="53F8B22C" w14:textId="77777777" w:rsidR="005B5532" w:rsidRPr="00FE760F" w:rsidRDefault="005B5532" w:rsidP="007274DE">
            <w:pPr>
              <w:pStyle w:val="TAC"/>
              <w:keepNext w:val="0"/>
              <w:keepLines w:val="0"/>
              <w:rPr>
                <w:rFonts w:cs="Arial"/>
                <w:szCs w:val="18"/>
                <w:lang w:val="sv-SE"/>
              </w:rPr>
            </w:pPr>
          </w:p>
        </w:tc>
        <w:tc>
          <w:tcPr>
            <w:tcW w:w="1102" w:type="dxa"/>
            <w:vAlign w:val="center"/>
          </w:tcPr>
          <w:p w14:paraId="06D82844"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2D8D69DC" w14:textId="77777777" w:rsidR="005B5532" w:rsidRPr="00FE760F" w:rsidRDefault="005B5532" w:rsidP="007274DE">
            <w:pPr>
              <w:pStyle w:val="TAC"/>
              <w:keepNext w:val="0"/>
              <w:keepLines w:val="0"/>
              <w:rPr>
                <w:rFonts w:cs="Arial"/>
                <w:szCs w:val="18"/>
              </w:rPr>
            </w:pPr>
          </w:p>
        </w:tc>
        <w:tc>
          <w:tcPr>
            <w:tcW w:w="5690" w:type="dxa"/>
            <w:gridSpan w:val="11"/>
            <w:vAlign w:val="center"/>
          </w:tcPr>
          <w:p w14:paraId="2522D665" w14:textId="77777777" w:rsidR="005B5532" w:rsidRPr="00FE760F" w:rsidRDefault="005B5532" w:rsidP="007274DE">
            <w:pPr>
              <w:pStyle w:val="TAC"/>
              <w:keepNext w:val="0"/>
              <w:keepLines w:val="0"/>
              <w:rPr>
                <w:lang w:val="en-US"/>
              </w:rPr>
            </w:pPr>
          </w:p>
        </w:tc>
        <w:tc>
          <w:tcPr>
            <w:tcW w:w="709" w:type="dxa"/>
          </w:tcPr>
          <w:p w14:paraId="4487A061" w14:textId="77777777" w:rsidR="005B5532" w:rsidRPr="00FE760F" w:rsidRDefault="005B5532" w:rsidP="007274DE">
            <w:pPr>
              <w:pStyle w:val="TAC"/>
              <w:keepNext w:val="0"/>
              <w:keepLines w:val="0"/>
              <w:rPr>
                <w:lang w:val="en-US"/>
              </w:rPr>
            </w:pPr>
          </w:p>
        </w:tc>
        <w:tc>
          <w:tcPr>
            <w:tcW w:w="706" w:type="dxa"/>
          </w:tcPr>
          <w:p w14:paraId="22209237" w14:textId="77777777" w:rsidR="005B5532" w:rsidRPr="00FE760F" w:rsidRDefault="005B5532" w:rsidP="007274DE">
            <w:pPr>
              <w:pStyle w:val="TAC"/>
              <w:keepNext w:val="0"/>
              <w:keepLines w:val="0"/>
              <w:rPr>
                <w:lang w:val="en-US"/>
              </w:rPr>
            </w:pPr>
          </w:p>
        </w:tc>
        <w:tc>
          <w:tcPr>
            <w:tcW w:w="1131" w:type="dxa"/>
            <w:vAlign w:val="center"/>
          </w:tcPr>
          <w:p w14:paraId="56960DD0" w14:textId="77777777" w:rsidR="005B5532" w:rsidRPr="00FE760F" w:rsidRDefault="005B5532" w:rsidP="007274DE">
            <w:pPr>
              <w:pStyle w:val="TAC"/>
              <w:keepNext w:val="0"/>
              <w:keepLines w:val="0"/>
              <w:rPr>
                <w:lang w:val="en-US"/>
              </w:rPr>
            </w:pPr>
          </w:p>
        </w:tc>
        <w:tc>
          <w:tcPr>
            <w:tcW w:w="709" w:type="dxa"/>
            <w:vAlign w:val="center"/>
          </w:tcPr>
          <w:p w14:paraId="559CC97D" w14:textId="77777777" w:rsidR="005B5532" w:rsidRPr="00FE760F" w:rsidRDefault="005B5532" w:rsidP="007274DE">
            <w:pPr>
              <w:pStyle w:val="TAC"/>
              <w:keepNext w:val="0"/>
              <w:keepLines w:val="0"/>
              <w:rPr>
                <w:lang w:val="en-US"/>
              </w:rPr>
            </w:pPr>
          </w:p>
        </w:tc>
      </w:tr>
      <w:tr w:rsidR="005B5532" w:rsidRPr="00FE760F" w14:paraId="5552CF78" w14:textId="77777777" w:rsidTr="007274DE">
        <w:trPr>
          <w:tblHeader/>
          <w:jc w:val="center"/>
        </w:trPr>
        <w:tc>
          <w:tcPr>
            <w:tcW w:w="1819" w:type="dxa"/>
            <w:vAlign w:val="center"/>
          </w:tcPr>
          <w:p w14:paraId="19064E91" w14:textId="77777777" w:rsidR="005B5532" w:rsidRPr="00FE760F" w:rsidRDefault="005B5532" w:rsidP="007274DE">
            <w:pPr>
              <w:pStyle w:val="TAC"/>
              <w:keepNext w:val="0"/>
              <w:keepLines w:val="0"/>
              <w:rPr>
                <w:rFonts w:cs="Arial"/>
                <w:szCs w:val="18"/>
                <w:lang w:val="sv-SE"/>
              </w:rPr>
            </w:pPr>
          </w:p>
        </w:tc>
        <w:tc>
          <w:tcPr>
            <w:tcW w:w="1102" w:type="dxa"/>
            <w:vAlign w:val="center"/>
          </w:tcPr>
          <w:p w14:paraId="2200C9B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3469446"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15B2F668" w14:textId="77777777" w:rsidR="005B5532" w:rsidRPr="00FE760F" w:rsidRDefault="005B5532" w:rsidP="007274DE">
            <w:pPr>
              <w:pStyle w:val="TAC"/>
              <w:keepNext w:val="0"/>
              <w:keepLines w:val="0"/>
            </w:pPr>
          </w:p>
        </w:tc>
        <w:tc>
          <w:tcPr>
            <w:tcW w:w="694" w:type="dxa"/>
            <w:gridSpan w:val="2"/>
            <w:vAlign w:val="center"/>
          </w:tcPr>
          <w:p w14:paraId="0DA3B75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5CBE64D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F2F8831" w14:textId="77777777" w:rsidR="005B5532" w:rsidRPr="00FE760F" w:rsidRDefault="005B5532" w:rsidP="007274DE">
            <w:pPr>
              <w:pStyle w:val="TAC"/>
              <w:keepNext w:val="0"/>
              <w:keepLines w:val="0"/>
              <w:rPr>
                <w:bCs/>
                <w:szCs w:val="18"/>
                <w:lang w:val="en-US"/>
              </w:rPr>
            </w:pPr>
          </w:p>
        </w:tc>
        <w:tc>
          <w:tcPr>
            <w:tcW w:w="717" w:type="dxa"/>
            <w:vAlign w:val="center"/>
          </w:tcPr>
          <w:p w14:paraId="2D886B7C" w14:textId="77777777" w:rsidR="005B5532" w:rsidRPr="00FE760F" w:rsidRDefault="005B5532" w:rsidP="007274DE">
            <w:pPr>
              <w:pStyle w:val="TAC"/>
              <w:keepNext w:val="0"/>
              <w:keepLines w:val="0"/>
              <w:rPr>
                <w:bCs/>
                <w:szCs w:val="18"/>
                <w:lang w:val="en-US"/>
              </w:rPr>
            </w:pPr>
          </w:p>
        </w:tc>
        <w:tc>
          <w:tcPr>
            <w:tcW w:w="712" w:type="dxa"/>
            <w:vAlign w:val="center"/>
          </w:tcPr>
          <w:p w14:paraId="659049EA" w14:textId="77777777" w:rsidR="005B5532" w:rsidRPr="00FE760F" w:rsidRDefault="005B5532" w:rsidP="007274DE">
            <w:pPr>
              <w:pStyle w:val="TAC"/>
              <w:keepNext w:val="0"/>
              <w:keepLines w:val="0"/>
              <w:rPr>
                <w:bCs/>
                <w:szCs w:val="18"/>
                <w:lang w:val="en-US"/>
              </w:rPr>
            </w:pPr>
          </w:p>
        </w:tc>
        <w:tc>
          <w:tcPr>
            <w:tcW w:w="709" w:type="dxa"/>
            <w:vAlign w:val="center"/>
          </w:tcPr>
          <w:p w14:paraId="6B7075FD" w14:textId="77777777" w:rsidR="005B5532" w:rsidRPr="00FE760F" w:rsidRDefault="005B5532" w:rsidP="007274DE">
            <w:pPr>
              <w:pStyle w:val="TAC"/>
              <w:keepNext w:val="0"/>
              <w:keepLines w:val="0"/>
              <w:rPr>
                <w:bCs/>
                <w:szCs w:val="18"/>
                <w:lang w:val="en-US"/>
              </w:rPr>
            </w:pPr>
          </w:p>
        </w:tc>
        <w:tc>
          <w:tcPr>
            <w:tcW w:w="709" w:type="dxa"/>
            <w:vAlign w:val="center"/>
          </w:tcPr>
          <w:p w14:paraId="546B5EE6" w14:textId="77777777" w:rsidR="005B5532" w:rsidRPr="00FE760F" w:rsidRDefault="005B5532" w:rsidP="007274DE">
            <w:pPr>
              <w:pStyle w:val="TAC"/>
              <w:keepNext w:val="0"/>
              <w:keepLines w:val="0"/>
              <w:rPr>
                <w:bCs/>
                <w:szCs w:val="18"/>
                <w:lang w:val="en-US"/>
              </w:rPr>
            </w:pPr>
          </w:p>
        </w:tc>
        <w:tc>
          <w:tcPr>
            <w:tcW w:w="710" w:type="dxa"/>
            <w:vAlign w:val="center"/>
          </w:tcPr>
          <w:p w14:paraId="36247E4A" w14:textId="77777777" w:rsidR="005B5532" w:rsidRPr="00FE760F" w:rsidRDefault="005B5532" w:rsidP="007274DE">
            <w:pPr>
              <w:pStyle w:val="TAC"/>
              <w:keepNext w:val="0"/>
              <w:keepLines w:val="0"/>
              <w:rPr>
                <w:bCs/>
                <w:szCs w:val="18"/>
                <w:lang w:val="en-US"/>
              </w:rPr>
            </w:pPr>
          </w:p>
        </w:tc>
        <w:tc>
          <w:tcPr>
            <w:tcW w:w="709" w:type="dxa"/>
          </w:tcPr>
          <w:p w14:paraId="310DA377" w14:textId="77777777" w:rsidR="005B5532" w:rsidRPr="00FE760F" w:rsidRDefault="005B5532" w:rsidP="007274DE">
            <w:pPr>
              <w:pStyle w:val="TAC"/>
              <w:keepNext w:val="0"/>
              <w:keepLines w:val="0"/>
              <w:rPr>
                <w:lang w:val="en-US"/>
              </w:rPr>
            </w:pPr>
          </w:p>
        </w:tc>
        <w:tc>
          <w:tcPr>
            <w:tcW w:w="709" w:type="dxa"/>
          </w:tcPr>
          <w:p w14:paraId="7344EA1D" w14:textId="77777777" w:rsidR="005B5532" w:rsidRPr="00FE760F" w:rsidRDefault="005B5532" w:rsidP="007274DE">
            <w:pPr>
              <w:pStyle w:val="TAC"/>
              <w:keepNext w:val="0"/>
              <w:keepLines w:val="0"/>
              <w:rPr>
                <w:lang w:val="en-US"/>
              </w:rPr>
            </w:pPr>
          </w:p>
        </w:tc>
        <w:tc>
          <w:tcPr>
            <w:tcW w:w="706" w:type="dxa"/>
          </w:tcPr>
          <w:p w14:paraId="35D64B3A" w14:textId="77777777" w:rsidR="005B5532" w:rsidRPr="00FE760F" w:rsidRDefault="005B5532" w:rsidP="007274DE">
            <w:pPr>
              <w:pStyle w:val="TAC"/>
              <w:keepNext w:val="0"/>
              <w:keepLines w:val="0"/>
              <w:rPr>
                <w:lang w:val="en-US"/>
              </w:rPr>
            </w:pPr>
          </w:p>
        </w:tc>
        <w:tc>
          <w:tcPr>
            <w:tcW w:w="1131" w:type="dxa"/>
            <w:vAlign w:val="center"/>
          </w:tcPr>
          <w:p w14:paraId="7910D119" w14:textId="77777777" w:rsidR="005B5532" w:rsidRPr="00FE760F" w:rsidRDefault="005B5532" w:rsidP="007274DE">
            <w:pPr>
              <w:pStyle w:val="TAC"/>
              <w:keepNext w:val="0"/>
              <w:keepLines w:val="0"/>
              <w:rPr>
                <w:bCs/>
                <w:szCs w:val="18"/>
                <w:lang w:val="en-US"/>
              </w:rPr>
            </w:pPr>
          </w:p>
        </w:tc>
        <w:tc>
          <w:tcPr>
            <w:tcW w:w="709" w:type="dxa"/>
            <w:vAlign w:val="center"/>
          </w:tcPr>
          <w:p w14:paraId="1532B4E7" w14:textId="77777777" w:rsidR="005B5532" w:rsidRPr="00FE760F" w:rsidRDefault="005B5532" w:rsidP="007274DE">
            <w:pPr>
              <w:pStyle w:val="TAC"/>
              <w:keepNext w:val="0"/>
              <w:keepLines w:val="0"/>
              <w:rPr>
                <w:lang w:val="en-US"/>
              </w:rPr>
            </w:pPr>
          </w:p>
        </w:tc>
      </w:tr>
      <w:tr w:rsidR="005B5532" w:rsidRPr="00FE760F" w14:paraId="62B7C9B9" w14:textId="77777777" w:rsidTr="007274DE">
        <w:trPr>
          <w:tblHeader/>
          <w:jc w:val="center"/>
        </w:trPr>
        <w:tc>
          <w:tcPr>
            <w:tcW w:w="1819" w:type="dxa"/>
            <w:vAlign w:val="center"/>
          </w:tcPr>
          <w:p w14:paraId="64EE085B" w14:textId="77777777" w:rsidR="005B5532" w:rsidRPr="00FE760F" w:rsidRDefault="005B5532" w:rsidP="007274DE">
            <w:pPr>
              <w:pStyle w:val="TAC"/>
              <w:keepNext w:val="0"/>
              <w:keepLines w:val="0"/>
              <w:rPr>
                <w:rFonts w:cs="Arial"/>
                <w:szCs w:val="18"/>
                <w:lang w:val="sv-SE"/>
              </w:rPr>
            </w:pPr>
          </w:p>
        </w:tc>
        <w:tc>
          <w:tcPr>
            <w:tcW w:w="1102" w:type="dxa"/>
            <w:vAlign w:val="center"/>
          </w:tcPr>
          <w:p w14:paraId="1AC37C21"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87DB522" w14:textId="77777777" w:rsidR="005B5532" w:rsidRPr="00FE760F" w:rsidRDefault="005B5532" w:rsidP="007274DE">
            <w:pPr>
              <w:pStyle w:val="TAC"/>
              <w:keepNext w:val="0"/>
              <w:keepLines w:val="0"/>
              <w:rPr>
                <w:rFonts w:cs="Arial"/>
                <w:szCs w:val="18"/>
              </w:rPr>
            </w:pPr>
          </w:p>
        </w:tc>
        <w:tc>
          <w:tcPr>
            <w:tcW w:w="6532" w:type="dxa"/>
            <w:gridSpan w:val="13"/>
            <w:shd w:val="clear" w:color="auto" w:fill="auto"/>
            <w:vAlign w:val="center"/>
          </w:tcPr>
          <w:p w14:paraId="699ACD90" w14:textId="77777777" w:rsidR="005B5532" w:rsidRPr="00FE760F" w:rsidRDefault="005B5532" w:rsidP="007274DE">
            <w:pPr>
              <w:pStyle w:val="TAC"/>
              <w:keepNext w:val="0"/>
              <w:keepLines w:val="0"/>
              <w:rPr>
                <w:bCs/>
                <w:szCs w:val="18"/>
                <w:lang w:val="en-US"/>
              </w:rPr>
            </w:pPr>
          </w:p>
        </w:tc>
        <w:tc>
          <w:tcPr>
            <w:tcW w:w="709" w:type="dxa"/>
            <w:vAlign w:val="center"/>
          </w:tcPr>
          <w:p w14:paraId="72CD02F2" w14:textId="77777777" w:rsidR="005B5532" w:rsidRPr="00FE760F" w:rsidRDefault="005B5532" w:rsidP="007274DE">
            <w:pPr>
              <w:pStyle w:val="TAC"/>
              <w:keepNext w:val="0"/>
              <w:keepLines w:val="0"/>
              <w:rPr>
                <w:bCs/>
                <w:szCs w:val="18"/>
                <w:lang w:val="en-US"/>
              </w:rPr>
            </w:pPr>
          </w:p>
        </w:tc>
        <w:tc>
          <w:tcPr>
            <w:tcW w:w="710" w:type="dxa"/>
            <w:vAlign w:val="center"/>
          </w:tcPr>
          <w:p w14:paraId="3DF704DC" w14:textId="77777777" w:rsidR="005B5532" w:rsidRPr="00FE760F" w:rsidRDefault="005B5532" w:rsidP="007274DE">
            <w:pPr>
              <w:pStyle w:val="TAC"/>
              <w:keepNext w:val="0"/>
              <w:keepLines w:val="0"/>
              <w:rPr>
                <w:bCs/>
                <w:szCs w:val="18"/>
                <w:lang w:val="en-US"/>
              </w:rPr>
            </w:pPr>
          </w:p>
        </w:tc>
        <w:tc>
          <w:tcPr>
            <w:tcW w:w="709" w:type="dxa"/>
          </w:tcPr>
          <w:p w14:paraId="48824B01" w14:textId="77777777" w:rsidR="005B5532" w:rsidRPr="00FE760F" w:rsidRDefault="005B5532" w:rsidP="007274DE">
            <w:pPr>
              <w:pStyle w:val="TAC"/>
              <w:keepNext w:val="0"/>
              <w:keepLines w:val="0"/>
              <w:rPr>
                <w:lang w:val="en-US"/>
              </w:rPr>
            </w:pPr>
          </w:p>
        </w:tc>
        <w:tc>
          <w:tcPr>
            <w:tcW w:w="709" w:type="dxa"/>
          </w:tcPr>
          <w:p w14:paraId="49845275" w14:textId="77777777" w:rsidR="005B5532" w:rsidRPr="00FE760F" w:rsidRDefault="005B5532" w:rsidP="007274DE">
            <w:pPr>
              <w:pStyle w:val="TAC"/>
              <w:keepNext w:val="0"/>
              <w:keepLines w:val="0"/>
              <w:rPr>
                <w:lang w:val="en-US"/>
              </w:rPr>
            </w:pPr>
          </w:p>
        </w:tc>
        <w:tc>
          <w:tcPr>
            <w:tcW w:w="706" w:type="dxa"/>
          </w:tcPr>
          <w:p w14:paraId="745C3E53" w14:textId="77777777" w:rsidR="005B5532" w:rsidRPr="00FE760F" w:rsidRDefault="005B5532" w:rsidP="007274DE">
            <w:pPr>
              <w:pStyle w:val="TAC"/>
              <w:keepNext w:val="0"/>
              <w:keepLines w:val="0"/>
              <w:rPr>
                <w:lang w:val="en-US"/>
              </w:rPr>
            </w:pPr>
          </w:p>
        </w:tc>
        <w:tc>
          <w:tcPr>
            <w:tcW w:w="1131" w:type="dxa"/>
            <w:vAlign w:val="center"/>
          </w:tcPr>
          <w:p w14:paraId="11CFDE9B" w14:textId="77777777" w:rsidR="005B5532" w:rsidRPr="00FE760F" w:rsidRDefault="005B5532" w:rsidP="007274DE">
            <w:pPr>
              <w:pStyle w:val="TAC"/>
              <w:keepNext w:val="0"/>
              <w:keepLines w:val="0"/>
              <w:rPr>
                <w:lang w:val="en-US"/>
              </w:rPr>
            </w:pPr>
          </w:p>
        </w:tc>
        <w:tc>
          <w:tcPr>
            <w:tcW w:w="709" w:type="dxa"/>
            <w:vAlign w:val="center"/>
          </w:tcPr>
          <w:p w14:paraId="6E9B9BE0" w14:textId="77777777" w:rsidR="005B5532" w:rsidRPr="00FE760F" w:rsidRDefault="005B5532" w:rsidP="007274DE">
            <w:pPr>
              <w:pStyle w:val="TAC"/>
              <w:keepNext w:val="0"/>
              <w:keepLines w:val="0"/>
              <w:rPr>
                <w:lang w:val="en-US"/>
              </w:rPr>
            </w:pPr>
          </w:p>
        </w:tc>
      </w:tr>
      <w:tr w:rsidR="005B5532" w:rsidRPr="00FE760F" w14:paraId="10760B8A" w14:textId="77777777" w:rsidTr="007274DE">
        <w:trPr>
          <w:tblHeader/>
          <w:jc w:val="center"/>
        </w:trPr>
        <w:tc>
          <w:tcPr>
            <w:tcW w:w="1819" w:type="dxa"/>
            <w:vAlign w:val="center"/>
          </w:tcPr>
          <w:p w14:paraId="3FC2A708" w14:textId="77777777" w:rsidR="005B5532" w:rsidRPr="00FE760F" w:rsidRDefault="005B5532" w:rsidP="007274DE">
            <w:pPr>
              <w:pStyle w:val="TAC"/>
              <w:keepNext w:val="0"/>
              <w:keepLines w:val="0"/>
              <w:rPr>
                <w:rFonts w:cs="Arial"/>
                <w:szCs w:val="18"/>
                <w:lang w:val="sv-SE"/>
              </w:rPr>
            </w:pPr>
          </w:p>
        </w:tc>
        <w:tc>
          <w:tcPr>
            <w:tcW w:w="1102" w:type="dxa"/>
            <w:vAlign w:val="center"/>
          </w:tcPr>
          <w:p w14:paraId="298EBC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3D5846D" w14:textId="77777777" w:rsidR="005B5532" w:rsidRPr="00FE760F" w:rsidRDefault="005B5532" w:rsidP="007274DE">
            <w:pPr>
              <w:pStyle w:val="TAC"/>
              <w:keepNext w:val="0"/>
              <w:keepLines w:val="0"/>
              <w:rPr>
                <w:rFonts w:cs="Arial"/>
                <w:szCs w:val="18"/>
              </w:rPr>
            </w:pPr>
          </w:p>
        </w:tc>
        <w:tc>
          <w:tcPr>
            <w:tcW w:w="8660" w:type="dxa"/>
            <w:gridSpan w:val="16"/>
            <w:shd w:val="clear" w:color="auto" w:fill="auto"/>
            <w:vAlign w:val="center"/>
          </w:tcPr>
          <w:p w14:paraId="11463C64" w14:textId="77777777" w:rsidR="005B5532" w:rsidRPr="00FE760F" w:rsidRDefault="005B5532" w:rsidP="007274DE">
            <w:pPr>
              <w:pStyle w:val="TAC"/>
              <w:keepNext w:val="0"/>
              <w:keepLines w:val="0"/>
              <w:rPr>
                <w:lang w:val="en-US"/>
              </w:rPr>
            </w:pPr>
          </w:p>
        </w:tc>
        <w:tc>
          <w:tcPr>
            <w:tcW w:w="709" w:type="dxa"/>
          </w:tcPr>
          <w:p w14:paraId="4E87864B" w14:textId="77777777" w:rsidR="005B5532" w:rsidRPr="00FE760F" w:rsidRDefault="005B5532" w:rsidP="007274DE">
            <w:pPr>
              <w:pStyle w:val="TAC"/>
              <w:keepNext w:val="0"/>
              <w:keepLines w:val="0"/>
              <w:rPr>
                <w:lang w:val="en-US"/>
              </w:rPr>
            </w:pPr>
          </w:p>
        </w:tc>
        <w:tc>
          <w:tcPr>
            <w:tcW w:w="706" w:type="dxa"/>
          </w:tcPr>
          <w:p w14:paraId="4037CD67" w14:textId="77777777" w:rsidR="005B5532" w:rsidRPr="00FE760F" w:rsidRDefault="005B5532" w:rsidP="007274DE">
            <w:pPr>
              <w:pStyle w:val="TAC"/>
              <w:keepNext w:val="0"/>
              <w:keepLines w:val="0"/>
              <w:rPr>
                <w:lang w:val="en-US"/>
              </w:rPr>
            </w:pPr>
          </w:p>
        </w:tc>
        <w:tc>
          <w:tcPr>
            <w:tcW w:w="1131" w:type="dxa"/>
            <w:vAlign w:val="center"/>
          </w:tcPr>
          <w:p w14:paraId="37CFC04F" w14:textId="77777777" w:rsidR="005B5532" w:rsidRPr="00FE760F" w:rsidRDefault="005B5532" w:rsidP="007274DE">
            <w:pPr>
              <w:pStyle w:val="TAC"/>
              <w:keepNext w:val="0"/>
              <w:keepLines w:val="0"/>
              <w:rPr>
                <w:lang w:val="en-US"/>
              </w:rPr>
            </w:pPr>
          </w:p>
        </w:tc>
        <w:tc>
          <w:tcPr>
            <w:tcW w:w="709" w:type="dxa"/>
            <w:vAlign w:val="center"/>
          </w:tcPr>
          <w:p w14:paraId="38117303" w14:textId="77777777" w:rsidR="005B5532" w:rsidRPr="00FE760F" w:rsidRDefault="005B5532" w:rsidP="007274DE">
            <w:pPr>
              <w:pStyle w:val="TAC"/>
              <w:keepNext w:val="0"/>
              <w:keepLines w:val="0"/>
              <w:rPr>
                <w:lang w:val="en-US"/>
              </w:rPr>
            </w:pPr>
          </w:p>
        </w:tc>
      </w:tr>
      <w:tr w:rsidR="005B5532" w:rsidRPr="00FE760F" w14:paraId="0609D3B4" w14:textId="77777777" w:rsidTr="007274DE">
        <w:trPr>
          <w:tblHeader/>
          <w:jc w:val="center"/>
        </w:trPr>
        <w:tc>
          <w:tcPr>
            <w:tcW w:w="1819" w:type="dxa"/>
            <w:vAlign w:val="center"/>
          </w:tcPr>
          <w:p w14:paraId="1BA5719F" w14:textId="77777777" w:rsidR="005B5532" w:rsidRPr="00FE760F" w:rsidRDefault="005B5532" w:rsidP="007274DE">
            <w:pPr>
              <w:pStyle w:val="TAC"/>
              <w:keepNext w:val="0"/>
              <w:keepLines w:val="0"/>
              <w:rPr>
                <w:rFonts w:cs="Arial"/>
                <w:szCs w:val="18"/>
                <w:lang w:val="sv-SE"/>
              </w:rPr>
            </w:pPr>
          </w:p>
        </w:tc>
        <w:tc>
          <w:tcPr>
            <w:tcW w:w="1102" w:type="dxa"/>
            <w:vAlign w:val="center"/>
          </w:tcPr>
          <w:p w14:paraId="350494FD"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0BD4788B"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1211CAC" w14:textId="77777777" w:rsidR="005B5532" w:rsidRPr="00FE760F" w:rsidRDefault="005B5532" w:rsidP="007274DE">
            <w:pPr>
              <w:pStyle w:val="TAC"/>
              <w:keepNext w:val="0"/>
              <w:keepLines w:val="0"/>
            </w:pPr>
          </w:p>
        </w:tc>
        <w:tc>
          <w:tcPr>
            <w:tcW w:w="2835" w:type="dxa"/>
            <w:gridSpan w:val="8"/>
            <w:vAlign w:val="center"/>
          </w:tcPr>
          <w:p w14:paraId="1E55EAD2" w14:textId="77777777" w:rsidR="005B5532" w:rsidRPr="00FE760F" w:rsidRDefault="005B5532" w:rsidP="007274DE">
            <w:pPr>
              <w:pStyle w:val="TAC"/>
              <w:keepNext w:val="0"/>
              <w:keepLines w:val="0"/>
              <w:rPr>
                <w:bCs/>
                <w:szCs w:val="18"/>
                <w:lang w:val="en-US"/>
              </w:rPr>
            </w:pPr>
          </w:p>
        </w:tc>
        <w:tc>
          <w:tcPr>
            <w:tcW w:w="712" w:type="dxa"/>
            <w:vAlign w:val="center"/>
          </w:tcPr>
          <w:p w14:paraId="611E4956" w14:textId="77777777" w:rsidR="005B5532" w:rsidRPr="00FE760F" w:rsidRDefault="005B5532" w:rsidP="007274DE">
            <w:pPr>
              <w:pStyle w:val="TAC"/>
              <w:keepNext w:val="0"/>
              <w:keepLines w:val="0"/>
              <w:rPr>
                <w:bCs/>
                <w:szCs w:val="18"/>
                <w:lang w:val="en-US"/>
              </w:rPr>
            </w:pPr>
          </w:p>
        </w:tc>
        <w:tc>
          <w:tcPr>
            <w:tcW w:w="709" w:type="dxa"/>
            <w:vAlign w:val="center"/>
          </w:tcPr>
          <w:p w14:paraId="61F05A48" w14:textId="77777777" w:rsidR="005B5532" w:rsidRPr="00FE760F" w:rsidRDefault="005B5532" w:rsidP="007274DE">
            <w:pPr>
              <w:pStyle w:val="TAC"/>
              <w:keepNext w:val="0"/>
              <w:keepLines w:val="0"/>
              <w:rPr>
                <w:bCs/>
                <w:szCs w:val="18"/>
                <w:lang w:val="en-US"/>
              </w:rPr>
            </w:pPr>
          </w:p>
        </w:tc>
        <w:tc>
          <w:tcPr>
            <w:tcW w:w="709" w:type="dxa"/>
            <w:vAlign w:val="center"/>
          </w:tcPr>
          <w:p w14:paraId="5CC46787" w14:textId="77777777" w:rsidR="005B5532" w:rsidRPr="00FE760F" w:rsidRDefault="005B5532" w:rsidP="007274DE">
            <w:pPr>
              <w:pStyle w:val="TAC"/>
              <w:keepNext w:val="0"/>
              <w:keepLines w:val="0"/>
              <w:rPr>
                <w:bCs/>
                <w:szCs w:val="18"/>
                <w:lang w:val="en-US"/>
              </w:rPr>
            </w:pPr>
          </w:p>
        </w:tc>
        <w:tc>
          <w:tcPr>
            <w:tcW w:w="710" w:type="dxa"/>
            <w:vAlign w:val="center"/>
          </w:tcPr>
          <w:p w14:paraId="75C48B0B" w14:textId="77777777" w:rsidR="005B5532" w:rsidRPr="00FE760F" w:rsidRDefault="005B5532" w:rsidP="007274DE">
            <w:pPr>
              <w:pStyle w:val="TAC"/>
              <w:keepNext w:val="0"/>
              <w:keepLines w:val="0"/>
              <w:rPr>
                <w:bCs/>
                <w:szCs w:val="18"/>
                <w:lang w:val="en-US"/>
              </w:rPr>
            </w:pPr>
          </w:p>
        </w:tc>
        <w:tc>
          <w:tcPr>
            <w:tcW w:w="709" w:type="dxa"/>
          </w:tcPr>
          <w:p w14:paraId="10171F82" w14:textId="77777777" w:rsidR="005B5532" w:rsidRPr="00FE760F" w:rsidRDefault="005B5532" w:rsidP="007274DE">
            <w:pPr>
              <w:pStyle w:val="TAC"/>
              <w:keepNext w:val="0"/>
              <w:keepLines w:val="0"/>
              <w:rPr>
                <w:lang w:val="en-US"/>
              </w:rPr>
            </w:pPr>
          </w:p>
        </w:tc>
        <w:tc>
          <w:tcPr>
            <w:tcW w:w="709" w:type="dxa"/>
          </w:tcPr>
          <w:p w14:paraId="6220711A" w14:textId="77777777" w:rsidR="005B5532" w:rsidRPr="00FE760F" w:rsidRDefault="005B5532" w:rsidP="007274DE">
            <w:pPr>
              <w:pStyle w:val="TAC"/>
              <w:keepNext w:val="0"/>
              <w:keepLines w:val="0"/>
              <w:rPr>
                <w:lang w:val="en-US"/>
              </w:rPr>
            </w:pPr>
          </w:p>
        </w:tc>
        <w:tc>
          <w:tcPr>
            <w:tcW w:w="706" w:type="dxa"/>
          </w:tcPr>
          <w:p w14:paraId="119FD91A" w14:textId="77777777" w:rsidR="005B5532" w:rsidRPr="00FE760F" w:rsidRDefault="005B5532" w:rsidP="007274DE">
            <w:pPr>
              <w:pStyle w:val="TAC"/>
              <w:keepNext w:val="0"/>
              <w:keepLines w:val="0"/>
              <w:rPr>
                <w:lang w:val="en-US"/>
              </w:rPr>
            </w:pPr>
          </w:p>
        </w:tc>
        <w:tc>
          <w:tcPr>
            <w:tcW w:w="1131" w:type="dxa"/>
            <w:vAlign w:val="center"/>
          </w:tcPr>
          <w:p w14:paraId="3C586814" w14:textId="77777777" w:rsidR="005B5532" w:rsidRPr="00FE760F" w:rsidRDefault="005B5532" w:rsidP="007274DE">
            <w:pPr>
              <w:pStyle w:val="TAC"/>
              <w:keepNext w:val="0"/>
              <w:keepLines w:val="0"/>
              <w:rPr>
                <w:bCs/>
                <w:szCs w:val="18"/>
                <w:lang w:val="en-US"/>
              </w:rPr>
            </w:pPr>
          </w:p>
        </w:tc>
        <w:tc>
          <w:tcPr>
            <w:tcW w:w="709" w:type="dxa"/>
            <w:vAlign w:val="center"/>
          </w:tcPr>
          <w:p w14:paraId="269D927F" w14:textId="77777777" w:rsidR="005B5532" w:rsidRPr="00FE760F" w:rsidRDefault="005B5532" w:rsidP="007274DE">
            <w:pPr>
              <w:pStyle w:val="TAC"/>
              <w:keepNext w:val="0"/>
              <w:keepLines w:val="0"/>
              <w:rPr>
                <w:lang w:val="en-US"/>
              </w:rPr>
            </w:pPr>
          </w:p>
        </w:tc>
      </w:tr>
      <w:tr w:rsidR="005B5532" w:rsidRPr="00FE760F" w14:paraId="103E466D" w14:textId="77777777" w:rsidTr="007274DE">
        <w:trPr>
          <w:tblHeader/>
          <w:jc w:val="center"/>
        </w:trPr>
        <w:tc>
          <w:tcPr>
            <w:tcW w:w="1819" w:type="dxa"/>
            <w:vAlign w:val="center"/>
          </w:tcPr>
          <w:p w14:paraId="420B5165" w14:textId="77777777" w:rsidR="005B5532" w:rsidRPr="00FE760F" w:rsidRDefault="005B5532" w:rsidP="007274DE">
            <w:pPr>
              <w:pStyle w:val="TAC"/>
              <w:keepNext w:val="0"/>
              <w:keepLines w:val="0"/>
              <w:rPr>
                <w:rFonts w:cs="Arial"/>
                <w:szCs w:val="18"/>
                <w:lang w:val="sv-SE"/>
              </w:rPr>
            </w:pPr>
          </w:p>
        </w:tc>
        <w:tc>
          <w:tcPr>
            <w:tcW w:w="1102" w:type="dxa"/>
            <w:vAlign w:val="center"/>
          </w:tcPr>
          <w:p w14:paraId="473E619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3F32A5C9" w14:textId="77777777" w:rsidR="005B5532" w:rsidRPr="00FE760F" w:rsidRDefault="005B5532" w:rsidP="007274DE">
            <w:pPr>
              <w:pStyle w:val="TAC"/>
              <w:keepNext w:val="0"/>
              <w:keepLines w:val="0"/>
              <w:rPr>
                <w:lang w:val="en-US"/>
              </w:rPr>
            </w:pPr>
          </w:p>
        </w:tc>
        <w:tc>
          <w:tcPr>
            <w:tcW w:w="2263" w:type="dxa"/>
            <w:gridSpan w:val="4"/>
            <w:vAlign w:val="center"/>
          </w:tcPr>
          <w:p w14:paraId="150EF83F"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A5655C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25019D" w14:textId="77777777" w:rsidR="005B5532" w:rsidRPr="00FE760F" w:rsidRDefault="005B5532" w:rsidP="007274DE">
            <w:pPr>
              <w:pStyle w:val="TAC"/>
              <w:keepNext w:val="0"/>
              <w:keepLines w:val="0"/>
              <w:rPr>
                <w:bCs/>
                <w:szCs w:val="18"/>
                <w:lang w:val="en-US"/>
              </w:rPr>
            </w:pPr>
          </w:p>
        </w:tc>
        <w:tc>
          <w:tcPr>
            <w:tcW w:w="717" w:type="dxa"/>
            <w:vAlign w:val="center"/>
          </w:tcPr>
          <w:p w14:paraId="6FBBD3E7" w14:textId="77777777" w:rsidR="005B5532" w:rsidRPr="00FE760F" w:rsidRDefault="005B5532" w:rsidP="007274DE">
            <w:pPr>
              <w:pStyle w:val="TAC"/>
              <w:keepNext w:val="0"/>
              <w:keepLines w:val="0"/>
              <w:rPr>
                <w:bCs/>
                <w:szCs w:val="18"/>
                <w:lang w:val="en-US"/>
              </w:rPr>
            </w:pPr>
          </w:p>
        </w:tc>
        <w:tc>
          <w:tcPr>
            <w:tcW w:w="712" w:type="dxa"/>
            <w:vAlign w:val="center"/>
          </w:tcPr>
          <w:p w14:paraId="13BD2607" w14:textId="77777777" w:rsidR="005B5532" w:rsidRPr="00FE760F" w:rsidRDefault="005B5532" w:rsidP="007274DE">
            <w:pPr>
              <w:pStyle w:val="TAC"/>
              <w:keepNext w:val="0"/>
              <w:keepLines w:val="0"/>
              <w:rPr>
                <w:bCs/>
                <w:szCs w:val="18"/>
                <w:lang w:val="en-US"/>
              </w:rPr>
            </w:pPr>
          </w:p>
        </w:tc>
        <w:tc>
          <w:tcPr>
            <w:tcW w:w="709" w:type="dxa"/>
            <w:vAlign w:val="center"/>
          </w:tcPr>
          <w:p w14:paraId="5A689D9A" w14:textId="77777777" w:rsidR="005B5532" w:rsidRPr="00FE760F" w:rsidRDefault="005B5532" w:rsidP="007274DE">
            <w:pPr>
              <w:pStyle w:val="TAC"/>
              <w:keepNext w:val="0"/>
              <w:keepLines w:val="0"/>
              <w:rPr>
                <w:bCs/>
                <w:szCs w:val="18"/>
                <w:lang w:val="en-US"/>
              </w:rPr>
            </w:pPr>
          </w:p>
        </w:tc>
        <w:tc>
          <w:tcPr>
            <w:tcW w:w="709" w:type="dxa"/>
            <w:vAlign w:val="center"/>
          </w:tcPr>
          <w:p w14:paraId="7A730C96" w14:textId="77777777" w:rsidR="005B5532" w:rsidRPr="00FE760F" w:rsidRDefault="005B5532" w:rsidP="007274DE">
            <w:pPr>
              <w:pStyle w:val="TAC"/>
              <w:keepNext w:val="0"/>
              <w:keepLines w:val="0"/>
              <w:rPr>
                <w:bCs/>
                <w:szCs w:val="18"/>
                <w:lang w:val="en-US"/>
              </w:rPr>
            </w:pPr>
          </w:p>
        </w:tc>
        <w:tc>
          <w:tcPr>
            <w:tcW w:w="710" w:type="dxa"/>
            <w:vAlign w:val="center"/>
          </w:tcPr>
          <w:p w14:paraId="2AB6C90F" w14:textId="77777777" w:rsidR="005B5532" w:rsidRPr="00FE760F" w:rsidRDefault="005B5532" w:rsidP="007274DE">
            <w:pPr>
              <w:pStyle w:val="TAC"/>
              <w:keepNext w:val="0"/>
              <w:keepLines w:val="0"/>
              <w:rPr>
                <w:bCs/>
                <w:szCs w:val="18"/>
                <w:lang w:val="en-US"/>
              </w:rPr>
            </w:pPr>
          </w:p>
        </w:tc>
        <w:tc>
          <w:tcPr>
            <w:tcW w:w="709" w:type="dxa"/>
          </w:tcPr>
          <w:p w14:paraId="414C13F3" w14:textId="77777777" w:rsidR="005B5532" w:rsidRPr="00FE760F" w:rsidRDefault="005B5532" w:rsidP="007274DE">
            <w:pPr>
              <w:pStyle w:val="TAC"/>
              <w:keepNext w:val="0"/>
              <w:keepLines w:val="0"/>
              <w:rPr>
                <w:lang w:val="en-US"/>
              </w:rPr>
            </w:pPr>
          </w:p>
        </w:tc>
        <w:tc>
          <w:tcPr>
            <w:tcW w:w="709" w:type="dxa"/>
          </w:tcPr>
          <w:p w14:paraId="1EA62067" w14:textId="77777777" w:rsidR="005B5532" w:rsidRPr="00FE760F" w:rsidRDefault="005B5532" w:rsidP="007274DE">
            <w:pPr>
              <w:pStyle w:val="TAC"/>
              <w:keepNext w:val="0"/>
              <w:keepLines w:val="0"/>
              <w:rPr>
                <w:lang w:val="en-US"/>
              </w:rPr>
            </w:pPr>
          </w:p>
        </w:tc>
        <w:tc>
          <w:tcPr>
            <w:tcW w:w="706" w:type="dxa"/>
          </w:tcPr>
          <w:p w14:paraId="6635E210" w14:textId="77777777" w:rsidR="005B5532" w:rsidRPr="00FE760F" w:rsidRDefault="005B5532" w:rsidP="007274DE">
            <w:pPr>
              <w:pStyle w:val="TAC"/>
              <w:keepNext w:val="0"/>
              <w:keepLines w:val="0"/>
              <w:rPr>
                <w:lang w:val="en-US"/>
              </w:rPr>
            </w:pPr>
          </w:p>
        </w:tc>
        <w:tc>
          <w:tcPr>
            <w:tcW w:w="1131" w:type="dxa"/>
            <w:vAlign w:val="center"/>
          </w:tcPr>
          <w:p w14:paraId="3C2E6710" w14:textId="77777777" w:rsidR="005B5532" w:rsidRPr="00FE760F" w:rsidRDefault="005B5532" w:rsidP="007274DE">
            <w:pPr>
              <w:pStyle w:val="TAC"/>
              <w:keepNext w:val="0"/>
              <w:keepLines w:val="0"/>
              <w:rPr>
                <w:bCs/>
                <w:szCs w:val="18"/>
                <w:lang w:val="en-US"/>
              </w:rPr>
            </w:pPr>
          </w:p>
        </w:tc>
        <w:tc>
          <w:tcPr>
            <w:tcW w:w="709" w:type="dxa"/>
            <w:vAlign w:val="center"/>
          </w:tcPr>
          <w:p w14:paraId="5B34B630" w14:textId="77777777" w:rsidR="005B5532" w:rsidRPr="00FE760F" w:rsidRDefault="005B5532" w:rsidP="007274DE">
            <w:pPr>
              <w:pStyle w:val="TAC"/>
              <w:keepNext w:val="0"/>
              <w:keepLines w:val="0"/>
              <w:rPr>
                <w:lang w:val="en-US"/>
              </w:rPr>
            </w:pPr>
          </w:p>
        </w:tc>
      </w:tr>
      <w:tr w:rsidR="005B5532" w:rsidRPr="00FE760F" w14:paraId="5A72563C" w14:textId="77777777" w:rsidTr="007274DE">
        <w:trPr>
          <w:tblHeader/>
          <w:jc w:val="center"/>
        </w:trPr>
        <w:tc>
          <w:tcPr>
            <w:tcW w:w="1819" w:type="dxa"/>
            <w:vAlign w:val="center"/>
          </w:tcPr>
          <w:p w14:paraId="40208828" w14:textId="77777777" w:rsidR="005B5532" w:rsidRPr="00FE760F" w:rsidRDefault="005B5532" w:rsidP="007274DE">
            <w:pPr>
              <w:pStyle w:val="TAC"/>
              <w:keepNext w:val="0"/>
              <w:keepLines w:val="0"/>
              <w:rPr>
                <w:rFonts w:cs="Arial"/>
                <w:szCs w:val="18"/>
                <w:lang w:val="sv-SE"/>
              </w:rPr>
            </w:pPr>
          </w:p>
        </w:tc>
        <w:tc>
          <w:tcPr>
            <w:tcW w:w="1102" w:type="dxa"/>
            <w:vAlign w:val="center"/>
          </w:tcPr>
          <w:p w14:paraId="3B14481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141E60DE" w14:textId="77777777" w:rsidR="005B5532" w:rsidRPr="00FE760F" w:rsidRDefault="005B5532" w:rsidP="007274DE">
            <w:pPr>
              <w:pStyle w:val="TAC"/>
              <w:keepNext w:val="0"/>
              <w:keepLines w:val="0"/>
              <w:rPr>
                <w:rFonts w:cs="Arial"/>
                <w:szCs w:val="18"/>
              </w:rPr>
            </w:pPr>
          </w:p>
        </w:tc>
        <w:tc>
          <w:tcPr>
            <w:tcW w:w="2262" w:type="dxa"/>
            <w:gridSpan w:val="6"/>
            <w:vAlign w:val="center"/>
          </w:tcPr>
          <w:p w14:paraId="6C76D53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5DDFA58" w14:textId="77777777" w:rsidR="005B5532" w:rsidRPr="00FE760F" w:rsidRDefault="005B5532" w:rsidP="007274DE">
            <w:pPr>
              <w:pStyle w:val="TAC"/>
              <w:keepNext w:val="0"/>
              <w:keepLines w:val="0"/>
              <w:rPr>
                <w:bCs/>
                <w:szCs w:val="18"/>
                <w:lang w:val="en-US"/>
              </w:rPr>
            </w:pPr>
          </w:p>
        </w:tc>
        <w:tc>
          <w:tcPr>
            <w:tcW w:w="717" w:type="dxa"/>
            <w:vAlign w:val="center"/>
          </w:tcPr>
          <w:p w14:paraId="4FD9BC56" w14:textId="77777777" w:rsidR="005B5532" w:rsidRPr="00FE760F" w:rsidRDefault="005B5532" w:rsidP="007274DE">
            <w:pPr>
              <w:pStyle w:val="TAC"/>
              <w:keepNext w:val="0"/>
              <w:keepLines w:val="0"/>
              <w:rPr>
                <w:bCs/>
                <w:szCs w:val="18"/>
                <w:lang w:val="en-US"/>
              </w:rPr>
            </w:pPr>
          </w:p>
        </w:tc>
        <w:tc>
          <w:tcPr>
            <w:tcW w:w="712" w:type="dxa"/>
            <w:vAlign w:val="center"/>
          </w:tcPr>
          <w:p w14:paraId="6F1B1C2F" w14:textId="77777777" w:rsidR="005B5532" w:rsidRPr="00FE760F" w:rsidRDefault="005B5532" w:rsidP="007274DE">
            <w:pPr>
              <w:pStyle w:val="TAC"/>
              <w:keepNext w:val="0"/>
              <w:keepLines w:val="0"/>
              <w:rPr>
                <w:bCs/>
                <w:szCs w:val="18"/>
                <w:lang w:val="en-US"/>
              </w:rPr>
            </w:pPr>
          </w:p>
        </w:tc>
        <w:tc>
          <w:tcPr>
            <w:tcW w:w="709" w:type="dxa"/>
            <w:vAlign w:val="center"/>
          </w:tcPr>
          <w:p w14:paraId="7E153B52" w14:textId="77777777" w:rsidR="005B5532" w:rsidRPr="00FE760F" w:rsidRDefault="005B5532" w:rsidP="007274DE">
            <w:pPr>
              <w:pStyle w:val="TAC"/>
              <w:keepNext w:val="0"/>
              <w:keepLines w:val="0"/>
              <w:rPr>
                <w:bCs/>
                <w:szCs w:val="18"/>
                <w:lang w:val="en-US"/>
              </w:rPr>
            </w:pPr>
          </w:p>
        </w:tc>
        <w:tc>
          <w:tcPr>
            <w:tcW w:w="709" w:type="dxa"/>
            <w:vAlign w:val="center"/>
          </w:tcPr>
          <w:p w14:paraId="0F91A98F" w14:textId="77777777" w:rsidR="005B5532" w:rsidRPr="00FE760F" w:rsidRDefault="005B5532" w:rsidP="007274DE">
            <w:pPr>
              <w:pStyle w:val="TAC"/>
              <w:keepNext w:val="0"/>
              <w:keepLines w:val="0"/>
              <w:rPr>
                <w:bCs/>
                <w:szCs w:val="18"/>
                <w:lang w:val="en-US"/>
              </w:rPr>
            </w:pPr>
          </w:p>
        </w:tc>
        <w:tc>
          <w:tcPr>
            <w:tcW w:w="710" w:type="dxa"/>
            <w:vAlign w:val="center"/>
          </w:tcPr>
          <w:p w14:paraId="622294A9" w14:textId="77777777" w:rsidR="005B5532" w:rsidRPr="00FE760F" w:rsidRDefault="005B5532" w:rsidP="007274DE">
            <w:pPr>
              <w:pStyle w:val="TAC"/>
              <w:keepNext w:val="0"/>
              <w:keepLines w:val="0"/>
              <w:rPr>
                <w:bCs/>
                <w:szCs w:val="18"/>
                <w:lang w:val="en-US"/>
              </w:rPr>
            </w:pPr>
          </w:p>
        </w:tc>
        <w:tc>
          <w:tcPr>
            <w:tcW w:w="709" w:type="dxa"/>
          </w:tcPr>
          <w:p w14:paraId="63ADFCB2" w14:textId="77777777" w:rsidR="005B5532" w:rsidRPr="00FE760F" w:rsidRDefault="005B5532" w:rsidP="007274DE">
            <w:pPr>
              <w:pStyle w:val="TAC"/>
              <w:keepNext w:val="0"/>
              <w:keepLines w:val="0"/>
              <w:rPr>
                <w:lang w:val="en-US"/>
              </w:rPr>
            </w:pPr>
          </w:p>
        </w:tc>
        <w:tc>
          <w:tcPr>
            <w:tcW w:w="709" w:type="dxa"/>
          </w:tcPr>
          <w:p w14:paraId="24C428AF" w14:textId="77777777" w:rsidR="005B5532" w:rsidRPr="00FE760F" w:rsidRDefault="005B5532" w:rsidP="007274DE">
            <w:pPr>
              <w:pStyle w:val="TAC"/>
              <w:keepNext w:val="0"/>
              <w:keepLines w:val="0"/>
              <w:rPr>
                <w:lang w:val="en-US"/>
              </w:rPr>
            </w:pPr>
          </w:p>
        </w:tc>
        <w:tc>
          <w:tcPr>
            <w:tcW w:w="706" w:type="dxa"/>
          </w:tcPr>
          <w:p w14:paraId="14598A42" w14:textId="77777777" w:rsidR="005B5532" w:rsidRPr="00FE760F" w:rsidRDefault="005B5532" w:rsidP="007274DE">
            <w:pPr>
              <w:pStyle w:val="TAC"/>
              <w:keepNext w:val="0"/>
              <w:keepLines w:val="0"/>
              <w:rPr>
                <w:lang w:val="en-US"/>
              </w:rPr>
            </w:pPr>
          </w:p>
        </w:tc>
        <w:tc>
          <w:tcPr>
            <w:tcW w:w="1131" w:type="dxa"/>
            <w:vAlign w:val="center"/>
          </w:tcPr>
          <w:p w14:paraId="4A19C0CC" w14:textId="77777777" w:rsidR="005B5532" w:rsidRPr="00FE760F" w:rsidRDefault="005B5532" w:rsidP="007274DE">
            <w:pPr>
              <w:pStyle w:val="TAC"/>
              <w:keepNext w:val="0"/>
              <w:keepLines w:val="0"/>
              <w:rPr>
                <w:lang w:val="en-US"/>
              </w:rPr>
            </w:pPr>
          </w:p>
        </w:tc>
        <w:tc>
          <w:tcPr>
            <w:tcW w:w="709" w:type="dxa"/>
            <w:vAlign w:val="center"/>
          </w:tcPr>
          <w:p w14:paraId="59061C23" w14:textId="77777777" w:rsidR="005B5532" w:rsidRPr="00FE760F" w:rsidRDefault="005B5532" w:rsidP="007274DE">
            <w:pPr>
              <w:pStyle w:val="TAC"/>
              <w:keepNext w:val="0"/>
              <w:keepLines w:val="0"/>
              <w:rPr>
                <w:lang w:val="en-US"/>
              </w:rPr>
            </w:pPr>
          </w:p>
        </w:tc>
      </w:tr>
      <w:tr w:rsidR="005B5532" w:rsidRPr="00FE760F" w14:paraId="3E58FAC0" w14:textId="77777777" w:rsidTr="007274DE">
        <w:trPr>
          <w:tblHeader/>
          <w:jc w:val="center"/>
        </w:trPr>
        <w:tc>
          <w:tcPr>
            <w:tcW w:w="1819" w:type="dxa"/>
            <w:vAlign w:val="center"/>
          </w:tcPr>
          <w:p w14:paraId="6F632EBC" w14:textId="77777777" w:rsidR="005B5532" w:rsidRPr="00FE760F" w:rsidRDefault="005B5532" w:rsidP="007274DE">
            <w:pPr>
              <w:pStyle w:val="TAC"/>
              <w:keepNext w:val="0"/>
              <w:keepLines w:val="0"/>
              <w:rPr>
                <w:rFonts w:cs="Arial"/>
                <w:szCs w:val="18"/>
                <w:lang w:val="sv-SE"/>
              </w:rPr>
            </w:pPr>
          </w:p>
        </w:tc>
        <w:tc>
          <w:tcPr>
            <w:tcW w:w="1102" w:type="dxa"/>
            <w:vAlign w:val="center"/>
          </w:tcPr>
          <w:p w14:paraId="4B04D490"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35B724E" w14:textId="77777777" w:rsidR="005B5532" w:rsidRPr="00FE760F" w:rsidRDefault="005B5532" w:rsidP="007274DE">
            <w:pPr>
              <w:pStyle w:val="TAC"/>
              <w:keepNext w:val="0"/>
              <w:keepLines w:val="0"/>
              <w:rPr>
                <w:rFonts w:cs="Arial"/>
                <w:szCs w:val="18"/>
              </w:rPr>
            </w:pPr>
          </w:p>
        </w:tc>
        <w:tc>
          <w:tcPr>
            <w:tcW w:w="2118" w:type="dxa"/>
            <w:gridSpan w:val="7"/>
            <w:vAlign w:val="center"/>
          </w:tcPr>
          <w:p w14:paraId="363CD395" w14:textId="77777777" w:rsidR="005B5532" w:rsidRPr="00FE760F" w:rsidRDefault="005B5532" w:rsidP="007274DE">
            <w:pPr>
              <w:pStyle w:val="TAC"/>
              <w:keepNext w:val="0"/>
              <w:keepLines w:val="0"/>
              <w:rPr>
                <w:bCs/>
                <w:szCs w:val="18"/>
                <w:lang w:val="en-US"/>
              </w:rPr>
            </w:pPr>
          </w:p>
        </w:tc>
        <w:tc>
          <w:tcPr>
            <w:tcW w:w="717" w:type="dxa"/>
            <w:vAlign w:val="center"/>
          </w:tcPr>
          <w:p w14:paraId="568DCC46" w14:textId="77777777" w:rsidR="005B5532" w:rsidRPr="00FE760F" w:rsidRDefault="005B5532" w:rsidP="007274DE">
            <w:pPr>
              <w:pStyle w:val="TAC"/>
              <w:keepNext w:val="0"/>
              <w:keepLines w:val="0"/>
              <w:rPr>
                <w:bCs/>
                <w:szCs w:val="18"/>
                <w:lang w:val="en-US"/>
              </w:rPr>
            </w:pPr>
          </w:p>
        </w:tc>
        <w:tc>
          <w:tcPr>
            <w:tcW w:w="712" w:type="dxa"/>
            <w:vAlign w:val="center"/>
          </w:tcPr>
          <w:p w14:paraId="18E28EC5" w14:textId="77777777" w:rsidR="005B5532" w:rsidRPr="00FE760F" w:rsidRDefault="005B5532" w:rsidP="007274DE">
            <w:pPr>
              <w:pStyle w:val="TAC"/>
              <w:keepNext w:val="0"/>
              <w:keepLines w:val="0"/>
              <w:rPr>
                <w:bCs/>
                <w:szCs w:val="18"/>
                <w:lang w:val="en-US"/>
              </w:rPr>
            </w:pPr>
          </w:p>
        </w:tc>
        <w:tc>
          <w:tcPr>
            <w:tcW w:w="709" w:type="dxa"/>
            <w:vAlign w:val="center"/>
          </w:tcPr>
          <w:p w14:paraId="468BE047" w14:textId="77777777" w:rsidR="005B5532" w:rsidRPr="00FE760F" w:rsidRDefault="005B5532" w:rsidP="007274DE">
            <w:pPr>
              <w:pStyle w:val="TAC"/>
              <w:keepNext w:val="0"/>
              <w:keepLines w:val="0"/>
              <w:rPr>
                <w:bCs/>
                <w:szCs w:val="18"/>
                <w:lang w:val="en-US"/>
              </w:rPr>
            </w:pPr>
          </w:p>
        </w:tc>
        <w:tc>
          <w:tcPr>
            <w:tcW w:w="709" w:type="dxa"/>
            <w:vAlign w:val="center"/>
          </w:tcPr>
          <w:p w14:paraId="7F27CCEB" w14:textId="77777777" w:rsidR="005B5532" w:rsidRPr="00FE760F" w:rsidRDefault="005B5532" w:rsidP="007274DE">
            <w:pPr>
              <w:pStyle w:val="TAC"/>
              <w:keepNext w:val="0"/>
              <w:keepLines w:val="0"/>
              <w:rPr>
                <w:bCs/>
                <w:szCs w:val="18"/>
                <w:lang w:val="en-US"/>
              </w:rPr>
            </w:pPr>
          </w:p>
        </w:tc>
        <w:tc>
          <w:tcPr>
            <w:tcW w:w="710" w:type="dxa"/>
            <w:vAlign w:val="center"/>
          </w:tcPr>
          <w:p w14:paraId="34ED5E5D" w14:textId="77777777" w:rsidR="005B5532" w:rsidRPr="00FE760F" w:rsidRDefault="005B5532" w:rsidP="007274DE">
            <w:pPr>
              <w:pStyle w:val="TAC"/>
              <w:keepNext w:val="0"/>
              <w:keepLines w:val="0"/>
              <w:rPr>
                <w:bCs/>
                <w:szCs w:val="18"/>
                <w:lang w:val="en-US"/>
              </w:rPr>
            </w:pPr>
          </w:p>
        </w:tc>
        <w:tc>
          <w:tcPr>
            <w:tcW w:w="709" w:type="dxa"/>
          </w:tcPr>
          <w:p w14:paraId="1149ED88" w14:textId="77777777" w:rsidR="005B5532" w:rsidRPr="00FE760F" w:rsidRDefault="005B5532" w:rsidP="007274DE">
            <w:pPr>
              <w:pStyle w:val="TAC"/>
              <w:keepNext w:val="0"/>
              <w:keepLines w:val="0"/>
              <w:rPr>
                <w:lang w:val="en-US"/>
              </w:rPr>
            </w:pPr>
          </w:p>
        </w:tc>
        <w:tc>
          <w:tcPr>
            <w:tcW w:w="709" w:type="dxa"/>
          </w:tcPr>
          <w:p w14:paraId="5C2A226B" w14:textId="77777777" w:rsidR="005B5532" w:rsidRPr="00FE760F" w:rsidRDefault="005B5532" w:rsidP="007274DE">
            <w:pPr>
              <w:pStyle w:val="TAC"/>
              <w:keepNext w:val="0"/>
              <w:keepLines w:val="0"/>
              <w:rPr>
                <w:lang w:val="en-US"/>
              </w:rPr>
            </w:pPr>
          </w:p>
        </w:tc>
        <w:tc>
          <w:tcPr>
            <w:tcW w:w="706" w:type="dxa"/>
          </w:tcPr>
          <w:p w14:paraId="57773C8F" w14:textId="77777777" w:rsidR="005B5532" w:rsidRPr="00FE760F" w:rsidRDefault="005B5532" w:rsidP="007274DE">
            <w:pPr>
              <w:pStyle w:val="TAC"/>
              <w:keepNext w:val="0"/>
              <w:keepLines w:val="0"/>
              <w:rPr>
                <w:lang w:val="en-US"/>
              </w:rPr>
            </w:pPr>
          </w:p>
        </w:tc>
        <w:tc>
          <w:tcPr>
            <w:tcW w:w="1131" w:type="dxa"/>
            <w:vAlign w:val="center"/>
          </w:tcPr>
          <w:p w14:paraId="145B240D" w14:textId="77777777" w:rsidR="005B5532" w:rsidRPr="00FE760F" w:rsidRDefault="005B5532" w:rsidP="007274DE">
            <w:pPr>
              <w:pStyle w:val="TAC"/>
              <w:keepNext w:val="0"/>
              <w:keepLines w:val="0"/>
              <w:rPr>
                <w:lang w:val="en-US"/>
              </w:rPr>
            </w:pPr>
          </w:p>
        </w:tc>
        <w:tc>
          <w:tcPr>
            <w:tcW w:w="709" w:type="dxa"/>
            <w:vAlign w:val="center"/>
          </w:tcPr>
          <w:p w14:paraId="0782C1FF" w14:textId="77777777" w:rsidR="005B5532" w:rsidRPr="00FE760F" w:rsidRDefault="005B5532" w:rsidP="007274DE">
            <w:pPr>
              <w:pStyle w:val="TAC"/>
              <w:keepNext w:val="0"/>
              <w:keepLines w:val="0"/>
              <w:rPr>
                <w:lang w:val="en-US"/>
              </w:rPr>
            </w:pPr>
          </w:p>
        </w:tc>
      </w:tr>
      <w:tr w:rsidR="005B5532" w:rsidRPr="00FE760F" w14:paraId="1B36F4B5" w14:textId="77777777" w:rsidTr="007274DE">
        <w:trPr>
          <w:tblHeader/>
          <w:jc w:val="center"/>
        </w:trPr>
        <w:tc>
          <w:tcPr>
            <w:tcW w:w="1819" w:type="dxa"/>
            <w:vAlign w:val="center"/>
          </w:tcPr>
          <w:p w14:paraId="76986A8B" w14:textId="77777777" w:rsidR="005B5532" w:rsidRPr="00FE760F" w:rsidRDefault="005B5532" w:rsidP="007274DE">
            <w:pPr>
              <w:pStyle w:val="TAC"/>
              <w:keepNext w:val="0"/>
              <w:keepLines w:val="0"/>
              <w:rPr>
                <w:rFonts w:cs="Arial"/>
                <w:szCs w:val="18"/>
                <w:lang w:val="sv-SE"/>
              </w:rPr>
            </w:pPr>
          </w:p>
        </w:tc>
        <w:tc>
          <w:tcPr>
            <w:tcW w:w="1102" w:type="dxa"/>
            <w:vAlign w:val="center"/>
          </w:tcPr>
          <w:p w14:paraId="503C4BAF"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343055B6" w14:textId="77777777" w:rsidR="005B5532" w:rsidRPr="00FE760F" w:rsidRDefault="005B5532" w:rsidP="007274DE">
            <w:pPr>
              <w:pStyle w:val="TAC"/>
              <w:keepNext w:val="0"/>
              <w:keepLines w:val="0"/>
              <w:rPr>
                <w:rFonts w:cs="Arial"/>
                <w:szCs w:val="18"/>
              </w:rPr>
            </w:pPr>
          </w:p>
        </w:tc>
        <w:tc>
          <w:tcPr>
            <w:tcW w:w="2141" w:type="dxa"/>
            <w:gridSpan w:val="6"/>
            <w:vAlign w:val="center"/>
          </w:tcPr>
          <w:p w14:paraId="3D54F87D" w14:textId="77777777" w:rsidR="005B5532" w:rsidRPr="00FE760F" w:rsidRDefault="005B5532" w:rsidP="007274DE">
            <w:pPr>
              <w:pStyle w:val="TAC"/>
              <w:keepNext w:val="0"/>
              <w:keepLines w:val="0"/>
              <w:rPr>
                <w:bCs/>
                <w:szCs w:val="18"/>
                <w:lang w:val="en-US"/>
              </w:rPr>
            </w:pPr>
          </w:p>
        </w:tc>
        <w:tc>
          <w:tcPr>
            <w:tcW w:w="712" w:type="dxa"/>
            <w:vAlign w:val="center"/>
          </w:tcPr>
          <w:p w14:paraId="7FCDB749" w14:textId="77777777" w:rsidR="005B5532" w:rsidRPr="00FE760F" w:rsidRDefault="005B5532" w:rsidP="007274DE">
            <w:pPr>
              <w:pStyle w:val="TAC"/>
              <w:keepNext w:val="0"/>
              <w:keepLines w:val="0"/>
              <w:rPr>
                <w:bCs/>
                <w:szCs w:val="18"/>
                <w:lang w:val="en-US"/>
              </w:rPr>
            </w:pPr>
          </w:p>
        </w:tc>
        <w:tc>
          <w:tcPr>
            <w:tcW w:w="709" w:type="dxa"/>
            <w:vAlign w:val="center"/>
          </w:tcPr>
          <w:p w14:paraId="11FD7098" w14:textId="77777777" w:rsidR="005B5532" w:rsidRPr="00FE760F" w:rsidRDefault="005B5532" w:rsidP="007274DE">
            <w:pPr>
              <w:pStyle w:val="TAC"/>
              <w:keepNext w:val="0"/>
              <w:keepLines w:val="0"/>
              <w:rPr>
                <w:bCs/>
                <w:szCs w:val="18"/>
                <w:lang w:val="en-US"/>
              </w:rPr>
            </w:pPr>
          </w:p>
        </w:tc>
        <w:tc>
          <w:tcPr>
            <w:tcW w:w="709" w:type="dxa"/>
            <w:vAlign w:val="center"/>
          </w:tcPr>
          <w:p w14:paraId="42D54179" w14:textId="77777777" w:rsidR="005B5532" w:rsidRPr="00FE760F" w:rsidRDefault="005B5532" w:rsidP="007274DE">
            <w:pPr>
              <w:pStyle w:val="TAC"/>
              <w:keepNext w:val="0"/>
              <w:keepLines w:val="0"/>
              <w:rPr>
                <w:bCs/>
                <w:szCs w:val="18"/>
                <w:lang w:val="en-US"/>
              </w:rPr>
            </w:pPr>
          </w:p>
        </w:tc>
        <w:tc>
          <w:tcPr>
            <w:tcW w:w="710" w:type="dxa"/>
            <w:vAlign w:val="center"/>
          </w:tcPr>
          <w:p w14:paraId="0A3D9906" w14:textId="77777777" w:rsidR="005B5532" w:rsidRPr="00FE760F" w:rsidRDefault="005B5532" w:rsidP="007274DE">
            <w:pPr>
              <w:pStyle w:val="TAC"/>
              <w:keepNext w:val="0"/>
              <w:keepLines w:val="0"/>
              <w:rPr>
                <w:bCs/>
                <w:szCs w:val="18"/>
                <w:lang w:val="en-US"/>
              </w:rPr>
            </w:pPr>
          </w:p>
        </w:tc>
        <w:tc>
          <w:tcPr>
            <w:tcW w:w="709" w:type="dxa"/>
          </w:tcPr>
          <w:p w14:paraId="78243B64" w14:textId="77777777" w:rsidR="005B5532" w:rsidRPr="00FE760F" w:rsidRDefault="005B5532" w:rsidP="007274DE">
            <w:pPr>
              <w:pStyle w:val="TAC"/>
              <w:keepNext w:val="0"/>
              <w:keepLines w:val="0"/>
              <w:rPr>
                <w:lang w:val="en-US"/>
              </w:rPr>
            </w:pPr>
          </w:p>
        </w:tc>
        <w:tc>
          <w:tcPr>
            <w:tcW w:w="709" w:type="dxa"/>
          </w:tcPr>
          <w:p w14:paraId="21075EB8" w14:textId="77777777" w:rsidR="005B5532" w:rsidRPr="00FE760F" w:rsidRDefault="005B5532" w:rsidP="007274DE">
            <w:pPr>
              <w:pStyle w:val="TAC"/>
              <w:keepNext w:val="0"/>
              <w:keepLines w:val="0"/>
              <w:rPr>
                <w:lang w:val="en-US"/>
              </w:rPr>
            </w:pPr>
          </w:p>
        </w:tc>
        <w:tc>
          <w:tcPr>
            <w:tcW w:w="706" w:type="dxa"/>
          </w:tcPr>
          <w:p w14:paraId="32C98832" w14:textId="77777777" w:rsidR="005B5532" w:rsidRPr="00FE760F" w:rsidRDefault="005B5532" w:rsidP="007274DE">
            <w:pPr>
              <w:pStyle w:val="TAC"/>
              <w:keepNext w:val="0"/>
              <w:keepLines w:val="0"/>
              <w:rPr>
                <w:lang w:val="en-US"/>
              </w:rPr>
            </w:pPr>
          </w:p>
        </w:tc>
        <w:tc>
          <w:tcPr>
            <w:tcW w:w="1131" w:type="dxa"/>
            <w:vAlign w:val="center"/>
          </w:tcPr>
          <w:p w14:paraId="787AA759" w14:textId="77777777" w:rsidR="005B5532" w:rsidRPr="00FE760F" w:rsidRDefault="005B5532" w:rsidP="007274DE">
            <w:pPr>
              <w:pStyle w:val="TAC"/>
              <w:keepNext w:val="0"/>
              <w:keepLines w:val="0"/>
              <w:rPr>
                <w:lang w:val="en-US"/>
              </w:rPr>
            </w:pPr>
          </w:p>
        </w:tc>
        <w:tc>
          <w:tcPr>
            <w:tcW w:w="709" w:type="dxa"/>
            <w:vAlign w:val="center"/>
          </w:tcPr>
          <w:p w14:paraId="14730296" w14:textId="77777777" w:rsidR="005B5532" w:rsidRPr="00FE760F" w:rsidRDefault="005B5532" w:rsidP="007274DE">
            <w:pPr>
              <w:pStyle w:val="TAC"/>
              <w:keepNext w:val="0"/>
              <w:keepLines w:val="0"/>
              <w:rPr>
                <w:lang w:val="en-US"/>
              </w:rPr>
            </w:pPr>
          </w:p>
        </w:tc>
      </w:tr>
      <w:tr w:rsidR="005B5532" w:rsidRPr="00FE760F" w14:paraId="6D9AD449" w14:textId="77777777" w:rsidTr="007274DE">
        <w:trPr>
          <w:tblHeader/>
          <w:jc w:val="center"/>
        </w:trPr>
        <w:tc>
          <w:tcPr>
            <w:tcW w:w="1819" w:type="dxa"/>
            <w:vAlign w:val="center"/>
          </w:tcPr>
          <w:p w14:paraId="265690C8" w14:textId="77777777" w:rsidR="005B5532" w:rsidRPr="00FE760F" w:rsidRDefault="005B5532" w:rsidP="007274DE">
            <w:pPr>
              <w:pStyle w:val="TAC"/>
              <w:keepNext w:val="0"/>
              <w:keepLines w:val="0"/>
              <w:rPr>
                <w:rFonts w:cs="Arial"/>
                <w:szCs w:val="18"/>
                <w:lang w:val="sv-SE"/>
              </w:rPr>
            </w:pPr>
          </w:p>
        </w:tc>
        <w:tc>
          <w:tcPr>
            <w:tcW w:w="1102" w:type="dxa"/>
            <w:vAlign w:val="center"/>
          </w:tcPr>
          <w:p w14:paraId="61FD1801"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458EC5EA" w14:textId="77777777" w:rsidR="005B5532" w:rsidRPr="00FE760F" w:rsidRDefault="005B5532" w:rsidP="007274DE">
            <w:pPr>
              <w:pStyle w:val="TAC"/>
              <w:keepNext w:val="0"/>
              <w:keepLines w:val="0"/>
              <w:rPr>
                <w:bCs/>
                <w:szCs w:val="18"/>
                <w:lang w:val="en-US"/>
              </w:rPr>
            </w:pPr>
          </w:p>
        </w:tc>
        <w:tc>
          <w:tcPr>
            <w:tcW w:w="2141" w:type="dxa"/>
            <w:gridSpan w:val="4"/>
            <w:vAlign w:val="center"/>
          </w:tcPr>
          <w:p w14:paraId="114B7CE6" w14:textId="77777777" w:rsidR="005B5532" w:rsidRPr="00FE760F" w:rsidRDefault="005B5532" w:rsidP="007274DE">
            <w:pPr>
              <w:pStyle w:val="TAC"/>
              <w:keepNext w:val="0"/>
              <w:keepLines w:val="0"/>
              <w:rPr>
                <w:bCs/>
                <w:szCs w:val="18"/>
                <w:lang w:val="en-US"/>
              </w:rPr>
            </w:pPr>
          </w:p>
        </w:tc>
        <w:tc>
          <w:tcPr>
            <w:tcW w:w="709" w:type="dxa"/>
            <w:vAlign w:val="center"/>
          </w:tcPr>
          <w:p w14:paraId="180343B2" w14:textId="77777777" w:rsidR="005B5532" w:rsidRPr="00FE760F" w:rsidRDefault="005B5532" w:rsidP="007274DE">
            <w:pPr>
              <w:pStyle w:val="TAC"/>
              <w:keepNext w:val="0"/>
              <w:keepLines w:val="0"/>
              <w:rPr>
                <w:bCs/>
                <w:szCs w:val="18"/>
                <w:lang w:val="en-US"/>
              </w:rPr>
            </w:pPr>
          </w:p>
        </w:tc>
        <w:tc>
          <w:tcPr>
            <w:tcW w:w="709" w:type="dxa"/>
            <w:vAlign w:val="center"/>
          </w:tcPr>
          <w:p w14:paraId="5048C9B9" w14:textId="77777777" w:rsidR="005B5532" w:rsidRPr="00FE760F" w:rsidRDefault="005B5532" w:rsidP="007274DE">
            <w:pPr>
              <w:pStyle w:val="TAC"/>
              <w:keepNext w:val="0"/>
              <w:keepLines w:val="0"/>
              <w:rPr>
                <w:bCs/>
                <w:szCs w:val="18"/>
                <w:lang w:val="en-US"/>
              </w:rPr>
            </w:pPr>
          </w:p>
        </w:tc>
        <w:tc>
          <w:tcPr>
            <w:tcW w:w="710" w:type="dxa"/>
            <w:vAlign w:val="center"/>
          </w:tcPr>
          <w:p w14:paraId="136F91AE" w14:textId="77777777" w:rsidR="005B5532" w:rsidRPr="00FE760F" w:rsidRDefault="005B5532" w:rsidP="007274DE">
            <w:pPr>
              <w:pStyle w:val="TAC"/>
              <w:keepNext w:val="0"/>
              <w:keepLines w:val="0"/>
              <w:rPr>
                <w:bCs/>
                <w:szCs w:val="18"/>
                <w:lang w:val="en-US"/>
              </w:rPr>
            </w:pPr>
          </w:p>
        </w:tc>
        <w:tc>
          <w:tcPr>
            <w:tcW w:w="709" w:type="dxa"/>
          </w:tcPr>
          <w:p w14:paraId="3A348106" w14:textId="77777777" w:rsidR="005B5532" w:rsidRPr="00FE760F" w:rsidRDefault="005B5532" w:rsidP="007274DE">
            <w:pPr>
              <w:pStyle w:val="TAC"/>
              <w:keepNext w:val="0"/>
              <w:keepLines w:val="0"/>
              <w:rPr>
                <w:lang w:val="en-US"/>
              </w:rPr>
            </w:pPr>
          </w:p>
        </w:tc>
        <w:tc>
          <w:tcPr>
            <w:tcW w:w="709" w:type="dxa"/>
          </w:tcPr>
          <w:p w14:paraId="0B46A198" w14:textId="77777777" w:rsidR="005B5532" w:rsidRPr="00FE760F" w:rsidRDefault="005B5532" w:rsidP="007274DE">
            <w:pPr>
              <w:pStyle w:val="TAC"/>
              <w:keepNext w:val="0"/>
              <w:keepLines w:val="0"/>
              <w:rPr>
                <w:lang w:val="en-US"/>
              </w:rPr>
            </w:pPr>
          </w:p>
        </w:tc>
        <w:tc>
          <w:tcPr>
            <w:tcW w:w="706" w:type="dxa"/>
          </w:tcPr>
          <w:p w14:paraId="2FB1F29A" w14:textId="77777777" w:rsidR="005B5532" w:rsidRPr="00FE760F" w:rsidRDefault="005B5532" w:rsidP="007274DE">
            <w:pPr>
              <w:pStyle w:val="TAC"/>
              <w:keepNext w:val="0"/>
              <w:keepLines w:val="0"/>
              <w:rPr>
                <w:lang w:val="en-US"/>
              </w:rPr>
            </w:pPr>
          </w:p>
        </w:tc>
        <w:tc>
          <w:tcPr>
            <w:tcW w:w="1131" w:type="dxa"/>
            <w:vAlign w:val="center"/>
          </w:tcPr>
          <w:p w14:paraId="58B4C221" w14:textId="77777777" w:rsidR="005B5532" w:rsidRPr="00FE760F" w:rsidRDefault="005B5532" w:rsidP="007274DE">
            <w:pPr>
              <w:pStyle w:val="TAC"/>
              <w:keepNext w:val="0"/>
              <w:keepLines w:val="0"/>
              <w:rPr>
                <w:lang w:val="en-US"/>
              </w:rPr>
            </w:pPr>
          </w:p>
        </w:tc>
        <w:tc>
          <w:tcPr>
            <w:tcW w:w="709" w:type="dxa"/>
            <w:vAlign w:val="center"/>
          </w:tcPr>
          <w:p w14:paraId="29885111" w14:textId="77777777" w:rsidR="005B5532" w:rsidRPr="00FE760F" w:rsidRDefault="005B5532" w:rsidP="007274DE">
            <w:pPr>
              <w:pStyle w:val="TAC"/>
              <w:keepNext w:val="0"/>
              <w:keepLines w:val="0"/>
              <w:rPr>
                <w:lang w:val="en-US"/>
              </w:rPr>
            </w:pPr>
          </w:p>
        </w:tc>
      </w:tr>
      <w:tr w:rsidR="005B5532" w:rsidRPr="00FE760F" w14:paraId="57A1C859" w14:textId="77777777" w:rsidTr="007274DE">
        <w:trPr>
          <w:tblHeader/>
          <w:jc w:val="center"/>
        </w:trPr>
        <w:tc>
          <w:tcPr>
            <w:tcW w:w="1819" w:type="dxa"/>
            <w:vAlign w:val="center"/>
          </w:tcPr>
          <w:p w14:paraId="67CEEFED" w14:textId="77777777" w:rsidR="005B5532" w:rsidRPr="00FE760F" w:rsidRDefault="005B5532" w:rsidP="007274DE">
            <w:pPr>
              <w:pStyle w:val="TAC"/>
              <w:keepNext w:val="0"/>
              <w:keepLines w:val="0"/>
              <w:rPr>
                <w:rFonts w:cs="Arial"/>
                <w:szCs w:val="18"/>
                <w:lang w:val="sv-SE"/>
              </w:rPr>
            </w:pPr>
          </w:p>
        </w:tc>
        <w:tc>
          <w:tcPr>
            <w:tcW w:w="1102" w:type="dxa"/>
            <w:vAlign w:val="center"/>
          </w:tcPr>
          <w:p w14:paraId="08D737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36EADFF"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0815E821" w14:textId="77777777" w:rsidR="005B5532" w:rsidRPr="00FE760F" w:rsidRDefault="005B5532" w:rsidP="007274DE">
            <w:pPr>
              <w:pStyle w:val="TAC"/>
              <w:keepNext w:val="0"/>
              <w:keepLines w:val="0"/>
              <w:rPr>
                <w:bCs/>
                <w:szCs w:val="18"/>
                <w:lang w:val="en-US"/>
              </w:rPr>
            </w:pPr>
          </w:p>
        </w:tc>
        <w:tc>
          <w:tcPr>
            <w:tcW w:w="717" w:type="dxa"/>
            <w:vAlign w:val="center"/>
          </w:tcPr>
          <w:p w14:paraId="4B770152" w14:textId="77777777" w:rsidR="005B5532" w:rsidRPr="00FE760F" w:rsidRDefault="005B5532" w:rsidP="007274DE">
            <w:pPr>
              <w:pStyle w:val="TAC"/>
              <w:keepNext w:val="0"/>
              <w:keepLines w:val="0"/>
              <w:rPr>
                <w:bCs/>
                <w:szCs w:val="18"/>
                <w:lang w:val="en-US"/>
              </w:rPr>
            </w:pPr>
          </w:p>
        </w:tc>
        <w:tc>
          <w:tcPr>
            <w:tcW w:w="712" w:type="dxa"/>
            <w:vAlign w:val="center"/>
          </w:tcPr>
          <w:p w14:paraId="2F7A7DA2" w14:textId="77777777" w:rsidR="005B5532" w:rsidRPr="00FE760F" w:rsidRDefault="005B5532" w:rsidP="007274DE">
            <w:pPr>
              <w:pStyle w:val="TAC"/>
              <w:keepNext w:val="0"/>
              <w:keepLines w:val="0"/>
              <w:rPr>
                <w:bCs/>
                <w:szCs w:val="18"/>
                <w:lang w:val="en-US"/>
              </w:rPr>
            </w:pPr>
          </w:p>
        </w:tc>
        <w:tc>
          <w:tcPr>
            <w:tcW w:w="709" w:type="dxa"/>
            <w:vAlign w:val="center"/>
          </w:tcPr>
          <w:p w14:paraId="09327756" w14:textId="77777777" w:rsidR="005B5532" w:rsidRPr="00FE760F" w:rsidRDefault="005B5532" w:rsidP="007274DE">
            <w:pPr>
              <w:pStyle w:val="TAC"/>
              <w:keepNext w:val="0"/>
              <w:keepLines w:val="0"/>
              <w:rPr>
                <w:bCs/>
                <w:szCs w:val="18"/>
                <w:lang w:val="en-US"/>
              </w:rPr>
            </w:pPr>
          </w:p>
        </w:tc>
        <w:tc>
          <w:tcPr>
            <w:tcW w:w="709" w:type="dxa"/>
            <w:vAlign w:val="center"/>
          </w:tcPr>
          <w:p w14:paraId="7018DCA8" w14:textId="77777777" w:rsidR="005B5532" w:rsidRPr="00FE760F" w:rsidRDefault="005B5532" w:rsidP="007274DE">
            <w:pPr>
              <w:pStyle w:val="TAC"/>
              <w:keepNext w:val="0"/>
              <w:keepLines w:val="0"/>
              <w:rPr>
                <w:bCs/>
                <w:szCs w:val="18"/>
                <w:lang w:val="en-US"/>
              </w:rPr>
            </w:pPr>
          </w:p>
        </w:tc>
        <w:tc>
          <w:tcPr>
            <w:tcW w:w="710" w:type="dxa"/>
            <w:vAlign w:val="center"/>
          </w:tcPr>
          <w:p w14:paraId="04D5FEA3" w14:textId="77777777" w:rsidR="005B5532" w:rsidRPr="00FE760F" w:rsidRDefault="005B5532" w:rsidP="007274DE">
            <w:pPr>
              <w:pStyle w:val="TAC"/>
              <w:keepNext w:val="0"/>
              <w:keepLines w:val="0"/>
              <w:rPr>
                <w:bCs/>
                <w:szCs w:val="18"/>
                <w:lang w:val="en-US"/>
              </w:rPr>
            </w:pPr>
          </w:p>
        </w:tc>
        <w:tc>
          <w:tcPr>
            <w:tcW w:w="709" w:type="dxa"/>
          </w:tcPr>
          <w:p w14:paraId="20967262" w14:textId="77777777" w:rsidR="005B5532" w:rsidRPr="00FE760F" w:rsidRDefault="005B5532" w:rsidP="007274DE">
            <w:pPr>
              <w:pStyle w:val="TAC"/>
              <w:keepNext w:val="0"/>
              <w:keepLines w:val="0"/>
              <w:rPr>
                <w:lang w:val="en-US"/>
              </w:rPr>
            </w:pPr>
          </w:p>
        </w:tc>
        <w:tc>
          <w:tcPr>
            <w:tcW w:w="709" w:type="dxa"/>
          </w:tcPr>
          <w:p w14:paraId="46AED1CC" w14:textId="77777777" w:rsidR="005B5532" w:rsidRPr="00FE760F" w:rsidRDefault="005B5532" w:rsidP="007274DE">
            <w:pPr>
              <w:pStyle w:val="TAC"/>
              <w:keepNext w:val="0"/>
              <w:keepLines w:val="0"/>
              <w:rPr>
                <w:lang w:val="en-US"/>
              </w:rPr>
            </w:pPr>
          </w:p>
        </w:tc>
        <w:tc>
          <w:tcPr>
            <w:tcW w:w="706" w:type="dxa"/>
          </w:tcPr>
          <w:p w14:paraId="3BB361CA" w14:textId="77777777" w:rsidR="005B5532" w:rsidRPr="00FE760F" w:rsidRDefault="005B5532" w:rsidP="007274DE">
            <w:pPr>
              <w:pStyle w:val="TAC"/>
              <w:keepNext w:val="0"/>
              <w:keepLines w:val="0"/>
              <w:rPr>
                <w:lang w:val="en-US"/>
              </w:rPr>
            </w:pPr>
          </w:p>
        </w:tc>
        <w:tc>
          <w:tcPr>
            <w:tcW w:w="1131" w:type="dxa"/>
            <w:vAlign w:val="center"/>
          </w:tcPr>
          <w:p w14:paraId="6BBB64B0" w14:textId="77777777" w:rsidR="005B5532" w:rsidRPr="00FE760F" w:rsidRDefault="005B5532" w:rsidP="007274DE">
            <w:pPr>
              <w:pStyle w:val="TAC"/>
              <w:keepNext w:val="0"/>
              <w:keepLines w:val="0"/>
              <w:rPr>
                <w:bCs/>
                <w:szCs w:val="18"/>
                <w:lang w:val="en-US"/>
              </w:rPr>
            </w:pPr>
          </w:p>
        </w:tc>
        <w:tc>
          <w:tcPr>
            <w:tcW w:w="709" w:type="dxa"/>
            <w:vAlign w:val="center"/>
          </w:tcPr>
          <w:p w14:paraId="0F1299C5" w14:textId="77777777" w:rsidR="005B5532" w:rsidRPr="00FE760F" w:rsidRDefault="005B5532" w:rsidP="007274DE">
            <w:pPr>
              <w:pStyle w:val="TAC"/>
              <w:keepNext w:val="0"/>
              <w:keepLines w:val="0"/>
              <w:rPr>
                <w:lang w:val="en-US"/>
              </w:rPr>
            </w:pPr>
          </w:p>
        </w:tc>
      </w:tr>
      <w:tr w:rsidR="005B5532" w:rsidRPr="00FE760F" w14:paraId="549B7D33" w14:textId="77777777" w:rsidTr="007274DE">
        <w:trPr>
          <w:tblHeader/>
          <w:jc w:val="center"/>
        </w:trPr>
        <w:tc>
          <w:tcPr>
            <w:tcW w:w="1819" w:type="dxa"/>
            <w:vAlign w:val="center"/>
          </w:tcPr>
          <w:p w14:paraId="748FD77E" w14:textId="77777777" w:rsidR="005B5532" w:rsidRPr="00FE760F" w:rsidRDefault="005B5532" w:rsidP="007274DE">
            <w:pPr>
              <w:pStyle w:val="TAC"/>
              <w:keepNext w:val="0"/>
              <w:keepLines w:val="0"/>
              <w:rPr>
                <w:rFonts w:cs="Arial"/>
                <w:szCs w:val="18"/>
                <w:lang w:val="sv-SE"/>
              </w:rPr>
            </w:pPr>
          </w:p>
        </w:tc>
        <w:tc>
          <w:tcPr>
            <w:tcW w:w="1102" w:type="dxa"/>
            <w:vAlign w:val="center"/>
          </w:tcPr>
          <w:p w14:paraId="4D4B02D2"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1B80A7B" w14:textId="77777777" w:rsidR="005B5532" w:rsidRPr="00FE760F" w:rsidRDefault="005B5532" w:rsidP="007274DE">
            <w:pPr>
              <w:pStyle w:val="TAC"/>
              <w:keepNext w:val="0"/>
              <w:keepLines w:val="0"/>
              <w:rPr>
                <w:lang w:val="en-US"/>
              </w:rPr>
            </w:pPr>
          </w:p>
        </w:tc>
        <w:tc>
          <w:tcPr>
            <w:tcW w:w="4404" w:type="dxa"/>
            <w:gridSpan w:val="10"/>
            <w:vAlign w:val="center"/>
          </w:tcPr>
          <w:p w14:paraId="1C76E282" w14:textId="77777777" w:rsidR="005B5532" w:rsidRPr="00FE760F" w:rsidRDefault="005B5532" w:rsidP="007274DE">
            <w:pPr>
              <w:pStyle w:val="TAC"/>
              <w:keepNext w:val="0"/>
              <w:keepLines w:val="0"/>
              <w:rPr>
                <w:bCs/>
                <w:szCs w:val="18"/>
                <w:lang w:val="en-US"/>
              </w:rPr>
            </w:pPr>
          </w:p>
        </w:tc>
        <w:tc>
          <w:tcPr>
            <w:tcW w:w="712" w:type="dxa"/>
            <w:vAlign w:val="center"/>
          </w:tcPr>
          <w:p w14:paraId="17DC5631" w14:textId="77777777" w:rsidR="005B5532" w:rsidRPr="00FE760F" w:rsidRDefault="005B5532" w:rsidP="007274DE">
            <w:pPr>
              <w:pStyle w:val="TAC"/>
              <w:keepNext w:val="0"/>
              <w:keepLines w:val="0"/>
              <w:rPr>
                <w:bCs/>
                <w:szCs w:val="18"/>
                <w:lang w:val="en-US"/>
              </w:rPr>
            </w:pPr>
          </w:p>
        </w:tc>
        <w:tc>
          <w:tcPr>
            <w:tcW w:w="709" w:type="dxa"/>
            <w:vAlign w:val="center"/>
          </w:tcPr>
          <w:p w14:paraId="7AE35BC8" w14:textId="77777777" w:rsidR="005B5532" w:rsidRPr="00FE760F" w:rsidRDefault="005B5532" w:rsidP="007274DE">
            <w:pPr>
              <w:pStyle w:val="TAC"/>
              <w:keepNext w:val="0"/>
              <w:keepLines w:val="0"/>
              <w:rPr>
                <w:bCs/>
                <w:szCs w:val="18"/>
                <w:lang w:val="en-US"/>
              </w:rPr>
            </w:pPr>
          </w:p>
        </w:tc>
        <w:tc>
          <w:tcPr>
            <w:tcW w:w="709" w:type="dxa"/>
            <w:vAlign w:val="center"/>
          </w:tcPr>
          <w:p w14:paraId="7F44FA85" w14:textId="77777777" w:rsidR="005B5532" w:rsidRPr="00FE760F" w:rsidRDefault="005B5532" w:rsidP="007274DE">
            <w:pPr>
              <w:pStyle w:val="TAC"/>
              <w:keepNext w:val="0"/>
              <w:keepLines w:val="0"/>
              <w:rPr>
                <w:bCs/>
                <w:szCs w:val="18"/>
                <w:lang w:val="en-US"/>
              </w:rPr>
            </w:pPr>
          </w:p>
        </w:tc>
        <w:tc>
          <w:tcPr>
            <w:tcW w:w="710" w:type="dxa"/>
            <w:vAlign w:val="center"/>
          </w:tcPr>
          <w:p w14:paraId="144BABB1" w14:textId="77777777" w:rsidR="005B5532" w:rsidRPr="00FE760F" w:rsidRDefault="005B5532" w:rsidP="007274DE">
            <w:pPr>
              <w:pStyle w:val="TAC"/>
              <w:keepNext w:val="0"/>
              <w:keepLines w:val="0"/>
              <w:rPr>
                <w:bCs/>
                <w:szCs w:val="18"/>
                <w:lang w:val="en-US"/>
              </w:rPr>
            </w:pPr>
          </w:p>
        </w:tc>
        <w:tc>
          <w:tcPr>
            <w:tcW w:w="709" w:type="dxa"/>
          </w:tcPr>
          <w:p w14:paraId="36066404" w14:textId="77777777" w:rsidR="005B5532" w:rsidRPr="00FE760F" w:rsidRDefault="005B5532" w:rsidP="007274DE">
            <w:pPr>
              <w:pStyle w:val="TAC"/>
              <w:keepNext w:val="0"/>
              <w:keepLines w:val="0"/>
              <w:rPr>
                <w:lang w:val="en-US"/>
              </w:rPr>
            </w:pPr>
          </w:p>
        </w:tc>
        <w:tc>
          <w:tcPr>
            <w:tcW w:w="709" w:type="dxa"/>
          </w:tcPr>
          <w:p w14:paraId="2E37C891" w14:textId="77777777" w:rsidR="005B5532" w:rsidRPr="00FE760F" w:rsidRDefault="005B5532" w:rsidP="007274DE">
            <w:pPr>
              <w:pStyle w:val="TAC"/>
              <w:keepNext w:val="0"/>
              <w:keepLines w:val="0"/>
              <w:rPr>
                <w:lang w:val="en-US"/>
              </w:rPr>
            </w:pPr>
          </w:p>
        </w:tc>
        <w:tc>
          <w:tcPr>
            <w:tcW w:w="706" w:type="dxa"/>
          </w:tcPr>
          <w:p w14:paraId="2D1637B9" w14:textId="77777777" w:rsidR="005B5532" w:rsidRPr="00FE760F" w:rsidRDefault="005B5532" w:rsidP="007274DE">
            <w:pPr>
              <w:pStyle w:val="TAC"/>
              <w:keepNext w:val="0"/>
              <w:keepLines w:val="0"/>
              <w:rPr>
                <w:lang w:val="en-US"/>
              </w:rPr>
            </w:pPr>
          </w:p>
        </w:tc>
        <w:tc>
          <w:tcPr>
            <w:tcW w:w="1131" w:type="dxa"/>
            <w:vAlign w:val="center"/>
          </w:tcPr>
          <w:p w14:paraId="48646DE7" w14:textId="77777777" w:rsidR="005B5532" w:rsidRPr="00FE760F" w:rsidRDefault="005B5532" w:rsidP="007274DE">
            <w:pPr>
              <w:pStyle w:val="TAC"/>
              <w:keepNext w:val="0"/>
              <w:keepLines w:val="0"/>
              <w:rPr>
                <w:bCs/>
                <w:szCs w:val="18"/>
                <w:lang w:val="en-US"/>
              </w:rPr>
            </w:pPr>
          </w:p>
        </w:tc>
        <w:tc>
          <w:tcPr>
            <w:tcW w:w="709" w:type="dxa"/>
            <w:vAlign w:val="center"/>
          </w:tcPr>
          <w:p w14:paraId="4FD90B83" w14:textId="77777777" w:rsidR="005B5532" w:rsidRPr="00FE760F" w:rsidRDefault="005B5532" w:rsidP="007274DE">
            <w:pPr>
              <w:pStyle w:val="TAC"/>
              <w:keepNext w:val="0"/>
              <w:keepLines w:val="0"/>
              <w:rPr>
                <w:lang w:val="en-US"/>
              </w:rPr>
            </w:pPr>
          </w:p>
        </w:tc>
      </w:tr>
      <w:tr w:rsidR="005B5532" w:rsidRPr="00FE760F" w14:paraId="63C308A9" w14:textId="77777777" w:rsidTr="007274DE">
        <w:trPr>
          <w:tblHeader/>
          <w:jc w:val="center"/>
        </w:trPr>
        <w:tc>
          <w:tcPr>
            <w:tcW w:w="1819" w:type="dxa"/>
            <w:vAlign w:val="center"/>
          </w:tcPr>
          <w:p w14:paraId="6C1EFAD8" w14:textId="77777777" w:rsidR="005B5532" w:rsidRPr="00FE760F" w:rsidRDefault="005B5532" w:rsidP="007274DE">
            <w:pPr>
              <w:pStyle w:val="TAC"/>
              <w:keepNext w:val="0"/>
              <w:keepLines w:val="0"/>
              <w:rPr>
                <w:rFonts w:cs="Arial"/>
                <w:szCs w:val="18"/>
                <w:lang w:val="sv-SE"/>
              </w:rPr>
            </w:pPr>
          </w:p>
        </w:tc>
        <w:tc>
          <w:tcPr>
            <w:tcW w:w="1102" w:type="dxa"/>
            <w:vAlign w:val="center"/>
          </w:tcPr>
          <w:p w14:paraId="7B8A3131"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F8E2766" w14:textId="77777777" w:rsidR="005B5532" w:rsidRPr="00FE760F" w:rsidRDefault="005B5532" w:rsidP="007274DE">
            <w:pPr>
              <w:pStyle w:val="TAC"/>
              <w:keepNext w:val="0"/>
              <w:keepLines w:val="0"/>
              <w:rPr>
                <w:rFonts w:cs="Arial"/>
                <w:szCs w:val="18"/>
              </w:rPr>
            </w:pPr>
          </w:p>
        </w:tc>
        <w:tc>
          <w:tcPr>
            <w:tcW w:w="6534" w:type="dxa"/>
            <w:gridSpan w:val="13"/>
            <w:shd w:val="clear" w:color="auto" w:fill="auto"/>
            <w:vAlign w:val="center"/>
          </w:tcPr>
          <w:p w14:paraId="0B8A64FA" w14:textId="77777777" w:rsidR="005B5532" w:rsidRPr="00FE760F" w:rsidRDefault="005B5532" w:rsidP="007274DE">
            <w:pPr>
              <w:pStyle w:val="TAC"/>
              <w:keepNext w:val="0"/>
              <w:keepLines w:val="0"/>
              <w:rPr>
                <w:bCs/>
                <w:szCs w:val="18"/>
                <w:lang w:val="en-US"/>
              </w:rPr>
            </w:pPr>
          </w:p>
        </w:tc>
        <w:tc>
          <w:tcPr>
            <w:tcW w:w="710" w:type="dxa"/>
            <w:vAlign w:val="center"/>
          </w:tcPr>
          <w:p w14:paraId="5750741B" w14:textId="77777777" w:rsidR="005B5532" w:rsidRPr="00FE760F" w:rsidRDefault="005B5532" w:rsidP="007274DE">
            <w:pPr>
              <w:pStyle w:val="TAC"/>
              <w:keepNext w:val="0"/>
              <w:keepLines w:val="0"/>
              <w:rPr>
                <w:bCs/>
                <w:szCs w:val="18"/>
                <w:lang w:val="en-US"/>
              </w:rPr>
            </w:pPr>
          </w:p>
        </w:tc>
        <w:tc>
          <w:tcPr>
            <w:tcW w:w="709" w:type="dxa"/>
          </w:tcPr>
          <w:p w14:paraId="44830CDF" w14:textId="77777777" w:rsidR="005B5532" w:rsidRPr="00FE760F" w:rsidRDefault="005B5532" w:rsidP="007274DE">
            <w:pPr>
              <w:pStyle w:val="TAC"/>
              <w:keepNext w:val="0"/>
              <w:keepLines w:val="0"/>
              <w:rPr>
                <w:lang w:val="en-US"/>
              </w:rPr>
            </w:pPr>
          </w:p>
        </w:tc>
        <w:tc>
          <w:tcPr>
            <w:tcW w:w="709" w:type="dxa"/>
          </w:tcPr>
          <w:p w14:paraId="7291916A" w14:textId="77777777" w:rsidR="005B5532" w:rsidRPr="00FE760F" w:rsidRDefault="005B5532" w:rsidP="007274DE">
            <w:pPr>
              <w:pStyle w:val="TAC"/>
              <w:keepNext w:val="0"/>
              <w:keepLines w:val="0"/>
              <w:rPr>
                <w:lang w:val="en-US"/>
              </w:rPr>
            </w:pPr>
          </w:p>
        </w:tc>
        <w:tc>
          <w:tcPr>
            <w:tcW w:w="706" w:type="dxa"/>
          </w:tcPr>
          <w:p w14:paraId="55847782" w14:textId="77777777" w:rsidR="005B5532" w:rsidRPr="00FE760F" w:rsidRDefault="005B5532" w:rsidP="007274DE">
            <w:pPr>
              <w:pStyle w:val="TAC"/>
              <w:keepNext w:val="0"/>
              <w:keepLines w:val="0"/>
              <w:rPr>
                <w:lang w:val="en-US"/>
              </w:rPr>
            </w:pPr>
          </w:p>
        </w:tc>
        <w:tc>
          <w:tcPr>
            <w:tcW w:w="1131" w:type="dxa"/>
            <w:vAlign w:val="center"/>
          </w:tcPr>
          <w:p w14:paraId="55E9948F" w14:textId="77777777" w:rsidR="005B5532" w:rsidRPr="00FE760F" w:rsidRDefault="005B5532" w:rsidP="007274DE">
            <w:pPr>
              <w:pStyle w:val="TAC"/>
              <w:keepNext w:val="0"/>
              <w:keepLines w:val="0"/>
              <w:rPr>
                <w:lang w:val="en-US"/>
              </w:rPr>
            </w:pPr>
          </w:p>
        </w:tc>
        <w:tc>
          <w:tcPr>
            <w:tcW w:w="709" w:type="dxa"/>
            <w:vAlign w:val="center"/>
          </w:tcPr>
          <w:p w14:paraId="7CF52616" w14:textId="77777777" w:rsidR="005B5532" w:rsidRPr="00FE760F" w:rsidRDefault="005B5532" w:rsidP="007274DE">
            <w:pPr>
              <w:pStyle w:val="TAC"/>
              <w:keepNext w:val="0"/>
              <w:keepLines w:val="0"/>
              <w:rPr>
                <w:lang w:val="en-US"/>
              </w:rPr>
            </w:pPr>
          </w:p>
        </w:tc>
      </w:tr>
      <w:tr w:rsidR="005B5532" w:rsidRPr="00FE760F" w14:paraId="0000E579" w14:textId="77777777" w:rsidTr="007274DE">
        <w:trPr>
          <w:tblHeader/>
          <w:jc w:val="center"/>
        </w:trPr>
        <w:tc>
          <w:tcPr>
            <w:tcW w:w="1819" w:type="dxa"/>
            <w:vAlign w:val="center"/>
          </w:tcPr>
          <w:p w14:paraId="4C30202C" w14:textId="77777777" w:rsidR="005B5532" w:rsidRPr="00FE760F" w:rsidRDefault="005B5532" w:rsidP="007274DE">
            <w:pPr>
              <w:pStyle w:val="TAC"/>
              <w:keepNext w:val="0"/>
              <w:keepLines w:val="0"/>
              <w:rPr>
                <w:rFonts w:cs="Arial"/>
                <w:szCs w:val="18"/>
                <w:lang w:val="sv-SE"/>
              </w:rPr>
            </w:pPr>
          </w:p>
        </w:tc>
        <w:tc>
          <w:tcPr>
            <w:tcW w:w="1102" w:type="dxa"/>
            <w:vAlign w:val="center"/>
          </w:tcPr>
          <w:p w14:paraId="6D4F1D9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F2EE906" w14:textId="77777777" w:rsidR="005B5532" w:rsidRPr="00FE760F" w:rsidRDefault="005B5532" w:rsidP="007274DE">
            <w:pPr>
              <w:pStyle w:val="TAC"/>
              <w:keepNext w:val="0"/>
              <w:keepLines w:val="0"/>
              <w:rPr>
                <w:lang w:val="en-US"/>
              </w:rPr>
            </w:pPr>
          </w:p>
        </w:tc>
        <w:tc>
          <w:tcPr>
            <w:tcW w:w="8662" w:type="dxa"/>
            <w:gridSpan w:val="16"/>
            <w:shd w:val="clear" w:color="auto" w:fill="auto"/>
            <w:vAlign w:val="center"/>
          </w:tcPr>
          <w:p w14:paraId="15AE4374" w14:textId="77777777" w:rsidR="005B5532" w:rsidRPr="00FE760F" w:rsidRDefault="005B5532" w:rsidP="007274DE">
            <w:pPr>
              <w:pStyle w:val="TAC"/>
              <w:keepNext w:val="0"/>
              <w:keepLines w:val="0"/>
              <w:rPr>
                <w:lang w:val="en-US"/>
              </w:rPr>
            </w:pPr>
          </w:p>
        </w:tc>
        <w:tc>
          <w:tcPr>
            <w:tcW w:w="706" w:type="dxa"/>
          </w:tcPr>
          <w:p w14:paraId="595E7C6D" w14:textId="77777777" w:rsidR="005B5532" w:rsidRPr="00FE760F" w:rsidRDefault="005B5532" w:rsidP="007274DE">
            <w:pPr>
              <w:pStyle w:val="TAC"/>
              <w:keepNext w:val="0"/>
              <w:keepLines w:val="0"/>
              <w:rPr>
                <w:lang w:val="en-US"/>
              </w:rPr>
            </w:pPr>
          </w:p>
        </w:tc>
        <w:tc>
          <w:tcPr>
            <w:tcW w:w="1131" w:type="dxa"/>
            <w:vAlign w:val="center"/>
          </w:tcPr>
          <w:p w14:paraId="18D83FC9" w14:textId="77777777" w:rsidR="005B5532" w:rsidRPr="00FE760F" w:rsidRDefault="005B5532" w:rsidP="007274DE">
            <w:pPr>
              <w:pStyle w:val="TAC"/>
              <w:keepNext w:val="0"/>
              <w:keepLines w:val="0"/>
              <w:rPr>
                <w:bCs/>
                <w:szCs w:val="18"/>
                <w:lang w:val="en-US"/>
              </w:rPr>
            </w:pPr>
          </w:p>
        </w:tc>
        <w:tc>
          <w:tcPr>
            <w:tcW w:w="709" w:type="dxa"/>
            <w:vAlign w:val="center"/>
          </w:tcPr>
          <w:p w14:paraId="3B13C1DC" w14:textId="77777777" w:rsidR="005B5532" w:rsidRPr="00FE760F" w:rsidRDefault="005B5532" w:rsidP="007274DE">
            <w:pPr>
              <w:pStyle w:val="TAC"/>
              <w:keepNext w:val="0"/>
              <w:keepLines w:val="0"/>
              <w:rPr>
                <w:lang w:val="en-US"/>
              </w:rPr>
            </w:pPr>
          </w:p>
        </w:tc>
      </w:tr>
      <w:tr w:rsidR="005B5532" w:rsidRPr="00FE760F" w14:paraId="2D91637B" w14:textId="77777777" w:rsidTr="007274DE">
        <w:trPr>
          <w:tblHeader/>
          <w:jc w:val="center"/>
        </w:trPr>
        <w:tc>
          <w:tcPr>
            <w:tcW w:w="1819" w:type="dxa"/>
            <w:vAlign w:val="center"/>
          </w:tcPr>
          <w:p w14:paraId="3D70108C" w14:textId="77777777" w:rsidR="005B5532" w:rsidRPr="00FE760F" w:rsidRDefault="005B5532" w:rsidP="007274DE">
            <w:pPr>
              <w:pStyle w:val="TAC"/>
              <w:keepNext w:val="0"/>
              <w:keepLines w:val="0"/>
              <w:rPr>
                <w:rFonts w:cs="Arial"/>
                <w:szCs w:val="18"/>
                <w:lang w:val="sv-SE"/>
              </w:rPr>
            </w:pPr>
          </w:p>
        </w:tc>
        <w:tc>
          <w:tcPr>
            <w:tcW w:w="1102" w:type="dxa"/>
            <w:vAlign w:val="center"/>
          </w:tcPr>
          <w:p w14:paraId="0F37B08B"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667C720D" w14:textId="77777777" w:rsidR="005B5532" w:rsidRPr="00FE760F" w:rsidRDefault="005B5532" w:rsidP="007274DE">
            <w:pPr>
              <w:pStyle w:val="TAC"/>
              <w:keepNext w:val="0"/>
              <w:keepLines w:val="0"/>
              <w:rPr>
                <w:rFonts w:cs="Arial"/>
                <w:szCs w:val="18"/>
              </w:rPr>
            </w:pPr>
          </w:p>
        </w:tc>
        <w:tc>
          <w:tcPr>
            <w:tcW w:w="4403" w:type="dxa"/>
            <w:gridSpan w:val="10"/>
            <w:vAlign w:val="center"/>
          </w:tcPr>
          <w:p w14:paraId="4F304758" w14:textId="77777777" w:rsidR="005B5532" w:rsidRPr="00FE760F" w:rsidRDefault="005B5532" w:rsidP="007274DE">
            <w:pPr>
              <w:pStyle w:val="TAC"/>
              <w:keepNext w:val="0"/>
              <w:keepLines w:val="0"/>
              <w:rPr>
                <w:bCs/>
                <w:szCs w:val="18"/>
                <w:lang w:val="en-US"/>
              </w:rPr>
            </w:pPr>
          </w:p>
        </w:tc>
        <w:tc>
          <w:tcPr>
            <w:tcW w:w="709" w:type="dxa"/>
            <w:vAlign w:val="center"/>
          </w:tcPr>
          <w:p w14:paraId="0A2DE705" w14:textId="77777777" w:rsidR="005B5532" w:rsidRPr="00FE760F" w:rsidRDefault="005B5532" w:rsidP="007274DE">
            <w:pPr>
              <w:pStyle w:val="TAC"/>
              <w:keepNext w:val="0"/>
              <w:keepLines w:val="0"/>
              <w:rPr>
                <w:bCs/>
                <w:szCs w:val="18"/>
                <w:lang w:val="en-US"/>
              </w:rPr>
            </w:pPr>
          </w:p>
        </w:tc>
        <w:tc>
          <w:tcPr>
            <w:tcW w:w="709" w:type="dxa"/>
            <w:vAlign w:val="center"/>
          </w:tcPr>
          <w:p w14:paraId="1E045B73" w14:textId="77777777" w:rsidR="005B5532" w:rsidRPr="00FE760F" w:rsidRDefault="005B5532" w:rsidP="007274DE">
            <w:pPr>
              <w:pStyle w:val="TAC"/>
              <w:keepNext w:val="0"/>
              <w:keepLines w:val="0"/>
              <w:rPr>
                <w:bCs/>
                <w:szCs w:val="18"/>
                <w:lang w:val="en-US"/>
              </w:rPr>
            </w:pPr>
          </w:p>
        </w:tc>
        <w:tc>
          <w:tcPr>
            <w:tcW w:w="710" w:type="dxa"/>
            <w:vAlign w:val="center"/>
          </w:tcPr>
          <w:p w14:paraId="2834F9D6" w14:textId="77777777" w:rsidR="005B5532" w:rsidRPr="00FE760F" w:rsidRDefault="005B5532" w:rsidP="007274DE">
            <w:pPr>
              <w:pStyle w:val="TAC"/>
              <w:keepNext w:val="0"/>
              <w:keepLines w:val="0"/>
              <w:rPr>
                <w:bCs/>
                <w:szCs w:val="18"/>
                <w:lang w:val="en-US"/>
              </w:rPr>
            </w:pPr>
          </w:p>
        </w:tc>
        <w:tc>
          <w:tcPr>
            <w:tcW w:w="709" w:type="dxa"/>
          </w:tcPr>
          <w:p w14:paraId="13613CEB" w14:textId="77777777" w:rsidR="005B5532" w:rsidRPr="00FE760F" w:rsidRDefault="005B5532" w:rsidP="007274DE">
            <w:pPr>
              <w:pStyle w:val="TAC"/>
              <w:keepNext w:val="0"/>
              <w:keepLines w:val="0"/>
              <w:rPr>
                <w:lang w:val="en-US"/>
              </w:rPr>
            </w:pPr>
          </w:p>
        </w:tc>
        <w:tc>
          <w:tcPr>
            <w:tcW w:w="709" w:type="dxa"/>
          </w:tcPr>
          <w:p w14:paraId="146AC35D" w14:textId="77777777" w:rsidR="005B5532" w:rsidRPr="00FE760F" w:rsidRDefault="005B5532" w:rsidP="007274DE">
            <w:pPr>
              <w:pStyle w:val="TAC"/>
              <w:keepNext w:val="0"/>
              <w:keepLines w:val="0"/>
              <w:rPr>
                <w:lang w:val="en-US"/>
              </w:rPr>
            </w:pPr>
          </w:p>
        </w:tc>
        <w:tc>
          <w:tcPr>
            <w:tcW w:w="706" w:type="dxa"/>
          </w:tcPr>
          <w:p w14:paraId="5ED57EE8" w14:textId="77777777" w:rsidR="005B5532" w:rsidRPr="00FE760F" w:rsidRDefault="005B5532" w:rsidP="007274DE">
            <w:pPr>
              <w:pStyle w:val="TAC"/>
              <w:keepNext w:val="0"/>
              <w:keepLines w:val="0"/>
              <w:rPr>
                <w:lang w:val="en-US"/>
              </w:rPr>
            </w:pPr>
          </w:p>
        </w:tc>
        <w:tc>
          <w:tcPr>
            <w:tcW w:w="1131" w:type="dxa"/>
            <w:vAlign w:val="center"/>
          </w:tcPr>
          <w:p w14:paraId="3F7265FE" w14:textId="77777777" w:rsidR="005B5532" w:rsidRPr="00FE760F" w:rsidRDefault="005B5532" w:rsidP="007274DE">
            <w:pPr>
              <w:pStyle w:val="TAC"/>
              <w:keepNext w:val="0"/>
              <w:keepLines w:val="0"/>
              <w:rPr>
                <w:lang w:val="en-US"/>
              </w:rPr>
            </w:pPr>
          </w:p>
        </w:tc>
        <w:tc>
          <w:tcPr>
            <w:tcW w:w="709" w:type="dxa"/>
            <w:vAlign w:val="center"/>
          </w:tcPr>
          <w:p w14:paraId="22BFA7B4" w14:textId="77777777" w:rsidR="005B5532" w:rsidRPr="00FE760F" w:rsidRDefault="005B5532" w:rsidP="007274DE">
            <w:pPr>
              <w:pStyle w:val="TAC"/>
              <w:keepNext w:val="0"/>
              <w:keepLines w:val="0"/>
              <w:rPr>
                <w:lang w:val="en-US"/>
              </w:rPr>
            </w:pPr>
          </w:p>
        </w:tc>
      </w:tr>
      <w:tr w:rsidR="005B5532" w:rsidRPr="00FE760F" w14:paraId="7BE18C32" w14:textId="77777777" w:rsidTr="007274DE">
        <w:trPr>
          <w:tblHeader/>
          <w:jc w:val="center"/>
        </w:trPr>
        <w:tc>
          <w:tcPr>
            <w:tcW w:w="1819" w:type="dxa"/>
            <w:vAlign w:val="center"/>
          </w:tcPr>
          <w:p w14:paraId="3DA23D46" w14:textId="77777777" w:rsidR="005B5532" w:rsidRPr="00FE760F" w:rsidRDefault="005B5532" w:rsidP="007274DE">
            <w:pPr>
              <w:pStyle w:val="TAC"/>
              <w:keepNext w:val="0"/>
              <w:keepLines w:val="0"/>
              <w:rPr>
                <w:rFonts w:cs="Arial"/>
                <w:szCs w:val="18"/>
                <w:lang w:val="sv-SE"/>
              </w:rPr>
            </w:pPr>
          </w:p>
        </w:tc>
        <w:tc>
          <w:tcPr>
            <w:tcW w:w="1102" w:type="dxa"/>
            <w:vAlign w:val="center"/>
          </w:tcPr>
          <w:p w14:paraId="14158D3C"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19D7F25E" w14:textId="77777777" w:rsidR="005B5532" w:rsidRPr="00FE760F" w:rsidRDefault="005B5532" w:rsidP="007274DE">
            <w:pPr>
              <w:pStyle w:val="TAC"/>
              <w:keepNext w:val="0"/>
              <w:keepLines w:val="0"/>
              <w:rPr>
                <w:rFonts w:cs="Arial"/>
                <w:szCs w:val="18"/>
              </w:rPr>
            </w:pPr>
          </w:p>
        </w:tc>
        <w:tc>
          <w:tcPr>
            <w:tcW w:w="4256" w:type="dxa"/>
            <w:gridSpan w:val="10"/>
            <w:vAlign w:val="center"/>
          </w:tcPr>
          <w:p w14:paraId="0C79C323" w14:textId="77777777" w:rsidR="005B5532" w:rsidRPr="00FE760F" w:rsidRDefault="005B5532" w:rsidP="007274DE">
            <w:pPr>
              <w:pStyle w:val="TAC"/>
              <w:keepNext w:val="0"/>
              <w:keepLines w:val="0"/>
              <w:rPr>
                <w:bCs/>
                <w:szCs w:val="18"/>
                <w:lang w:val="en-US"/>
              </w:rPr>
            </w:pPr>
          </w:p>
        </w:tc>
        <w:tc>
          <w:tcPr>
            <w:tcW w:w="709" w:type="dxa"/>
            <w:vAlign w:val="center"/>
          </w:tcPr>
          <w:p w14:paraId="363FD807" w14:textId="77777777" w:rsidR="005B5532" w:rsidRPr="00FE760F" w:rsidRDefault="005B5532" w:rsidP="007274DE">
            <w:pPr>
              <w:pStyle w:val="TAC"/>
              <w:keepNext w:val="0"/>
              <w:keepLines w:val="0"/>
              <w:rPr>
                <w:bCs/>
                <w:szCs w:val="18"/>
                <w:lang w:val="en-US"/>
              </w:rPr>
            </w:pPr>
          </w:p>
        </w:tc>
        <w:tc>
          <w:tcPr>
            <w:tcW w:w="710" w:type="dxa"/>
            <w:vAlign w:val="center"/>
          </w:tcPr>
          <w:p w14:paraId="4A4F54DE" w14:textId="77777777" w:rsidR="005B5532" w:rsidRPr="00FE760F" w:rsidRDefault="005B5532" w:rsidP="007274DE">
            <w:pPr>
              <w:pStyle w:val="TAC"/>
              <w:keepNext w:val="0"/>
              <w:keepLines w:val="0"/>
              <w:rPr>
                <w:bCs/>
                <w:szCs w:val="18"/>
                <w:lang w:val="en-US"/>
              </w:rPr>
            </w:pPr>
          </w:p>
        </w:tc>
        <w:tc>
          <w:tcPr>
            <w:tcW w:w="709" w:type="dxa"/>
          </w:tcPr>
          <w:p w14:paraId="607797B2" w14:textId="77777777" w:rsidR="005B5532" w:rsidRPr="00FE760F" w:rsidRDefault="005B5532" w:rsidP="007274DE">
            <w:pPr>
              <w:pStyle w:val="TAC"/>
              <w:keepNext w:val="0"/>
              <w:keepLines w:val="0"/>
              <w:rPr>
                <w:lang w:val="en-US"/>
              </w:rPr>
            </w:pPr>
          </w:p>
        </w:tc>
        <w:tc>
          <w:tcPr>
            <w:tcW w:w="709" w:type="dxa"/>
          </w:tcPr>
          <w:p w14:paraId="670379B4" w14:textId="77777777" w:rsidR="005B5532" w:rsidRPr="00FE760F" w:rsidRDefault="005B5532" w:rsidP="007274DE">
            <w:pPr>
              <w:pStyle w:val="TAC"/>
              <w:keepNext w:val="0"/>
              <w:keepLines w:val="0"/>
              <w:rPr>
                <w:lang w:val="en-US"/>
              </w:rPr>
            </w:pPr>
          </w:p>
        </w:tc>
        <w:tc>
          <w:tcPr>
            <w:tcW w:w="706" w:type="dxa"/>
          </w:tcPr>
          <w:p w14:paraId="0B60D9C4" w14:textId="77777777" w:rsidR="005B5532" w:rsidRPr="00FE760F" w:rsidRDefault="005B5532" w:rsidP="007274DE">
            <w:pPr>
              <w:pStyle w:val="TAC"/>
              <w:keepNext w:val="0"/>
              <w:keepLines w:val="0"/>
              <w:rPr>
                <w:lang w:val="en-US"/>
              </w:rPr>
            </w:pPr>
          </w:p>
        </w:tc>
        <w:tc>
          <w:tcPr>
            <w:tcW w:w="1131" w:type="dxa"/>
            <w:vAlign w:val="center"/>
          </w:tcPr>
          <w:p w14:paraId="1D8EF2D8" w14:textId="77777777" w:rsidR="005B5532" w:rsidRPr="00FE760F" w:rsidRDefault="005B5532" w:rsidP="007274DE">
            <w:pPr>
              <w:pStyle w:val="TAC"/>
              <w:keepNext w:val="0"/>
              <w:keepLines w:val="0"/>
              <w:rPr>
                <w:lang w:val="en-US"/>
              </w:rPr>
            </w:pPr>
          </w:p>
        </w:tc>
        <w:tc>
          <w:tcPr>
            <w:tcW w:w="709" w:type="dxa"/>
            <w:vAlign w:val="center"/>
          </w:tcPr>
          <w:p w14:paraId="10071C9E" w14:textId="77777777" w:rsidR="005B5532" w:rsidRPr="00FE760F" w:rsidRDefault="005B5532" w:rsidP="007274DE">
            <w:pPr>
              <w:pStyle w:val="TAC"/>
              <w:keepNext w:val="0"/>
              <w:keepLines w:val="0"/>
              <w:rPr>
                <w:lang w:val="en-US"/>
              </w:rPr>
            </w:pPr>
          </w:p>
        </w:tc>
      </w:tr>
      <w:tr w:rsidR="005B5532" w:rsidRPr="00FE760F" w14:paraId="1C590CB7" w14:textId="77777777" w:rsidTr="007274DE">
        <w:trPr>
          <w:tblHeader/>
          <w:jc w:val="center"/>
        </w:trPr>
        <w:tc>
          <w:tcPr>
            <w:tcW w:w="1819" w:type="dxa"/>
            <w:vAlign w:val="center"/>
          </w:tcPr>
          <w:p w14:paraId="16CC6037" w14:textId="77777777" w:rsidR="005B5532" w:rsidRPr="00FE760F" w:rsidRDefault="005B5532" w:rsidP="007274DE">
            <w:pPr>
              <w:pStyle w:val="TAC"/>
              <w:keepNext w:val="0"/>
              <w:keepLines w:val="0"/>
              <w:rPr>
                <w:rFonts w:cs="Arial"/>
                <w:szCs w:val="18"/>
                <w:lang w:val="sv-SE"/>
              </w:rPr>
            </w:pPr>
          </w:p>
        </w:tc>
        <w:tc>
          <w:tcPr>
            <w:tcW w:w="1102" w:type="dxa"/>
            <w:vAlign w:val="center"/>
          </w:tcPr>
          <w:p w14:paraId="3993CFCF"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76980A05" w14:textId="77777777" w:rsidR="005B5532" w:rsidRPr="00FE760F" w:rsidRDefault="005B5532" w:rsidP="007274DE">
            <w:pPr>
              <w:pStyle w:val="TAC"/>
              <w:keepNext w:val="0"/>
              <w:keepLines w:val="0"/>
              <w:rPr>
                <w:rFonts w:cs="Arial"/>
                <w:szCs w:val="18"/>
              </w:rPr>
            </w:pPr>
          </w:p>
        </w:tc>
        <w:tc>
          <w:tcPr>
            <w:tcW w:w="4271" w:type="dxa"/>
            <w:gridSpan w:val="9"/>
            <w:vAlign w:val="center"/>
          </w:tcPr>
          <w:p w14:paraId="41C54925" w14:textId="77777777" w:rsidR="005B5532" w:rsidRPr="00FE760F" w:rsidRDefault="005B5532" w:rsidP="007274DE">
            <w:pPr>
              <w:pStyle w:val="TAC"/>
              <w:keepNext w:val="0"/>
              <w:keepLines w:val="0"/>
              <w:rPr>
                <w:bCs/>
                <w:szCs w:val="18"/>
                <w:lang w:val="en-US"/>
              </w:rPr>
            </w:pPr>
          </w:p>
        </w:tc>
        <w:tc>
          <w:tcPr>
            <w:tcW w:w="710" w:type="dxa"/>
            <w:vAlign w:val="center"/>
          </w:tcPr>
          <w:p w14:paraId="4893D680" w14:textId="77777777" w:rsidR="005B5532" w:rsidRPr="00FE760F" w:rsidRDefault="005B5532" w:rsidP="007274DE">
            <w:pPr>
              <w:pStyle w:val="TAC"/>
              <w:keepNext w:val="0"/>
              <w:keepLines w:val="0"/>
              <w:rPr>
                <w:bCs/>
                <w:szCs w:val="18"/>
                <w:lang w:val="en-US"/>
              </w:rPr>
            </w:pPr>
          </w:p>
        </w:tc>
        <w:tc>
          <w:tcPr>
            <w:tcW w:w="709" w:type="dxa"/>
          </w:tcPr>
          <w:p w14:paraId="6A98BFF8" w14:textId="77777777" w:rsidR="005B5532" w:rsidRPr="00FE760F" w:rsidRDefault="005B5532" w:rsidP="007274DE">
            <w:pPr>
              <w:pStyle w:val="TAC"/>
              <w:keepNext w:val="0"/>
              <w:keepLines w:val="0"/>
              <w:rPr>
                <w:lang w:val="en-US"/>
              </w:rPr>
            </w:pPr>
          </w:p>
        </w:tc>
        <w:tc>
          <w:tcPr>
            <w:tcW w:w="709" w:type="dxa"/>
          </w:tcPr>
          <w:p w14:paraId="01097446" w14:textId="77777777" w:rsidR="005B5532" w:rsidRPr="00FE760F" w:rsidRDefault="005B5532" w:rsidP="007274DE">
            <w:pPr>
              <w:pStyle w:val="TAC"/>
              <w:keepNext w:val="0"/>
              <w:keepLines w:val="0"/>
              <w:rPr>
                <w:lang w:val="en-US"/>
              </w:rPr>
            </w:pPr>
          </w:p>
        </w:tc>
        <w:tc>
          <w:tcPr>
            <w:tcW w:w="706" w:type="dxa"/>
          </w:tcPr>
          <w:p w14:paraId="62BE5979" w14:textId="77777777" w:rsidR="005B5532" w:rsidRPr="00FE760F" w:rsidRDefault="005B5532" w:rsidP="007274DE">
            <w:pPr>
              <w:pStyle w:val="TAC"/>
              <w:keepNext w:val="0"/>
              <w:keepLines w:val="0"/>
              <w:rPr>
                <w:lang w:val="en-US"/>
              </w:rPr>
            </w:pPr>
          </w:p>
        </w:tc>
        <w:tc>
          <w:tcPr>
            <w:tcW w:w="1131" w:type="dxa"/>
            <w:vAlign w:val="center"/>
          </w:tcPr>
          <w:p w14:paraId="3B7B7211" w14:textId="77777777" w:rsidR="005B5532" w:rsidRPr="00FE760F" w:rsidRDefault="005B5532" w:rsidP="007274DE">
            <w:pPr>
              <w:pStyle w:val="TAC"/>
              <w:keepNext w:val="0"/>
              <w:keepLines w:val="0"/>
              <w:rPr>
                <w:lang w:val="en-US"/>
              </w:rPr>
            </w:pPr>
          </w:p>
        </w:tc>
        <w:tc>
          <w:tcPr>
            <w:tcW w:w="709" w:type="dxa"/>
            <w:vAlign w:val="center"/>
          </w:tcPr>
          <w:p w14:paraId="09D3C5D4" w14:textId="77777777" w:rsidR="005B5532" w:rsidRPr="00FE760F" w:rsidRDefault="005B5532" w:rsidP="007274DE">
            <w:pPr>
              <w:pStyle w:val="TAC"/>
              <w:keepNext w:val="0"/>
              <w:keepLines w:val="0"/>
              <w:rPr>
                <w:lang w:val="en-US"/>
              </w:rPr>
            </w:pPr>
          </w:p>
        </w:tc>
      </w:tr>
      <w:tr w:rsidR="005B5532" w:rsidRPr="00FE760F" w14:paraId="09C710B1" w14:textId="77777777" w:rsidTr="007274DE">
        <w:trPr>
          <w:tblHeader/>
          <w:jc w:val="center"/>
        </w:trPr>
        <w:tc>
          <w:tcPr>
            <w:tcW w:w="1819" w:type="dxa"/>
            <w:vAlign w:val="center"/>
          </w:tcPr>
          <w:p w14:paraId="1F4992E3" w14:textId="77777777" w:rsidR="005B5532" w:rsidRPr="00FE760F" w:rsidRDefault="005B5532" w:rsidP="007274DE">
            <w:pPr>
              <w:pStyle w:val="TAC"/>
              <w:keepNext w:val="0"/>
              <w:keepLines w:val="0"/>
              <w:rPr>
                <w:rFonts w:cs="Arial"/>
                <w:lang w:val="en-US"/>
              </w:rPr>
            </w:pPr>
          </w:p>
        </w:tc>
        <w:tc>
          <w:tcPr>
            <w:tcW w:w="1102" w:type="dxa"/>
            <w:vAlign w:val="center"/>
          </w:tcPr>
          <w:p w14:paraId="6494D01A" w14:textId="77777777" w:rsidR="005B5532" w:rsidRPr="00FE760F" w:rsidRDefault="005B5532" w:rsidP="007274DE">
            <w:pPr>
              <w:pStyle w:val="TAC"/>
              <w:keepNext w:val="0"/>
              <w:keepLines w:val="0"/>
              <w:rPr>
                <w:rFonts w:cs="Arial"/>
                <w:lang w:val="sv-SE"/>
              </w:rPr>
            </w:pPr>
          </w:p>
        </w:tc>
        <w:tc>
          <w:tcPr>
            <w:tcW w:w="3722" w:type="dxa"/>
            <w:gridSpan w:val="6"/>
            <w:shd w:val="clear" w:color="auto" w:fill="auto"/>
            <w:vAlign w:val="center"/>
          </w:tcPr>
          <w:p w14:paraId="3C0053C8" w14:textId="77777777" w:rsidR="005B5532" w:rsidRPr="00FE760F" w:rsidRDefault="005B5532" w:rsidP="007274DE">
            <w:pPr>
              <w:pStyle w:val="TAC"/>
              <w:keepNext w:val="0"/>
              <w:keepLines w:val="0"/>
              <w:rPr>
                <w:rFonts w:cs="Arial"/>
                <w:szCs w:val="18"/>
              </w:rPr>
            </w:pPr>
          </w:p>
        </w:tc>
        <w:tc>
          <w:tcPr>
            <w:tcW w:w="2853" w:type="dxa"/>
            <w:gridSpan w:val="7"/>
            <w:vAlign w:val="center"/>
          </w:tcPr>
          <w:p w14:paraId="739AED6E" w14:textId="77777777" w:rsidR="005B5532" w:rsidRPr="00FE760F" w:rsidRDefault="005B5532" w:rsidP="007274DE">
            <w:pPr>
              <w:pStyle w:val="TAC"/>
              <w:keepNext w:val="0"/>
              <w:keepLines w:val="0"/>
              <w:rPr>
                <w:rFonts w:cs="Arial"/>
                <w:szCs w:val="18"/>
              </w:rPr>
            </w:pPr>
          </w:p>
        </w:tc>
        <w:tc>
          <w:tcPr>
            <w:tcW w:w="709" w:type="dxa"/>
            <w:vAlign w:val="center"/>
          </w:tcPr>
          <w:p w14:paraId="199383A2" w14:textId="77777777" w:rsidR="005B5532" w:rsidRPr="00FE760F" w:rsidRDefault="005B5532" w:rsidP="007274DE">
            <w:pPr>
              <w:pStyle w:val="TAC"/>
              <w:keepNext w:val="0"/>
              <w:keepLines w:val="0"/>
              <w:rPr>
                <w:rFonts w:cs="Arial"/>
                <w:szCs w:val="18"/>
              </w:rPr>
            </w:pPr>
          </w:p>
        </w:tc>
        <w:tc>
          <w:tcPr>
            <w:tcW w:w="709" w:type="dxa"/>
            <w:vAlign w:val="center"/>
          </w:tcPr>
          <w:p w14:paraId="4B2D9C44" w14:textId="77777777" w:rsidR="005B5532" w:rsidRPr="00FE760F" w:rsidRDefault="005B5532" w:rsidP="007274DE">
            <w:pPr>
              <w:pStyle w:val="TAC"/>
              <w:keepNext w:val="0"/>
              <w:keepLines w:val="0"/>
              <w:rPr>
                <w:rFonts w:cs="Arial"/>
                <w:szCs w:val="18"/>
              </w:rPr>
            </w:pPr>
          </w:p>
        </w:tc>
        <w:tc>
          <w:tcPr>
            <w:tcW w:w="710" w:type="dxa"/>
            <w:vAlign w:val="center"/>
          </w:tcPr>
          <w:p w14:paraId="2FD0C24F" w14:textId="77777777" w:rsidR="005B5532" w:rsidRPr="00FE760F" w:rsidRDefault="005B5532" w:rsidP="007274DE">
            <w:pPr>
              <w:pStyle w:val="TAC"/>
              <w:keepNext w:val="0"/>
              <w:keepLines w:val="0"/>
              <w:rPr>
                <w:bCs/>
                <w:szCs w:val="18"/>
                <w:lang w:val="en-US"/>
              </w:rPr>
            </w:pPr>
          </w:p>
        </w:tc>
        <w:tc>
          <w:tcPr>
            <w:tcW w:w="709" w:type="dxa"/>
            <w:vAlign w:val="center"/>
          </w:tcPr>
          <w:p w14:paraId="76BB0FDC" w14:textId="77777777" w:rsidR="005B5532" w:rsidRPr="00FE760F" w:rsidRDefault="005B5532" w:rsidP="007274DE">
            <w:pPr>
              <w:pStyle w:val="TAC"/>
              <w:keepNext w:val="0"/>
              <w:keepLines w:val="0"/>
              <w:rPr>
                <w:lang w:val="en-US"/>
              </w:rPr>
            </w:pPr>
          </w:p>
        </w:tc>
        <w:tc>
          <w:tcPr>
            <w:tcW w:w="709" w:type="dxa"/>
            <w:vAlign w:val="center"/>
          </w:tcPr>
          <w:p w14:paraId="015C6FD9" w14:textId="77777777" w:rsidR="005B5532" w:rsidRPr="00FE760F" w:rsidRDefault="005B5532" w:rsidP="007274DE">
            <w:pPr>
              <w:pStyle w:val="TAC"/>
              <w:keepNext w:val="0"/>
              <w:keepLines w:val="0"/>
              <w:rPr>
                <w:lang w:val="en-US"/>
              </w:rPr>
            </w:pPr>
          </w:p>
        </w:tc>
        <w:tc>
          <w:tcPr>
            <w:tcW w:w="706" w:type="dxa"/>
            <w:vAlign w:val="center"/>
          </w:tcPr>
          <w:p w14:paraId="523B944C" w14:textId="77777777" w:rsidR="005B5532" w:rsidRPr="00FE760F" w:rsidRDefault="005B5532" w:rsidP="007274DE">
            <w:pPr>
              <w:pStyle w:val="TAC"/>
              <w:keepNext w:val="0"/>
              <w:keepLines w:val="0"/>
              <w:rPr>
                <w:lang w:val="en-US"/>
              </w:rPr>
            </w:pPr>
          </w:p>
        </w:tc>
        <w:tc>
          <w:tcPr>
            <w:tcW w:w="1131" w:type="dxa"/>
            <w:vAlign w:val="center"/>
          </w:tcPr>
          <w:p w14:paraId="52B517DA" w14:textId="77777777" w:rsidR="005B5532" w:rsidRPr="00FE760F" w:rsidRDefault="005B5532" w:rsidP="007274DE">
            <w:pPr>
              <w:pStyle w:val="TAC"/>
              <w:keepNext w:val="0"/>
              <w:keepLines w:val="0"/>
              <w:rPr>
                <w:lang w:val="en-US"/>
              </w:rPr>
            </w:pPr>
          </w:p>
        </w:tc>
        <w:tc>
          <w:tcPr>
            <w:tcW w:w="709" w:type="dxa"/>
            <w:vAlign w:val="center"/>
          </w:tcPr>
          <w:p w14:paraId="0860EF40" w14:textId="77777777" w:rsidR="005B5532" w:rsidRPr="00FE760F" w:rsidRDefault="005B5532" w:rsidP="007274DE">
            <w:pPr>
              <w:pStyle w:val="TAC"/>
              <w:keepNext w:val="0"/>
              <w:keepLines w:val="0"/>
              <w:rPr>
                <w:lang w:val="en-US"/>
              </w:rPr>
            </w:pPr>
          </w:p>
        </w:tc>
      </w:tr>
      <w:tr w:rsidR="005B5532" w:rsidRPr="00FE760F" w14:paraId="7DAD5C9D" w14:textId="77777777" w:rsidTr="007274DE">
        <w:trPr>
          <w:tblHeader/>
          <w:jc w:val="center"/>
        </w:trPr>
        <w:tc>
          <w:tcPr>
            <w:tcW w:w="1819" w:type="dxa"/>
            <w:vAlign w:val="center"/>
          </w:tcPr>
          <w:p w14:paraId="34D810BF" w14:textId="77777777" w:rsidR="005B5532" w:rsidRPr="00FE760F" w:rsidRDefault="005B5532" w:rsidP="007274DE">
            <w:pPr>
              <w:pStyle w:val="TAC"/>
              <w:keepNext w:val="0"/>
              <w:keepLines w:val="0"/>
              <w:rPr>
                <w:rFonts w:cs="Arial"/>
                <w:szCs w:val="18"/>
                <w:lang w:val="sv-SE"/>
              </w:rPr>
            </w:pPr>
          </w:p>
        </w:tc>
        <w:tc>
          <w:tcPr>
            <w:tcW w:w="1102" w:type="dxa"/>
            <w:vAlign w:val="center"/>
          </w:tcPr>
          <w:p w14:paraId="60073CF0"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10B99CF4"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BC70758" w14:textId="77777777" w:rsidR="005B5532" w:rsidRPr="00FE760F" w:rsidRDefault="005B5532" w:rsidP="007274DE">
            <w:pPr>
              <w:pStyle w:val="TAC"/>
              <w:keepNext w:val="0"/>
              <w:keepLines w:val="0"/>
              <w:rPr>
                <w:bCs/>
                <w:szCs w:val="18"/>
                <w:lang w:val="en-US"/>
              </w:rPr>
            </w:pPr>
          </w:p>
        </w:tc>
        <w:tc>
          <w:tcPr>
            <w:tcW w:w="709" w:type="dxa"/>
            <w:vAlign w:val="center"/>
          </w:tcPr>
          <w:p w14:paraId="5D71987A" w14:textId="77777777" w:rsidR="005B5532" w:rsidRPr="00FE760F" w:rsidRDefault="005B5532" w:rsidP="007274DE">
            <w:pPr>
              <w:pStyle w:val="TAC"/>
              <w:keepNext w:val="0"/>
              <w:keepLines w:val="0"/>
              <w:rPr>
                <w:bCs/>
                <w:szCs w:val="18"/>
                <w:lang w:val="en-US"/>
              </w:rPr>
            </w:pPr>
          </w:p>
        </w:tc>
        <w:tc>
          <w:tcPr>
            <w:tcW w:w="710" w:type="dxa"/>
            <w:vAlign w:val="center"/>
          </w:tcPr>
          <w:p w14:paraId="69F37488" w14:textId="77777777" w:rsidR="005B5532" w:rsidRPr="00FE760F" w:rsidRDefault="005B5532" w:rsidP="007274DE">
            <w:pPr>
              <w:pStyle w:val="TAC"/>
              <w:keepNext w:val="0"/>
              <w:keepLines w:val="0"/>
              <w:rPr>
                <w:bCs/>
                <w:szCs w:val="18"/>
                <w:lang w:val="en-US"/>
              </w:rPr>
            </w:pPr>
          </w:p>
        </w:tc>
        <w:tc>
          <w:tcPr>
            <w:tcW w:w="709" w:type="dxa"/>
          </w:tcPr>
          <w:p w14:paraId="3BCA7B0B" w14:textId="77777777" w:rsidR="005B5532" w:rsidRPr="00FE760F" w:rsidRDefault="005B5532" w:rsidP="007274DE">
            <w:pPr>
              <w:pStyle w:val="TAC"/>
              <w:keepNext w:val="0"/>
              <w:keepLines w:val="0"/>
              <w:rPr>
                <w:lang w:val="en-US"/>
              </w:rPr>
            </w:pPr>
          </w:p>
        </w:tc>
        <w:tc>
          <w:tcPr>
            <w:tcW w:w="709" w:type="dxa"/>
          </w:tcPr>
          <w:p w14:paraId="61DF3594" w14:textId="77777777" w:rsidR="005B5532" w:rsidRPr="00FE760F" w:rsidRDefault="005B5532" w:rsidP="007274DE">
            <w:pPr>
              <w:pStyle w:val="TAC"/>
              <w:keepNext w:val="0"/>
              <w:keepLines w:val="0"/>
              <w:rPr>
                <w:lang w:val="en-US"/>
              </w:rPr>
            </w:pPr>
          </w:p>
        </w:tc>
        <w:tc>
          <w:tcPr>
            <w:tcW w:w="706" w:type="dxa"/>
          </w:tcPr>
          <w:p w14:paraId="4B174DC6" w14:textId="77777777" w:rsidR="005B5532" w:rsidRPr="00FE760F" w:rsidRDefault="005B5532" w:rsidP="007274DE">
            <w:pPr>
              <w:pStyle w:val="TAC"/>
              <w:keepNext w:val="0"/>
              <w:keepLines w:val="0"/>
              <w:rPr>
                <w:lang w:val="en-US"/>
              </w:rPr>
            </w:pPr>
          </w:p>
        </w:tc>
        <w:tc>
          <w:tcPr>
            <w:tcW w:w="1131" w:type="dxa"/>
            <w:vAlign w:val="center"/>
          </w:tcPr>
          <w:p w14:paraId="580F8B0E" w14:textId="77777777" w:rsidR="005B5532" w:rsidRPr="00FE760F" w:rsidRDefault="005B5532" w:rsidP="007274DE">
            <w:pPr>
              <w:pStyle w:val="TAC"/>
              <w:keepNext w:val="0"/>
              <w:keepLines w:val="0"/>
              <w:rPr>
                <w:bCs/>
                <w:szCs w:val="18"/>
                <w:lang w:val="en-US"/>
              </w:rPr>
            </w:pPr>
          </w:p>
        </w:tc>
        <w:tc>
          <w:tcPr>
            <w:tcW w:w="709" w:type="dxa"/>
            <w:vAlign w:val="center"/>
          </w:tcPr>
          <w:p w14:paraId="67568807" w14:textId="77777777" w:rsidR="005B5532" w:rsidRPr="00FE760F" w:rsidRDefault="005B5532" w:rsidP="007274DE">
            <w:pPr>
              <w:pStyle w:val="TAC"/>
              <w:keepNext w:val="0"/>
              <w:keepLines w:val="0"/>
              <w:rPr>
                <w:lang w:val="en-US"/>
              </w:rPr>
            </w:pPr>
          </w:p>
        </w:tc>
      </w:tr>
      <w:tr w:rsidR="005B5532" w:rsidRPr="00FE760F" w14:paraId="45B15DCC" w14:textId="77777777" w:rsidTr="007274DE">
        <w:trPr>
          <w:tblHeader/>
          <w:jc w:val="center"/>
        </w:trPr>
        <w:tc>
          <w:tcPr>
            <w:tcW w:w="1819" w:type="dxa"/>
            <w:vAlign w:val="center"/>
          </w:tcPr>
          <w:p w14:paraId="7EC6FEB3" w14:textId="77777777" w:rsidR="005B5532" w:rsidRPr="00FE760F" w:rsidRDefault="005B5532" w:rsidP="007274DE">
            <w:pPr>
              <w:pStyle w:val="TAC"/>
              <w:keepNext w:val="0"/>
              <w:keepLines w:val="0"/>
              <w:rPr>
                <w:rFonts w:cs="Arial"/>
                <w:szCs w:val="18"/>
                <w:lang w:val="sv-SE"/>
              </w:rPr>
            </w:pPr>
          </w:p>
        </w:tc>
        <w:tc>
          <w:tcPr>
            <w:tcW w:w="1102" w:type="dxa"/>
            <w:vAlign w:val="center"/>
          </w:tcPr>
          <w:p w14:paraId="3326090C" w14:textId="77777777" w:rsidR="005B5532" w:rsidRPr="00FE760F" w:rsidRDefault="005B5532" w:rsidP="007274DE">
            <w:pPr>
              <w:pStyle w:val="TAC"/>
              <w:keepNext w:val="0"/>
              <w:keepLines w:val="0"/>
              <w:rPr>
                <w:rFonts w:cs="Arial"/>
                <w:szCs w:val="18"/>
                <w:lang w:val="en-US" w:eastAsia="ko-KR"/>
              </w:rPr>
            </w:pPr>
          </w:p>
        </w:tc>
        <w:tc>
          <w:tcPr>
            <w:tcW w:w="3722" w:type="dxa"/>
            <w:gridSpan w:val="6"/>
            <w:shd w:val="clear" w:color="auto" w:fill="auto"/>
            <w:vAlign w:val="center"/>
          </w:tcPr>
          <w:p w14:paraId="5535DA1D" w14:textId="77777777" w:rsidR="005B5532" w:rsidRPr="00FE760F" w:rsidRDefault="005B5532" w:rsidP="007274DE">
            <w:pPr>
              <w:pStyle w:val="TAC"/>
              <w:keepNext w:val="0"/>
              <w:keepLines w:val="0"/>
              <w:rPr>
                <w:rFonts w:cs="Arial"/>
                <w:szCs w:val="18"/>
              </w:rPr>
            </w:pPr>
          </w:p>
        </w:tc>
        <w:tc>
          <w:tcPr>
            <w:tcW w:w="4271" w:type="dxa"/>
            <w:gridSpan w:val="9"/>
            <w:vAlign w:val="center"/>
          </w:tcPr>
          <w:p w14:paraId="0DFD72B0" w14:textId="77777777" w:rsidR="005B5532" w:rsidRPr="00FE760F" w:rsidRDefault="005B5532" w:rsidP="007274DE">
            <w:pPr>
              <w:pStyle w:val="TAC"/>
              <w:keepNext w:val="0"/>
              <w:keepLines w:val="0"/>
              <w:rPr>
                <w:bCs/>
                <w:szCs w:val="18"/>
                <w:lang w:val="en-US"/>
              </w:rPr>
            </w:pPr>
          </w:p>
        </w:tc>
        <w:tc>
          <w:tcPr>
            <w:tcW w:w="710" w:type="dxa"/>
            <w:vAlign w:val="center"/>
          </w:tcPr>
          <w:p w14:paraId="4F258FD8" w14:textId="77777777" w:rsidR="005B5532" w:rsidRPr="00FE760F" w:rsidRDefault="005B5532" w:rsidP="007274DE">
            <w:pPr>
              <w:pStyle w:val="TAC"/>
              <w:keepNext w:val="0"/>
              <w:keepLines w:val="0"/>
              <w:rPr>
                <w:bCs/>
                <w:szCs w:val="18"/>
                <w:lang w:val="en-US"/>
              </w:rPr>
            </w:pPr>
          </w:p>
        </w:tc>
        <w:tc>
          <w:tcPr>
            <w:tcW w:w="709" w:type="dxa"/>
          </w:tcPr>
          <w:p w14:paraId="6F0C3D5D" w14:textId="77777777" w:rsidR="005B5532" w:rsidRPr="00FE760F" w:rsidRDefault="005B5532" w:rsidP="007274DE">
            <w:pPr>
              <w:pStyle w:val="TAC"/>
              <w:keepNext w:val="0"/>
              <w:keepLines w:val="0"/>
              <w:rPr>
                <w:lang w:val="en-US"/>
              </w:rPr>
            </w:pPr>
          </w:p>
        </w:tc>
        <w:tc>
          <w:tcPr>
            <w:tcW w:w="709" w:type="dxa"/>
          </w:tcPr>
          <w:p w14:paraId="439B0834" w14:textId="77777777" w:rsidR="005B5532" w:rsidRPr="00FE760F" w:rsidRDefault="005B5532" w:rsidP="007274DE">
            <w:pPr>
              <w:pStyle w:val="TAC"/>
              <w:keepNext w:val="0"/>
              <w:keepLines w:val="0"/>
              <w:rPr>
                <w:lang w:val="en-US"/>
              </w:rPr>
            </w:pPr>
          </w:p>
        </w:tc>
        <w:tc>
          <w:tcPr>
            <w:tcW w:w="706" w:type="dxa"/>
          </w:tcPr>
          <w:p w14:paraId="2D9690A1" w14:textId="77777777" w:rsidR="005B5532" w:rsidRPr="00FE760F" w:rsidRDefault="005B5532" w:rsidP="007274DE">
            <w:pPr>
              <w:pStyle w:val="TAC"/>
              <w:keepNext w:val="0"/>
              <w:keepLines w:val="0"/>
              <w:rPr>
                <w:lang w:val="en-US"/>
              </w:rPr>
            </w:pPr>
          </w:p>
        </w:tc>
        <w:tc>
          <w:tcPr>
            <w:tcW w:w="1131" w:type="dxa"/>
            <w:vAlign w:val="center"/>
          </w:tcPr>
          <w:p w14:paraId="04372CE2" w14:textId="77777777" w:rsidR="005B5532" w:rsidRPr="00FE760F" w:rsidRDefault="005B5532" w:rsidP="007274DE">
            <w:pPr>
              <w:pStyle w:val="TAC"/>
              <w:keepNext w:val="0"/>
              <w:keepLines w:val="0"/>
              <w:rPr>
                <w:lang w:val="en-US"/>
              </w:rPr>
            </w:pPr>
          </w:p>
        </w:tc>
        <w:tc>
          <w:tcPr>
            <w:tcW w:w="709" w:type="dxa"/>
            <w:vAlign w:val="center"/>
          </w:tcPr>
          <w:p w14:paraId="53C19D03" w14:textId="77777777" w:rsidR="005B5532" w:rsidRPr="00FE760F" w:rsidRDefault="005B5532" w:rsidP="007274DE">
            <w:pPr>
              <w:pStyle w:val="TAC"/>
              <w:keepNext w:val="0"/>
              <w:keepLines w:val="0"/>
              <w:rPr>
                <w:lang w:val="en-US"/>
              </w:rPr>
            </w:pPr>
          </w:p>
        </w:tc>
      </w:tr>
      <w:tr w:rsidR="005B5532" w:rsidRPr="00FE760F" w14:paraId="7D64B540" w14:textId="77777777" w:rsidTr="007274DE">
        <w:trPr>
          <w:tblHeader/>
          <w:jc w:val="center"/>
        </w:trPr>
        <w:tc>
          <w:tcPr>
            <w:tcW w:w="1819" w:type="dxa"/>
            <w:vAlign w:val="center"/>
          </w:tcPr>
          <w:p w14:paraId="40682F8E" w14:textId="77777777" w:rsidR="005B5532" w:rsidRPr="00FE760F" w:rsidRDefault="005B5532" w:rsidP="007274DE">
            <w:pPr>
              <w:pStyle w:val="TAC"/>
              <w:keepNext w:val="0"/>
              <w:keepLines w:val="0"/>
              <w:rPr>
                <w:rFonts w:cs="Arial"/>
                <w:szCs w:val="18"/>
                <w:lang w:val="sv-SE"/>
              </w:rPr>
            </w:pPr>
          </w:p>
        </w:tc>
        <w:tc>
          <w:tcPr>
            <w:tcW w:w="1102" w:type="dxa"/>
            <w:vAlign w:val="center"/>
          </w:tcPr>
          <w:p w14:paraId="77F52942"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133CBE8B"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1C668DD3" w14:textId="77777777" w:rsidR="005B5532" w:rsidRPr="00FE760F" w:rsidRDefault="005B5532" w:rsidP="007274DE">
            <w:pPr>
              <w:pStyle w:val="TAC"/>
              <w:keepNext w:val="0"/>
              <w:keepLines w:val="0"/>
              <w:rPr>
                <w:bCs/>
                <w:szCs w:val="18"/>
                <w:lang w:val="en-US"/>
              </w:rPr>
            </w:pPr>
          </w:p>
        </w:tc>
        <w:tc>
          <w:tcPr>
            <w:tcW w:w="709" w:type="dxa"/>
          </w:tcPr>
          <w:p w14:paraId="255B9B64" w14:textId="77777777" w:rsidR="005B5532" w:rsidRPr="00FE760F" w:rsidRDefault="005B5532" w:rsidP="007274DE">
            <w:pPr>
              <w:pStyle w:val="TAC"/>
              <w:keepNext w:val="0"/>
              <w:keepLines w:val="0"/>
              <w:rPr>
                <w:lang w:val="en-US"/>
              </w:rPr>
            </w:pPr>
          </w:p>
        </w:tc>
        <w:tc>
          <w:tcPr>
            <w:tcW w:w="709" w:type="dxa"/>
            <w:vAlign w:val="center"/>
          </w:tcPr>
          <w:p w14:paraId="46650699" w14:textId="77777777" w:rsidR="005B5532" w:rsidRPr="00FE760F" w:rsidRDefault="005B5532" w:rsidP="007274DE">
            <w:pPr>
              <w:pStyle w:val="TAC"/>
              <w:keepNext w:val="0"/>
              <w:keepLines w:val="0"/>
              <w:rPr>
                <w:lang w:val="en-US"/>
              </w:rPr>
            </w:pPr>
          </w:p>
        </w:tc>
        <w:tc>
          <w:tcPr>
            <w:tcW w:w="706" w:type="dxa"/>
          </w:tcPr>
          <w:p w14:paraId="2CBAE90F" w14:textId="77777777" w:rsidR="005B5532" w:rsidRPr="00FE760F" w:rsidRDefault="005B5532" w:rsidP="007274DE">
            <w:pPr>
              <w:pStyle w:val="TAC"/>
              <w:keepNext w:val="0"/>
              <w:keepLines w:val="0"/>
              <w:rPr>
                <w:lang w:val="en-US"/>
              </w:rPr>
            </w:pPr>
          </w:p>
        </w:tc>
        <w:tc>
          <w:tcPr>
            <w:tcW w:w="1131" w:type="dxa"/>
            <w:vAlign w:val="center"/>
          </w:tcPr>
          <w:p w14:paraId="198BB73F" w14:textId="77777777" w:rsidR="005B5532" w:rsidRPr="00FE760F" w:rsidRDefault="005B5532" w:rsidP="007274DE">
            <w:pPr>
              <w:pStyle w:val="TAC"/>
              <w:keepNext w:val="0"/>
              <w:keepLines w:val="0"/>
              <w:rPr>
                <w:bCs/>
                <w:szCs w:val="18"/>
                <w:lang w:val="en-US"/>
              </w:rPr>
            </w:pPr>
          </w:p>
        </w:tc>
        <w:tc>
          <w:tcPr>
            <w:tcW w:w="709" w:type="dxa"/>
            <w:vAlign w:val="center"/>
          </w:tcPr>
          <w:p w14:paraId="2001BAB7" w14:textId="77777777" w:rsidR="005B5532" w:rsidRPr="00FE760F" w:rsidRDefault="005B5532" w:rsidP="007274DE">
            <w:pPr>
              <w:pStyle w:val="TAC"/>
              <w:keepNext w:val="0"/>
              <w:keepLines w:val="0"/>
              <w:rPr>
                <w:lang w:val="en-US"/>
              </w:rPr>
            </w:pPr>
          </w:p>
        </w:tc>
      </w:tr>
      <w:tr w:rsidR="005B5532" w:rsidRPr="00FE760F" w14:paraId="6544FDAB" w14:textId="77777777" w:rsidTr="007274DE">
        <w:trPr>
          <w:tblHeader/>
          <w:jc w:val="center"/>
        </w:trPr>
        <w:tc>
          <w:tcPr>
            <w:tcW w:w="1819" w:type="dxa"/>
            <w:vAlign w:val="center"/>
          </w:tcPr>
          <w:p w14:paraId="1B8A4FFD" w14:textId="77777777" w:rsidR="005B5532" w:rsidRPr="00FE760F" w:rsidRDefault="005B5532" w:rsidP="007274DE">
            <w:pPr>
              <w:pStyle w:val="TAC"/>
              <w:keepNext w:val="0"/>
              <w:keepLines w:val="0"/>
              <w:rPr>
                <w:rFonts w:cs="Arial"/>
                <w:szCs w:val="18"/>
                <w:lang w:val="sv-SE"/>
              </w:rPr>
            </w:pPr>
          </w:p>
        </w:tc>
        <w:tc>
          <w:tcPr>
            <w:tcW w:w="1102" w:type="dxa"/>
            <w:vAlign w:val="center"/>
          </w:tcPr>
          <w:p w14:paraId="242B5A94" w14:textId="77777777" w:rsidR="005B5532" w:rsidRPr="00FE760F" w:rsidRDefault="005B5532" w:rsidP="007274DE">
            <w:pPr>
              <w:pStyle w:val="TAC"/>
              <w:keepNext w:val="0"/>
              <w:keepLines w:val="0"/>
              <w:rPr>
                <w:rFonts w:cs="Arial"/>
                <w:szCs w:val="18"/>
                <w:lang w:val="sv-SE"/>
              </w:rPr>
            </w:pPr>
          </w:p>
        </w:tc>
        <w:tc>
          <w:tcPr>
            <w:tcW w:w="5146" w:type="dxa"/>
            <w:gridSpan w:val="11"/>
            <w:shd w:val="clear" w:color="auto" w:fill="auto"/>
            <w:vAlign w:val="center"/>
          </w:tcPr>
          <w:p w14:paraId="2E3EA60D" w14:textId="77777777" w:rsidR="005B5532" w:rsidRPr="00FE760F" w:rsidRDefault="005B5532" w:rsidP="007274DE">
            <w:pPr>
              <w:pStyle w:val="TAC"/>
              <w:keepNext w:val="0"/>
              <w:keepLines w:val="0"/>
              <w:rPr>
                <w:rFonts w:cs="Arial"/>
                <w:szCs w:val="18"/>
              </w:rPr>
            </w:pPr>
          </w:p>
        </w:tc>
        <w:tc>
          <w:tcPr>
            <w:tcW w:w="2847" w:type="dxa"/>
            <w:gridSpan w:val="4"/>
            <w:vAlign w:val="center"/>
          </w:tcPr>
          <w:p w14:paraId="347502BC" w14:textId="77777777" w:rsidR="005B5532" w:rsidRPr="00FE760F" w:rsidRDefault="005B5532" w:rsidP="007274DE">
            <w:pPr>
              <w:pStyle w:val="TAC"/>
              <w:keepNext w:val="0"/>
              <w:keepLines w:val="0"/>
              <w:rPr>
                <w:rFonts w:cs="Arial"/>
                <w:szCs w:val="18"/>
              </w:rPr>
            </w:pPr>
          </w:p>
        </w:tc>
        <w:tc>
          <w:tcPr>
            <w:tcW w:w="710" w:type="dxa"/>
            <w:vAlign w:val="center"/>
          </w:tcPr>
          <w:p w14:paraId="07F6C11D" w14:textId="77777777" w:rsidR="005B5532" w:rsidRPr="00FE760F" w:rsidRDefault="005B5532" w:rsidP="007274DE">
            <w:pPr>
              <w:pStyle w:val="TAC"/>
              <w:keepNext w:val="0"/>
              <w:keepLines w:val="0"/>
              <w:rPr>
                <w:rFonts w:cs="Arial"/>
                <w:szCs w:val="18"/>
              </w:rPr>
            </w:pPr>
          </w:p>
        </w:tc>
        <w:tc>
          <w:tcPr>
            <w:tcW w:w="709" w:type="dxa"/>
          </w:tcPr>
          <w:p w14:paraId="205B2EB5" w14:textId="77777777" w:rsidR="005B5532" w:rsidRPr="00FE760F" w:rsidRDefault="005B5532" w:rsidP="007274DE">
            <w:pPr>
              <w:pStyle w:val="TAC"/>
              <w:keepNext w:val="0"/>
              <w:keepLines w:val="0"/>
              <w:rPr>
                <w:lang w:val="en-US"/>
              </w:rPr>
            </w:pPr>
          </w:p>
        </w:tc>
        <w:tc>
          <w:tcPr>
            <w:tcW w:w="709" w:type="dxa"/>
            <w:vAlign w:val="center"/>
          </w:tcPr>
          <w:p w14:paraId="651B9FEE" w14:textId="77777777" w:rsidR="005B5532" w:rsidRPr="00FE760F" w:rsidRDefault="005B5532" w:rsidP="007274DE">
            <w:pPr>
              <w:pStyle w:val="TAC"/>
              <w:keepNext w:val="0"/>
              <w:keepLines w:val="0"/>
              <w:rPr>
                <w:lang w:val="en-US"/>
              </w:rPr>
            </w:pPr>
          </w:p>
        </w:tc>
        <w:tc>
          <w:tcPr>
            <w:tcW w:w="706" w:type="dxa"/>
          </w:tcPr>
          <w:p w14:paraId="6FD366EB" w14:textId="77777777" w:rsidR="005B5532" w:rsidRPr="00FE760F" w:rsidRDefault="005B5532" w:rsidP="007274DE">
            <w:pPr>
              <w:pStyle w:val="TAC"/>
              <w:keepNext w:val="0"/>
              <w:keepLines w:val="0"/>
              <w:rPr>
                <w:lang w:val="en-US"/>
              </w:rPr>
            </w:pPr>
          </w:p>
        </w:tc>
        <w:tc>
          <w:tcPr>
            <w:tcW w:w="1131" w:type="dxa"/>
            <w:vAlign w:val="center"/>
          </w:tcPr>
          <w:p w14:paraId="1C203012" w14:textId="77777777" w:rsidR="005B5532" w:rsidRPr="00FE760F" w:rsidRDefault="005B5532" w:rsidP="007274DE">
            <w:pPr>
              <w:pStyle w:val="TAC"/>
              <w:keepNext w:val="0"/>
              <w:keepLines w:val="0"/>
              <w:rPr>
                <w:rFonts w:cs="Arial"/>
              </w:rPr>
            </w:pPr>
          </w:p>
        </w:tc>
        <w:tc>
          <w:tcPr>
            <w:tcW w:w="709" w:type="dxa"/>
            <w:vAlign w:val="center"/>
          </w:tcPr>
          <w:p w14:paraId="19E0EF31" w14:textId="77777777" w:rsidR="005B5532" w:rsidRPr="00FE760F" w:rsidRDefault="005B5532" w:rsidP="007274DE">
            <w:pPr>
              <w:pStyle w:val="TAC"/>
              <w:keepNext w:val="0"/>
              <w:keepLines w:val="0"/>
              <w:rPr>
                <w:lang w:val="en-US"/>
              </w:rPr>
            </w:pPr>
          </w:p>
        </w:tc>
      </w:tr>
      <w:tr w:rsidR="005B5532" w:rsidRPr="00FE760F" w14:paraId="4A1200BE" w14:textId="77777777" w:rsidTr="007274DE">
        <w:trPr>
          <w:tblHeader/>
          <w:jc w:val="center"/>
        </w:trPr>
        <w:tc>
          <w:tcPr>
            <w:tcW w:w="1819" w:type="dxa"/>
            <w:vAlign w:val="center"/>
          </w:tcPr>
          <w:p w14:paraId="22C48548" w14:textId="77777777" w:rsidR="005B5532" w:rsidRPr="00FE760F" w:rsidRDefault="005B5532" w:rsidP="007274DE">
            <w:pPr>
              <w:pStyle w:val="TAC"/>
              <w:keepNext w:val="0"/>
              <w:keepLines w:val="0"/>
              <w:rPr>
                <w:rFonts w:cs="Arial"/>
                <w:szCs w:val="18"/>
                <w:lang w:val="sv-SE"/>
              </w:rPr>
            </w:pPr>
          </w:p>
        </w:tc>
        <w:tc>
          <w:tcPr>
            <w:tcW w:w="1102" w:type="dxa"/>
            <w:vAlign w:val="center"/>
          </w:tcPr>
          <w:p w14:paraId="6839CDCE" w14:textId="77777777" w:rsidR="005B5532" w:rsidRPr="00FE760F" w:rsidRDefault="005B5532" w:rsidP="007274DE">
            <w:pPr>
              <w:pStyle w:val="TAC"/>
              <w:keepNext w:val="0"/>
              <w:keepLines w:val="0"/>
              <w:rPr>
                <w:rFonts w:cs="Arial"/>
                <w:szCs w:val="18"/>
                <w:lang w:val="en-US" w:eastAsia="ko-KR"/>
              </w:rPr>
            </w:pPr>
          </w:p>
        </w:tc>
        <w:tc>
          <w:tcPr>
            <w:tcW w:w="5146" w:type="dxa"/>
            <w:gridSpan w:val="11"/>
            <w:shd w:val="clear" w:color="auto" w:fill="auto"/>
            <w:vAlign w:val="center"/>
          </w:tcPr>
          <w:p w14:paraId="0C994FF3" w14:textId="77777777" w:rsidR="005B5532" w:rsidRPr="00FE760F" w:rsidRDefault="005B5532" w:rsidP="007274DE">
            <w:pPr>
              <w:pStyle w:val="TAC"/>
              <w:keepNext w:val="0"/>
              <w:keepLines w:val="0"/>
              <w:rPr>
                <w:bCs/>
                <w:szCs w:val="18"/>
                <w:lang w:val="en-US"/>
              </w:rPr>
            </w:pPr>
          </w:p>
        </w:tc>
        <w:tc>
          <w:tcPr>
            <w:tcW w:w="4266" w:type="dxa"/>
            <w:gridSpan w:val="6"/>
            <w:vAlign w:val="center"/>
          </w:tcPr>
          <w:p w14:paraId="709CD745" w14:textId="77777777" w:rsidR="005B5532" w:rsidRPr="00FE760F" w:rsidRDefault="005B5532" w:rsidP="007274DE">
            <w:pPr>
              <w:pStyle w:val="TAC"/>
              <w:keepNext w:val="0"/>
              <w:keepLines w:val="0"/>
              <w:rPr>
                <w:lang w:val="en-US"/>
              </w:rPr>
            </w:pPr>
          </w:p>
        </w:tc>
        <w:tc>
          <w:tcPr>
            <w:tcW w:w="709" w:type="dxa"/>
          </w:tcPr>
          <w:p w14:paraId="4BFB6289" w14:textId="77777777" w:rsidR="005B5532" w:rsidRPr="00FE760F" w:rsidRDefault="005B5532" w:rsidP="007274DE">
            <w:pPr>
              <w:pStyle w:val="TAC"/>
              <w:keepNext w:val="0"/>
              <w:keepLines w:val="0"/>
              <w:rPr>
                <w:lang w:val="en-US"/>
              </w:rPr>
            </w:pPr>
          </w:p>
        </w:tc>
        <w:tc>
          <w:tcPr>
            <w:tcW w:w="706" w:type="dxa"/>
          </w:tcPr>
          <w:p w14:paraId="05FFEDFA" w14:textId="77777777" w:rsidR="005B5532" w:rsidRPr="00FE760F" w:rsidRDefault="005B5532" w:rsidP="007274DE">
            <w:pPr>
              <w:pStyle w:val="TAC"/>
              <w:keepNext w:val="0"/>
              <w:keepLines w:val="0"/>
              <w:rPr>
                <w:lang w:val="en-US"/>
              </w:rPr>
            </w:pPr>
          </w:p>
        </w:tc>
        <w:tc>
          <w:tcPr>
            <w:tcW w:w="1131" w:type="dxa"/>
            <w:vAlign w:val="center"/>
          </w:tcPr>
          <w:p w14:paraId="465938E2" w14:textId="77777777" w:rsidR="005B5532" w:rsidRPr="00FE760F" w:rsidRDefault="005B5532" w:rsidP="007274DE">
            <w:pPr>
              <w:pStyle w:val="TAC"/>
              <w:keepNext w:val="0"/>
              <w:keepLines w:val="0"/>
              <w:rPr>
                <w:lang w:val="en-US"/>
              </w:rPr>
            </w:pPr>
          </w:p>
        </w:tc>
        <w:tc>
          <w:tcPr>
            <w:tcW w:w="709" w:type="dxa"/>
            <w:vAlign w:val="center"/>
          </w:tcPr>
          <w:p w14:paraId="67E7FE41" w14:textId="77777777" w:rsidR="005B5532" w:rsidRPr="00FE760F" w:rsidRDefault="005B5532" w:rsidP="007274DE">
            <w:pPr>
              <w:pStyle w:val="TAC"/>
              <w:keepNext w:val="0"/>
              <w:keepLines w:val="0"/>
              <w:rPr>
                <w:lang w:val="en-US"/>
              </w:rPr>
            </w:pPr>
          </w:p>
        </w:tc>
      </w:tr>
      <w:tr w:rsidR="005B5532" w:rsidRPr="00FE760F" w14:paraId="3B84FD62" w14:textId="77777777" w:rsidTr="007274DE">
        <w:trPr>
          <w:tblHeader/>
          <w:jc w:val="center"/>
        </w:trPr>
        <w:tc>
          <w:tcPr>
            <w:tcW w:w="1819" w:type="dxa"/>
            <w:vAlign w:val="center"/>
          </w:tcPr>
          <w:p w14:paraId="2FB35FE7" w14:textId="77777777" w:rsidR="005B5532" w:rsidRPr="00FE760F" w:rsidRDefault="005B5532" w:rsidP="007274DE">
            <w:pPr>
              <w:pStyle w:val="TAC"/>
              <w:keepNext w:val="0"/>
              <w:keepLines w:val="0"/>
              <w:rPr>
                <w:rFonts w:cs="Arial"/>
                <w:szCs w:val="18"/>
                <w:lang w:val="sv-SE"/>
              </w:rPr>
            </w:pPr>
          </w:p>
        </w:tc>
        <w:tc>
          <w:tcPr>
            <w:tcW w:w="1102" w:type="dxa"/>
            <w:vAlign w:val="center"/>
          </w:tcPr>
          <w:p w14:paraId="0F72E375"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458CBE5E" w14:textId="77777777" w:rsidR="005B5532" w:rsidRPr="00FE760F" w:rsidRDefault="005B5532" w:rsidP="007274DE">
            <w:pPr>
              <w:pStyle w:val="TAC"/>
              <w:keepNext w:val="0"/>
              <w:keepLines w:val="0"/>
              <w:rPr>
                <w:bCs/>
                <w:szCs w:val="18"/>
                <w:lang w:val="en-US"/>
              </w:rPr>
            </w:pPr>
          </w:p>
        </w:tc>
        <w:tc>
          <w:tcPr>
            <w:tcW w:w="4269" w:type="dxa"/>
            <w:gridSpan w:val="7"/>
            <w:vAlign w:val="center"/>
          </w:tcPr>
          <w:p w14:paraId="43700533" w14:textId="77777777" w:rsidR="005B5532" w:rsidRPr="00FE760F" w:rsidRDefault="005B5532" w:rsidP="007274DE">
            <w:pPr>
              <w:pStyle w:val="TAC"/>
              <w:keepNext w:val="0"/>
              <w:keepLines w:val="0"/>
              <w:rPr>
                <w:bCs/>
                <w:szCs w:val="18"/>
                <w:lang w:val="en-US"/>
              </w:rPr>
            </w:pPr>
          </w:p>
        </w:tc>
        <w:tc>
          <w:tcPr>
            <w:tcW w:w="709" w:type="dxa"/>
          </w:tcPr>
          <w:p w14:paraId="3B844254" w14:textId="77777777" w:rsidR="005B5532" w:rsidRPr="00FE760F" w:rsidRDefault="005B5532" w:rsidP="007274DE">
            <w:pPr>
              <w:pStyle w:val="TAC"/>
              <w:keepNext w:val="0"/>
              <w:keepLines w:val="0"/>
              <w:rPr>
                <w:lang w:val="en-US"/>
              </w:rPr>
            </w:pPr>
          </w:p>
        </w:tc>
        <w:tc>
          <w:tcPr>
            <w:tcW w:w="709" w:type="dxa"/>
            <w:vAlign w:val="center"/>
          </w:tcPr>
          <w:p w14:paraId="5BF17152" w14:textId="77777777" w:rsidR="005B5532" w:rsidRPr="00FE760F" w:rsidRDefault="005B5532" w:rsidP="007274DE">
            <w:pPr>
              <w:pStyle w:val="TAC"/>
              <w:keepNext w:val="0"/>
              <w:keepLines w:val="0"/>
              <w:rPr>
                <w:lang w:val="en-US"/>
              </w:rPr>
            </w:pPr>
          </w:p>
        </w:tc>
        <w:tc>
          <w:tcPr>
            <w:tcW w:w="706" w:type="dxa"/>
          </w:tcPr>
          <w:p w14:paraId="58954AB4" w14:textId="77777777" w:rsidR="005B5532" w:rsidRPr="00FE760F" w:rsidRDefault="005B5532" w:rsidP="007274DE">
            <w:pPr>
              <w:pStyle w:val="TAC"/>
              <w:keepNext w:val="0"/>
              <w:keepLines w:val="0"/>
              <w:rPr>
                <w:lang w:val="en-US"/>
              </w:rPr>
            </w:pPr>
          </w:p>
        </w:tc>
        <w:tc>
          <w:tcPr>
            <w:tcW w:w="1131" w:type="dxa"/>
            <w:vAlign w:val="center"/>
          </w:tcPr>
          <w:p w14:paraId="725FB527" w14:textId="77777777" w:rsidR="005B5532" w:rsidRPr="00FE760F" w:rsidRDefault="005B5532" w:rsidP="007274DE">
            <w:pPr>
              <w:pStyle w:val="TAC"/>
              <w:keepNext w:val="0"/>
              <w:keepLines w:val="0"/>
              <w:rPr>
                <w:bCs/>
                <w:szCs w:val="18"/>
                <w:lang w:val="en-US"/>
              </w:rPr>
            </w:pPr>
          </w:p>
        </w:tc>
        <w:tc>
          <w:tcPr>
            <w:tcW w:w="709" w:type="dxa"/>
            <w:vAlign w:val="center"/>
          </w:tcPr>
          <w:p w14:paraId="5CB58A3C" w14:textId="77777777" w:rsidR="005B5532" w:rsidRPr="00FE760F" w:rsidRDefault="005B5532" w:rsidP="007274DE">
            <w:pPr>
              <w:pStyle w:val="TAC"/>
              <w:keepNext w:val="0"/>
              <w:keepLines w:val="0"/>
              <w:rPr>
                <w:lang w:val="en-US"/>
              </w:rPr>
            </w:pPr>
          </w:p>
        </w:tc>
      </w:tr>
      <w:tr w:rsidR="005B5532" w:rsidRPr="00FE760F" w14:paraId="40CEFCBC" w14:textId="77777777" w:rsidTr="007274DE">
        <w:trPr>
          <w:tblHeader/>
          <w:jc w:val="center"/>
        </w:trPr>
        <w:tc>
          <w:tcPr>
            <w:tcW w:w="1819" w:type="dxa"/>
            <w:vAlign w:val="center"/>
          </w:tcPr>
          <w:p w14:paraId="77F96D6B" w14:textId="77777777" w:rsidR="005B5532" w:rsidRPr="00FE760F" w:rsidRDefault="005B5532" w:rsidP="007274DE">
            <w:pPr>
              <w:pStyle w:val="TAC"/>
              <w:keepNext w:val="0"/>
              <w:keepLines w:val="0"/>
              <w:rPr>
                <w:rFonts w:cs="Arial"/>
                <w:szCs w:val="18"/>
                <w:lang w:val="sv-SE"/>
              </w:rPr>
            </w:pPr>
          </w:p>
        </w:tc>
        <w:tc>
          <w:tcPr>
            <w:tcW w:w="1102" w:type="dxa"/>
            <w:vAlign w:val="center"/>
          </w:tcPr>
          <w:p w14:paraId="36E79363" w14:textId="77777777" w:rsidR="005B5532" w:rsidRPr="00FE760F" w:rsidRDefault="005B5532" w:rsidP="007274DE">
            <w:pPr>
              <w:pStyle w:val="TAC"/>
              <w:keepNext w:val="0"/>
              <w:keepLines w:val="0"/>
              <w:rPr>
                <w:lang w:val="en-US"/>
              </w:rPr>
            </w:pPr>
          </w:p>
        </w:tc>
        <w:tc>
          <w:tcPr>
            <w:tcW w:w="5863" w:type="dxa"/>
            <w:gridSpan w:val="12"/>
            <w:shd w:val="clear" w:color="auto" w:fill="auto"/>
            <w:vAlign w:val="center"/>
          </w:tcPr>
          <w:p w14:paraId="6D0E1DFF" w14:textId="77777777" w:rsidR="005B5532" w:rsidRPr="00FE760F" w:rsidRDefault="005B5532" w:rsidP="007274DE">
            <w:pPr>
              <w:pStyle w:val="TAC"/>
              <w:keepNext w:val="0"/>
              <w:keepLines w:val="0"/>
              <w:rPr>
                <w:bCs/>
                <w:szCs w:val="18"/>
                <w:lang w:val="en-US"/>
              </w:rPr>
            </w:pPr>
          </w:p>
        </w:tc>
        <w:tc>
          <w:tcPr>
            <w:tcW w:w="2840" w:type="dxa"/>
            <w:gridSpan w:val="4"/>
            <w:vAlign w:val="center"/>
          </w:tcPr>
          <w:p w14:paraId="51A1A217" w14:textId="77777777" w:rsidR="005B5532" w:rsidRPr="00FE760F" w:rsidRDefault="005B5532" w:rsidP="007274DE">
            <w:pPr>
              <w:pStyle w:val="TAC"/>
              <w:keepNext w:val="0"/>
              <w:keepLines w:val="0"/>
              <w:rPr>
                <w:bCs/>
                <w:szCs w:val="18"/>
                <w:lang w:val="en-US"/>
              </w:rPr>
            </w:pPr>
          </w:p>
        </w:tc>
        <w:tc>
          <w:tcPr>
            <w:tcW w:w="709" w:type="dxa"/>
          </w:tcPr>
          <w:p w14:paraId="40D44045" w14:textId="77777777" w:rsidR="005B5532" w:rsidRPr="00FE760F" w:rsidRDefault="005B5532" w:rsidP="007274DE">
            <w:pPr>
              <w:pStyle w:val="TAC"/>
              <w:keepNext w:val="0"/>
              <w:keepLines w:val="0"/>
              <w:rPr>
                <w:lang w:val="en-US"/>
              </w:rPr>
            </w:pPr>
          </w:p>
        </w:tc>
        <w:tc>
          <w:tcPr>
            <w:tcW w:w="709" w:type="dxa"/>
            <w:vAlign w:val="center"/>
          </w:tcPr>
          <w:p w14:paraId="29B270D5" w14:textId="77777777" w:rsidR="005B5532" w:rsidRPr="00FE760F" w:rsidRDefault="005B5532" w:rsidP="007274DE">
            <w:pPr>
              <w:pStyle w:val="TAC"/>
              <w:keepNext w:val="0"/>
              <w:keepLines w:val="0"/>
              <w:rPr>
                <w:lang w:val="en-US"/>
              </w:rPr>
            </w:pPr>
          </w:p>
        </w:tc>
        <w:tc>
          <w:tcPr>
            <w:tcW w:w="706" w:type="dxa"/>
          </w:tcPr>
          <w:p w14:paraId="3D9F6615" w14:textId="77777777" w:rsidR="005B5532" w:rsidRPr="00FE760F" w:rsidRDefault="005B5532" w:rsidP="007274DE">
            <w:pPr>
              <w:pStyle w:val="TAC"/>
              <w:keepNext w:val="0"/>
              <w:keepLines w:val="0"/>
              <w:rPr>
                <w:lang w:val="en-US"/>
              </w:rPr>
            </w:pPr>
          </w:p>
        </w:tc>
        <w:tc>
          <w:tcPr>
            <w:tcW w:w="1131" w:type="dxa"/>
            <w:vAlign w:val="center"/>
          </w:tcPr>
          <w:p w14:paraId="271C1124" w14:textId="77777777" w:rsidR="005B5532" w:rsidRPr="00FE760F" w:rsidRDefault="005B5532" w:rsidP="007274DE">
            <w:pPr>
              <w:pStyle w:val="TAC"/>
              <w:keepNext w:val="0"/>
              <w:keepLines w:val="0"/>
              <w:rPr>
                <w:bCs/>
                <w:szCs w:val="18"/>
                <w:lang w:val="en-US"/>
              </w:rPr>
            </w:pPr>
          </w:p>
        </w:tc>
        <w:tc>
          <w:tcPr>
            <w:tcW w:w="709" w:type="dxa"/>
            <w:vAlign w:val="center"/>
          </w:tcPr>
          <w:p w14:paraId="7ACA5FED" w14:textId="77777777" w:rsidR="005B5532" w:rsidRPr="00FE760F" w:rsidRDefault="005B5532" w:rsidP="007274DE">
            <w:pPr>
              <w:pStyle w:val="TAC"/>
              <w:keepNext w:val="0"/>
              <w:keepLines w:val="0"/>
              <w:rPr>
                <w:lang w:val="en-US"/>
              </w:rPr>
            </w:pPr>
          </w:p>
        </w:tc>
      </w:tr>
      <w:tr w:rsidR="005B5532" w:rsidRPr="00FE760F" w14:paraId="27EDA551" w14:textId="77777777" w:rsidTr="007274DE">
        <w:trPr>
          <w:tblHeader/>
          <w:jc w:val="center"/>
        </w:trPr>
        <w:tc>
          <w:tcPr>
            <w:tcW w:w="1819" w:type="dxa"/>
            <w:vAlign w:val="center"/>
          </w:tcPr>
          <w:p w14:paraId="5FC29907" w14:textId="77777777" w:rsidR="005B5532" w:rsidRPr="00FE760F" w:rsidRDefault="005B5532" w:rsidP="007274DE">
            <w:pPr>
              <w:pStyle w:val="TAC"/>
              <w:keepNext w:val="0"/>
              <w:keepLines w:val="0"/>
              <w:rPr>
                <w:rFonts w:cs="Arial"/>
                <w:szCs w:val="18"/>
                <w:lang w:val="sv-SE"/>
              </w:rPr>
            </w:pPr>
          </w:p>
        </w:tc>
        <w:tc>
          <w:tcPr>
            <w:tcW w:w="1102" w:type="dxa"/>
            <w:vAlign w:val="center"/>
          </w:tcPr>
          <w:p w14:paraId="47758E7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3E82F4D"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7D6B40EF" w14:textId="77777777" w:rsidR="005B5532" w:rsidRPr="00FE760F" w:rsidRDefault="005B5532" w:rsidP="007274DE">
            <w:pPr>
              <w:pStyle w:val="TAC"/>
              <w:keepNext w:val="0"/>
              <w:keepLines w:val="0"/>
              <w:rPr>
                <w:rFonts w:cs="Arial"/>
                <w:szCs w:val="18"/>
              </w:rPr>
            </w:pPr>
          </w:p>
        </w:tc>
        <w:tc>
          <w:tcPr>
            <w:tcW w:w="712" w:type="dxa"/>
            <w:gridSpan w:val="3"/>
            <w:vAlign w:val="center"/>
          </w:tcPr>
          <w:p w14:paraId="16A7183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358FEE0" w14:textId="77777777" w:rsidR="005B5532" w:rsidRPr="00FE760F" w:rsidRDefault="005B5532" w:rsidP="007274DE">
            <w:pPr>
              <w:pStyle w:val="TAC"/>
              <w:keepNext w:val="0"/>
              <w:keepLines w:val="0"/>
              <w:rPr>
                <w:bCs/>
                <w:szCs w:val="18"/>
                <w:lang w:val="en-US"/>
              </w:rPr>
            </w:pPr>
          </w:p>
        </w:tc>
        <w:tc>
          <w:tcPr>
            <w:tcW w:w="717" w:type="dxa"/>
            <w:vAlign w:val="center"/>
          </w:tcPr>
          <w:p w14:paraId="2836ABBF" w14:textId="77777777" w:rsidR="005B5532" w:rsidRPr="00FE760F" w:rsidRDefault="005B5532" w:rsidP="007274DE">
            <w:pPr>
              <w:pStyle w:val="TAC"/>
              <w:keepNext w:val="0"/>
              <w:keepLines w:val="0"/>
              <w:rPr>
                <w:bCs/>
                <w:szCs w:val="18"/>
                <w:lang w:val="en-US"/>
              </w:rPr>
            </w:pPr>
          </w:p>
        </w:tc>
        <w:tc>
          <w:tcPr>
            <w:tcW w:w="712" w:type="dxa"/>
            <w:vAlign w:val="center"/>
          </w:tcPr>
          <w:p w14:paraId="54678618" w14:textId="77777777" w:rsidR="005B5532" w:rsidRPr="00FE760F" w:rsidRDefault="005B5532" w:rsidP="007274DE">
            <w:pPr>
              <w:pStyle w:val="TAC"/>
              <w:keepNext w:val="0"/>
              <w:keepLines w:val="0"/>
              <w:rPr>
                <w:bCs/>
                <w:szCs w:val="18"/>
                <w:lang w:val="en-US"/>
              </w:rPr>
            </w:pPr>
          </w:p>
        </w:tc>
        <w:tc>
          <w:tcPr>
            <w:tcW w:w="709" w:type="dxa"/>
            <w:vAlign w:val="center"/>
          </w:tcPr>
          <w:p w14:paraId="22901A0B" w14:textId="77777777" w:rsidR="005B5532" w:rsidRPr="00FE760F" w:rsidRDefault="005B5532" w:rsidP="007274DE">
            <w:pPr>
              <w:pStyle w:val="TAC"/>
              <w:keepNext w:val="0"/>
              <w:keepLines w:val="0"/>
              <w:rPr>
                <w:bCs/>
                <w:szCs w:val="18"/>
                <w:lang w:val="en-US"/>
              </w:rPr>
            </w:pPr>
          </w:p>
        </w:tc>
        <w:tc>
          <w:tcPr>
            <w:tcW w:w="709" w:type="dxa"/>
            <w:vAlign w:val="center"/>
          </w:tcPr>
          <w:p w14:paraId="0D43CAE0" w14:textId="77777777" w:rsidR="005B5532" w:rsidRPr="00FE760F" w:rsidRDefault="005B5532" w:rsidP="007274DE">
            <w:pPr>
              <w:pStyle w:val="TAC"/>
              <w:keepNext w:val="0"/>
              <w:keepLines w:val="0"/>
              <w:rPr>
                <w:bCs/>
                <w:szCs w:val="18"/>
                <w:lang w:val="en-US"/>
              </w:rPr>
            </w:pPr>
          </w:p>
        </w:tc>
        <w:tc>
          <w:tcPr>
            <w:tcW w:w="710" w:type="dxa"/>
            <w:vAlign w:val="center"/>
          </w:tcPr>
          <w:p w14:paraId="7CCAB3A9" w14:textId="77777777" w:rsidR="005B5532" w:rsidRPr="00FE760F" w:rsidRDefault="005B5532" w:rsidP="007274DE">
            <w:pPr>
              <w:pStyle w:val="TAC"/>
              <w:keepNext w:val="0"/>
              <w:keepLines w:val="0"/>
              <w:rPr>
                <w:bCs/>
                <w:szCs w:val="18"/>
                <w:lang w:val="en-US"/>
              </w:rPr>
            </w:pPr>
          </w:p>
        </w:tc>
        <w:tc>
          <w:tcPr>
            <w:tcW w:w="709" w:type="dxa"/>
          </w:tcPr>
          <w:p w14:paraId="075B54C2" w14:textId="77777777" w:rsidR="005B5532" w:rsidRPr="00FE760F" w:rsidRDefault="005B5532" w:rsidP="007274DE">
            <w:pPr>
              <w:pStyle w:val="TAC"/>
              <w:keepNext w:val="0"/>
              <w:keepLines w:val="0"/>
              <w:rPr>
                <w:lang w:val="en-US"/>
              </w:rPr>
            </w:pPr>
          </w:p>
        </w:tc>
        <w:tc>
          <w:tcPr>
            <w:tcW w:w="709" w:type="dxa"/>
          </w:tcPr>
          <w:p w14:paraId="55CF3B6A" w14:textId="77777777" w:rsidR="005B5532" w:rsidRPr="00FE760F" w:rsidRDefault="005B5532" w:rsidP="007274DE">
            <w:pPr>
              <w:pStyle w:val="TAC"/>
              <w:keepNext w:val="0"/>
              <w:keepLines w:val="0"/>
              <w:rPr>
                <w:lang w:val="en-US"/>
              </w:rPr>
            </w:pPr>
          </w:p>
        </w:tc>
        <w:tc>
          <w:tcPr>
            <w:tcW w:w="706" w:type="dxa"/>
          </w:tcPr>
          <w:p w14:paraId="0A274068" w14:textId="77777777" w:rsidR="005B5532" w:rsidRPr="00FE760F" w:rsidRDefault="005B5532" w:rsidP="007274DE">
            <w:pPr>
              <w:pStyle w:val="TAC"/>
              <w:keepNext w:val="0"/>
              <w:keepLines w:val="0"/>
              <w:rPr>
                <w:lang w:val="en-US"/>
              </w:rPr>
            </w:pPr>
          </w:p>
        </w:tc>
        <w:tc>
          <w:tcPr>
            <w:tcW w:w="1131" w:type="dxa"/>
            <w:vAlign w:val="center"/>
          </w:tcPr>
          <w:p w14:paraId="1EDE82AA" w14:textId="77777777" w:rsidR="005B5532" w:rsidRPr="00FE760F" w:rsidRDefault="005B5532" w:rsidP="007274DE">
            <w:pPr>
              <w:pStyle w:val="TAC"/>
              <w:keepNext w:val="0"/>
              <w:keepLines w:val="0"/>
              <w:rPr>
                <w:lang w:val="en-US"/>
              </w:rPr>
            </w:pPr>
          </w:p>
        </w:tc>
        <w:tc>
          <w:tcPr>
            <w:tcW w:w="709" w:type="dxa"/>
            <w:vAlign w:val="center"/>
          </w:tcPr>
          <w:p w14:paraId="59478607" w14:textId="77777777" w:rsidR="005B5532" w:rsidRPr="00FE760F" w:rsidRDefault="005B5532" w:rsidP="007274DE">
            <w:pPr>
              <w:pStyle w:val="TAC"/>
              <w:keepNext w:val="0"/>
              <w:keepLines w:val="0"/>
              <w:rPr>
                <w:lang w:val="en-US"/>
              </w:rPr>
            </w:pPr>
          </w:p>
        </w:tc>
      </w:tr>
      <w:tr w:rsidR="005B5532" w:rsidRPr="00FE760F" w14:paraId="52F439F9" w14:textId="77777777" w:rsidTr="007274DE">
        <w:trPr>
          <w:tblHeader/>
          <w:jc w:val="center"/>
        </w:trPr>
        <w:tc>
          <w:tcPr>
            <w:tcW w:w="1819" w:type="dxa"/>
            <w:vAlign w:val="center"/>
          </w:tcPr>
          <w:p w14:paraId="62EBE80B" w14:textId="77777777" w:rsidR="005B5532" w:rsidRPr="00FE760F" w:rsidRDefault="005B5532" w:rsidP="007274DE">
            <w:pPr>
              <w:pStyle w:val="TAC"/>
              <w:keepNext w:val="0"/>
              <w:keepLines w:val="0"/>
              <w:rPr>
                <w:rFonts w:cs="Arial"/>
                <w:szCs w:val="18"/>
                <w:lang w:val="sv-SE"/>
              </w:rPr>
            </w:pPr>
          </w:p>
        </w:tc>
        <w:tc>
          <w:tcPr>
            <w:tcW w:w="1102" w:type="dxa"/>
            <w:vAlign w:val="center"/>
          </w:tcPr>
          <w:p w14:paraId="0F31E31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7E27F58" w14:textId="77777777" w:rsidR="005B5532" w:rsidRPr="00FE760F" w:rsidRDefault="005B5532" w:rsidP="007274DE">
            <w:pPr>
              <w:pStyle w:val="TAC"/>
              <w:keepNext w:val="0"/>
              <w:keepLines w:val="0"/>
              <w:rPr>
                <w:rFonts w:cs="Arial"/>
                <w:szCs w:val="18"/>
              </w:rPr>
            </w:pPr>
          </w:p>
        </w:tc>
        <w:tc>
          <w:tcPr>
            <w:tcW w:w="5823" w:type="dxa"/>
            <w:gridSpan w:val="12"/>
            <w:shd w:val="clear" w:color="auto" w:fill="auto"/>
            <w:vAlign w:val="center"/>
          </w:tcPr>
          <w:p w14:paraId="173C021A" w14:textId="77777777" w:rsidR="005B5532" w:rsidRPr="00FE760F" w:rsidRDefault="005B5532" w:rsidP="007274DE">
            <w:pPr>
              <w:pStyle w:val="TAC"/>
              <w:keepNext w:val="0"/>
              <w:keepLines w:val="0"/>
              <w:rPr>
                <w:bCs/>
                <w:szCs w:val="18"/>
                <w:lang w:val="en-US"/>
              </w:rPr>
            </w:pPr>
          </w:p>
        </w:tc>
        <w:tc>
          <w:tcPr>
            <w:tcW w:w="709" w:type="dxa"/>
            <w:vAlign w:val="center"/>
          </w:tcPr>
          <w:p w14:paraId="74295C95" w14:textId="77777777" w:rsidR="005B5532" w:rsidRPr="00FE760F" w:rsidRDefault="005B5532" w:rsidP="007274DE">
            <w:pPr>
              <w:pStyle w:val="TAC"/>
              <w:keepNext w:val="0"/>
              <w:keepLines w:val="0"/>
              <w:rPr>
                <w:bCs/>
                <w:szCs w:val="18"/>
                <w:lang w:val="en-US"/>
              </w:rPr>
            </w:pPr>
          </w:p>
        </w:tc>
        <w:tc>
          <w:tcPr>
            <w:tcW w:w="709" w:type="dxa"/>
            <w:vAlign w:val="center"/>
          </w:tcPr>
          <w:p w14:paraId="71D1C8B8" w14:textId="77777777" w:rsidR="005B5532" w:rsidRPr="00FE760F" w:rsidRDefault="005B5532" w:rsidP="007274DE">
            <w:pPr>
              <w:pStyle w:val="TAC"/>
              <w:keepNext w:val="0"/>
              <w:keepLines w:val="0"/>
              <w:rPr>
                <w:bCs/>
                <w:szCs w:val="18"/>
                <w:lang w:val="en-US"/>
              </w:rPr>
            </w:pPr>
          </w:p>
        </w:tc>
        <w:tc>
          <w:tcPr>
            <w:tcW w:w="710" w:type="dxa"/>
            <w:vAlign w:val="center"/>
          </w:tcPr>
          <w:p w14:paraId="180E4025" w14:textId="77777777" w:rsidR="005B5532" w:rsidRPr="00FE760F" w:rsidRDefault="005B5532" w:rsidP="007274DE">
            <w:pPr>
              <w:pStyle w:val="TAC"/>
              <w:keepNext w:val="0"/>
              <w:keepLines w:val="0"/>
              <w:rPr>
                <w:bCs/>
                <w:szCs w:val="18"/>
                <w:lang w:val="en-US"/>
              </w:rPr>
            </w:pPr>
          </w:p>
        </w:tc>
        <w:tc>
          <w:tcPr>
            <w:tcW w:w="709" w:type="dxa"/>
          </w:tcPr>
          <w:p w14:paraId="75BF844F" w14:textId="77777777" w:rsidR="005B5532" w:rsidRPr="00FE760F" w:rsidRDefault="005B5532" w:rsidP="007274DE">
            <w:pPr>
              <w:pStyle w:val="TAC"/>
              <w:keepNext w:val="0"/>
              <w:keepLines w:val="0"/>
              <w:rPr>
                <w:lang w:val="en-US"/>
              </w:rPr>
            </w:pPr>
          </w:p>
        </w:tc>
        <w:tc>
          <w:tcPr>
            <w:tcW w:w="709" w:type="dxa"/>
          </w:tcPr>
          <w:p w14:paraId="4F43C5BB" w14:textId="77777777" w:rsidR="005B5532" w:rsidRPr="00FE760F" w:rsidRDefault="005B5532" w:rsidP="007274DE">
            <w:pPr>
              <w:pStyle w:val="TAC"/>
              <w:keepNext w:val="0"/>
              <w:keepLines w:val="0"/>
              <w:rPr>
                <w:lang w:val="en-US"/>
              </w:rPr>
            </w:pPr>
          </w:p>
        </w:tc>
        <w:tc>
          <w:tcPr>
            <w:tcW w:w="706" w:type="dxa"/>
          </w:tcPr>
          <w:p w14:paraId="76057AA9" w14:textId="77777777" w:rsidR="005B5532" w:rsidRPr="00FE760F" w:rsidRDefault="005B5532" w:rsidP="007274DE">
            <w:pPr>
              <w:pStyle w:val="TAC"/>
              <w:keepNext w:val="0"/>
              <w:keepLines w:val="0"/>
              <w:rPr>
                <w:lang w:val="en-US"/>
              </w:rPr>
            </w:pPr>
          </w:p>
        </w:tc>
        <w:tc>
          <w:tcPr>
            <w:tcW w:w="1131" w:type="dxa"/>
            <w:vAlign w:val="center"/>
          </w:tcPr>
          <w:p w14:paraId="4B3F9C88" w14:textId="77777777" w:rsidR="005B5532" w:rsidRPr="00FE760F" w:rsidRDefault="005B5532" w:rsidP="007274DE">
            <w:pPr>
              <w:pStyle w:val="TAC"/>
              <w:keepNext w:val="0"/>
              <w:keepLines w:val="0"/>
              <w:rPr>
                <w:lang w:val="en-US"/>
              </w:rPr>
            </w:pPr>
          </w:p>
        </w:tc>
        <w:tc>
          <w:tcPr>
            <w:tcW w:w="709" w:type="dxa"/>
            <w:vAlign w:val="center"/>
          </w:tcPr>
          <w:p w14:paraId="6264E00D" w14:textId="77777777" w:rsidR="005B5532" w:rsidRPr="00FE760F" w:rsidRDefault="005B5532" w:rsidP="007274DE">
            <w:pPr>
              <w:pStyle w:val="TAC"/>
              <w:keepNext w:val="0"/>
              <w:keepLines w:val="0"/>
              <w:rPr>
                <w:lang w:val="en-US"/>
              </w:rPr>
            </w:pPr>
          </w:p>
        </w:tc>
      </w:tr>
      <w:tr w:rsidR="005B5532" w:rsidRPr="00FE760F" w14:paraId="75872F8F" w14:textId="77777777" w:rsidTr="007274DE">
        <w:trPr>
          <w:tblHeader/>
          <w:jc w:val="center"/>
        </w:trPr>
        <w:tc>
          <w:tcPr>
            <w:tcW w:w="1819" w:type="dxa"/>
            <w:vAlign w:val="center"/>
          </w:tcPr>
          <w:p w14:paraId="7E60EAD5" w14:textId="77777777" w:rsidR="005B5532" w:rsidRPr="00FE760F" w:rsidRDefault="005B5532" w:rsidP="007274DE">
            <w:pPr>
              <w:pStyle w:val="TAC"/>
              <w:keepNext w:val="0"/>
              <w:keepLines w:val="0"/>
              <w:rPr>
                <w:rFonts w:cs="Arial"/>
                <w:szCs w:val="18"/>
                <w:lang w:val="sv-SE"/>
              </w:rPr>
            </w:pPr>
          </w:p>
        </w:tc>
        <w:tc>
          <w:tcPr>
            <w:tcW w:w="1102" w:type="dxa"/>
            <w:vAlign w:val="center"/>
          </w:tcPr>
          <w:p w14:paraId="671DE45D"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0CEAEB6"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1411375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383BE92" w14:textId="77777777" w:rsidR="005B5532" w:rsidRPr="00FE760F" w:rsidRDefault="005B5532" w:rsidP="007274DE">
            <w:pPr>
              <w:pStyle w:val="TAC"/>
              <w:keepNext w:val="0"/>
              <w:keepLines w:val="0"/>
              <w:rPr>
                <w:bCs/>
                <w:szCs w:val="18"/>
                <w:lang w:val="en-US"/>
              </w:rPr>
            </w:pPr>
          </w:p>
        </w:tc>
        <w:tc>
          <w:tcPr>
            <w:tcW w:w="717" w:type="dxa"/>
            <w:vAlign w:val="center"/>
          </w:tcPr>
          <w:p w14:paraId="2032C976" w14:textId="77777777" w:rsidR="005B5532" w:rsidRPr="00FE760F" w:rsidRDefault="005B5532" w:rsidP="007274DE">
            <w:pPr>
              <w:pStyle w:val="TAC"/>
              <w:keepNext w:val="0"/>
              <w:keepLines w:val="0"/>
              <w:rPr>
                <w:bCs/>
                <w:szCs w:val="18"/>
                <w:lang w:val="en-US"/>
              </w:rPr>
            </w:pPr>
          </w:p>
        </w:tc>
        <w:tc>
          <w:tcPr>
            <w:tcW w:w="712" w:type="dxa"/>
            <w:vAlign w:val="center"/>
          </w:tcPr>
          <w:p w14:paraId="57676AA3" w14:textId="77777777" w:rsidR="005B5532" w:rsidRPr="00FE760F" w:rsidRDefault="005B5532" w:rsidP="007274DE">
            <w:pPr>
              <w:pStyle w:val="TAC"/>
              <w:keepNext w:val="0"/>
              <w:keepLines w:val="0"/>
              <w:rPr>
                <w:bCs/>
                <w:szCs w:val="18"/>
                <w:lang w:val="en-US"/>
              </w:rPr>
            </w:pPr>
          </w:p>
        </w:tc>
        <w:tc>
          <w:tcPr>
            <w:tcW w:w="709" w:type="dxa"/>
            <w:vAlign w:val="center"/>
          </w:tcPr>
          <w:p w14:paraId="3572E6F4" w14:textId="77777777" w:rsidR="005B5532" w:rsidRPr="00FE760F" w:rsidRDefault="005B5532" w:rsidP="007274DE">
            <w:pPr>
              <w:pStyle w:val="TAC"/>
              <w:keepNext w:val="0"/>
              <w:keepLines w:val="0"/>
              <w:rPr>
                <w:bCs/>
                <w:szCs w:val="18"/>
                <w:lang w:val="en-US"/>
              </w:rPr>
            </w:pPr>
          </w:p>
        </w:tc>
        <w:tc>
          <w:tcPr>
            <w:tcW w:w="709" w:type="dxa"/>
            <w:vAlign w:val="center"/>
          </w:tcPr>
          <w:p w14:paraId="1412DC29" w14:textId="77777777" w:rsidR="005B5532" w:rsidRPr="00FE760F" w:rsidRDefault="005B5532" w:rsidP="007274DE">
            <w:pPr>
              <w:pStyle w:val="TAC"/>
              <w:keepNext w:val="0"/>
              <w:keepLines w:val="0"/>
              <w:rPr>
                <w:bCs/>
                <w:szCs w:val="18"/>
                <w:lang w:val="en-US"/>
              </w:rPr>
            </w:pPr>
          </w:p>
        </w:tc>
        <w:tc>
          <w:tcPr>
            <w:tcW w:w="710" w:type="dxa"/>
            <w:vAlign w:val="center"/>
          </w:tcPr>
          <w:p w14:paraId="3294C93E" w14:textId="77777777" w:rsidR="005B5532" w:rsidRPr="00FE760F" w:rsidRDefault="005B5532" w:rsidP="007274DE">
            <w:pPr>
              <w:pStyle w:val="TAC"/>
              <w:keepNext w:val="0"/>
              <w:keepLines w:val="0"/>
              <w:rPr>
                <w:bCs/>
                <w:szCs w:val="18"/>
                <w:lang w:val="en-US"/>
              </w:rPr>
            </w:pPr>
          </w:p>
        </w:tc>
        <w:tc>
          <w:tcPr>
            <w:tcW w:w="709" w:type="dxa"/>
          </w:tcPr>
          <w:p w14:paraId="10F919C8" w14:textId="77777777" w:rsidR="005B5532" w:rsidRPr="00FE760F" w:rsidRDefault="005B5532" w:rsidP="007274DE">
            <w:pPr>
              <w:pStyle w:val="TAC"/>
              <w:keepNext w:val="0"/>
              <w:keepLines w:val="0"/>
              <w:rPr>
                <w:lang w:val="en-US"/>
              </w:rPr>
            </w:pPr>
          </w:p>
        </w:tc>
        <w:tc>
          <w:tcPr>
            <w:tcW w:w="709" w:type="dxa"/>
          </w:tcPr>
          <w:p w14:paraId="3F5EC15B" w14:textId="77777777" w:rsidR="005B5532" w:rsidRPr="00FE760F" w:rsidRDefault="005B5532" w:rsidP="007274DE">
            <w:pPr>
              <w:pStyle w:val="TAC"/>
              <w:keepNext w:val="0"/>
              <w:keepLines w:val="0"/>
              <w:rPr>
                <w:lang w:val="en-US"/>
              </w:rPr>
            </w:pPr>
          </w:p>
        </w:tc>
        <w:tc>
          <w:tcPr>
            <w:tcW w:w="706" w:type="dxa"/>
          </w:tcPr>
          <w:p w14:paraId="312CA6A3" w14:textId="77777777" w:rsidR="005B5532" w:rsidRPr="00FE760F" w:rsidRDefault="005B5532" w:rsidP="007274DE">
            <w:pPr>
              <w:pStyle w:val="TAC"/>
              <w:keepNext w:val="0"/>
              <w:keepLines w:val="0"/>
              <w:rPr>
                <w:lang w:val="en-US"/>
              </w:rPr>
            </w:pPr>
          </w:p>
        </w:tc>
        <w:tc>
          <w:tcPr>
            <w:tcW w:w="1131" w:type="dxa"/>
            <w:vAlign w:val="center"/>
          </w:tcPr>
          <w:p w14:paraId="1901883E" w14:textId="77777777" w:rsidR="005B5532" w:rsidRPr="00FE760F" w:rsidRDefault="005B5532" w:rsidP="007274DE">
            <w:pPr>
              <w:pStyle w:val="TAC"/>
              <w:keepNext w:val="0"/>
              <w:keepLines w:val="0"/>
              <w:rPr>
                <w:lang w:val="en-US"/>
              </w:rPr>
            </w:pPr>
          </w:p>
        </w:tc>
        <w:tc>
          <w:tcPr>
            <w:tcW w:w="709" w:type="dxa"/>
            <w:vAlign w:val="center"/>
          </w:tcPr>
          <w:p w14:paraId="6AD481DF" w14:textId="77777777" w:rsidR="005B5532" w:rsidRPr="00FE760F" w:rsidRDefault="005B5532" w:rsidP="007274DE">
            <w:pPr>
              <w:pStyle w:val="TAC"/>
              <w:keepNext w:val="0"/>
              <w:keepLines w:val="0"/>
              <w:rPr>
                <w:lang w:val="en-US"/>
              </w:rPr>
            </w:pPr>
          </w:p>
        </w:tc>
      </w:tr>
      <w:tr w:rsidR="005B5532" w:rsidRPr="00FE760F" w14:paraId="1A122992" w14:textId="77777777" w:rsidTr="007274DE">
        <w:trPr>
          <w:tblHeader/>
          <w:jc w:val="center"/>
        </w:trPr>
        <w:tc>
          <w:tcPr>
            <w:tcW w:w="1819" w:type="dxa"/>
            <w:vAlign w:val="center"/>
          </w:tcPr>
          <w:p w14:paraId="5E388259" w14:textId="77777777" w:rsidR="005B5532" w:rsidRPr="00FE760F" w:rsidRDefault="005B5532" w:rsidP="007274DE">
            <w:pPr>
              <w:pStyle w:val="TAC"/>
              <w:keepNext w:val="0"/>
              <w:keepLines w:val="0"/>
              <w:rPr>
                <w:rFonts w:cs="Arial"/>
                <w:szCs w:val="18"/>
                <w:lang w:val="sv-SE"/>
              </w:rPr>
            </w:pPr>
          </w:p>
        </w:tc>
        <w:tc>
          <w:tcPr>
            <w:tcW w:w="1102" w:type="dxa"/>
            <w:vAlign w:val="center"/>
          </w:tcPr>
          <w:p w14:paraId="38ED84D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B0E3D9F" w14:textId="77777777" w:rsidR="005B5532" w:rsidRPr="00FE760F" w:rsidRDefault="005B5532" w:rsidP="007274DE">
            <w:pPr>
              <w:pStyle w:val="TAC"/>
              <w:keepNext w:val="0"/>
              <w:keepLines w:val="0"/>
              <w:rPr>
                <w:rFonts w:cs="Arial"/>
                <w:szCs w:val="18"/>
              </w:rPr>
            </w:pPr>
          </w:p>
        </w:tc>
        <w:tc>
          <w:tcPr>
            <w:tcW w:w="5825" w:type="dxa"/>
            <w:gridSpan w:val="12"/>
            <w:shd w:val="clear" w:color="auto" w:fill="auto"/>
            <w:vAlign w:val="center"/>
          </w:tcPr>
          <w:p w14:paraId="3C5EA67F" w14:textId="77777777" w:rsidR="005B5532" w:rsidRPr="00FE760F" w:rsidRDefault="005B5532" w:rsidP="007274DE">
            <w:pPr>
              <w:pStyle w:val="TAC"/>
              <w:keepNext w:val="0"/>
              <w:keepLines w:val="0"/>
              <w:rPr>
                <w:bCs/>
                <w:szCs w:val="18"/>
                <w:lang w:val="en-US"/>
              </w:rPr>
            </w:pPr>
          </w:p>
        </w:tc>
        <w:tc>
          <w:tcPr>
            <w:tcW w:w="709" w:type="dxa"/>
            <w:vAlign w:val="center"/>
          </w:tcPr>
          <w:p w14:paraId="162636A6" w14:textId="77777777" w:rsidR="005B5532" w:rsidRPr="00FE760F" w:rsidRDefault="005B5532" w:rsidP="007274DE">
            <w:pPr>
              <w:pStyle w:val="TAC"/>
              <w:keepNext w:val="0"/>
              <w:keepLines w:val="0"/>
              <w:rPr>
                <w:bCs/>
                <w:szCs w:val="18"/>
                <w:lang w:val="en-US"/>
              </w:rPr>
            </w:pPr>
          </w:p>
        </w:tc>
        <w:tc>
          <w:tcPr>
            <w:tcW w:w="710" w:type="dxa"/>
            <w:vAlign w:val="center"/>
          </w:tcPr>
          <w:p w14:paraId="530B2FFB" w14:textId="77777777" w:rsidR="005B5532" w:rsidRPr="00FE760F" w:rsidRDefault="005B5532" w:rsidP="007274DE">
            <w:pPr>
              <w:pStyle w:val="TAC"/>
              <w:keepNext w:val="0"/>
              <w:keepLines w:val="0"/>
              <w:rPr>
                <w:bCs/>
                <w:szCs w:val="18"/>
                <w:lang w:val="en-US"/>
              </w:rPr>
            </w:pPr>
          </w:p>
        </w:tc>
        <w:tc>
          <w:tcPr>
            <w:tcW w:w="709" w:type="dxa"/>
          </w:tcPr>
          <w:p w14:paraId="6F3C9A6E" w14:textId="77777777" w:rsidR="005B5532" w:rsidRPr="00FE760F" w:rsidRDefault="005B5532" w:rsidP="007274DE">
            <w:pPr>
              <w:pStyle w:val="TAC"/>
              <w:keepNext w:val="0"/>
              <w:keepLines w:val="0"/>
              <w:rPr>
                <w:lang w:val="en-US"/>
              </w:rPr>
            </w:pPr>
          </w:p>
        </w:tc>
        <w:tc>
          <w:tcPr>
            <w:tcW w:w="709" w:type="dxa"/>
          </w:tcPr>
          <w:p w14:paraId="02FD5D89" w14:textId="77777777" w:rsidR="005B5532" w:rsidRPr="00FE760F" w:rsidRDefault="005B5532" w:rsidP="007274DE">
            <w:pPr>
              <w:pStyle w:val="TAC"/>
              <w:keepNext w:val="0"/>
              <w:keepLines w:val="0"/>
              <w:rPr>
                <w:lang w:val="en-US"/>
              </w:rPr>
            </w:pPr>
          </w:p>
        </w:tc>
        <w:tc>
          <w:tcPr>
            <w:tcW w:w="706" w:type="dxa"/>
          </w:tcPr>
          <w:p w14:paraId="4CF9EFB7" w14:textId="77777777" w:rsidR="005B5532" w:rsidRPr="00FE760F" w:rsidRDefault="005B5532" w:rsidP="007274DE">
            <w:pPr>
              <w:pStyle w:val="TAC"/>
              <w:keepNext w:val="0"/>
              <w:keepLines w:val="0"/>
              <w:rPr>
                <w:lang w:val="en-US"/>
              </w:rPr>
            </w:pPr>
          </w:p>
        </w:tc>
        <w:tc>
          <w:tcPr>
            <w:tcW w:w="1131" w:type="dxa"/>
            <w:vAlign w:val="center"/>
          </w:tcPr>
          <w:p w14:paraId="2B6E19FF" w14:textId="77777777" w:rsidR="005B5532" w:rsidRPr="00FE760F" w:rsidRDefault="005B5532" w:rsidP="007274DE">
            <w:pPr>
              <w:pStyle w:val="TAC"/>
              <w:keepNext w:val="0"/>
              <w:keepLines w:val="0"/>
              <w:rPr>
                <w:lang w:val="en-US"/>
              </w:rPr>
            </w:pPr>
          </w:p>
        </w:tc>
        <w:tc>
          <w:tcPr>
            <w:tcW w:w="709" w:type="dxa"/>
            <w:vAlign w:val="center"/>
          </w:tcPr>
          <w:p w14:paraId="39E8264D" w14:textId="77777777" w:rsidR="005B5532" w:rsidRPr="00FE760F" w:rsidRDefault="005B5532" w:rsidP="007274DE">
            <w:pPr>
              <w:pStyle w:val="TAC"/>
              <w:keepNext w:val="0"/>
              <w:keepLines w:val="0"/>
              <w:rPr>
                <w:lang w:val="en-US"/>
              </w:rPr>
            </w:pPr>
          </w:p>
        </w:tc>
      </w:tr>
      <w:tr w:rsidR="005B5532" w:rsidRPr="00FE760F" w14:paraId="363BA42A" w14:textId="77777777" w:rsidTr="007274DE">
        <w:trPr>
          <w:tblHeader/>
          <w:jc w:val="center"/>
        </w:trPr>
        <w:tc>
          <w:tcPr>
            <w:tcW w:w="1819" w:type="dxa"/>
            <w:vAlign w:val="center"/>
          </w:tcPr>
          <w:p w14:paraId="45D19876" w14:textId="77777777" w:rsidR="005B5532" w:rsidRPr="00FE760F" w:rsidRDefault="005B5532" w:rsidP="007274DE">
            <w:pPr>
              <w:pStyle w:val="TAC"/>
              <w:keepNext w:val="0"/>
              <w:keepLines w:val="0"/>
              <w:rPr>
                <w:rFonts w:cs="Arial"/>
                <w:szCs w:val="18"/>
                <w:lang w:val="sv-SE"/>
              </w:rPr>
            </w:pPr>
          </w:p>
        </w:tc>
        <w:tc>
          <w:tcPr>
            <w:tcW w:w="1102" w:type="dxa"/>
            <w:vAlign w:val="center"/>
          </w:tcPr>
          <w:p w14:paraId="14D2B93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3183E5B" w14:textId="77777777" w:rsidR="005B5532" w:rsidRPr="00FE760F" w:rsidRDefault="005B5532" w:rsidP="007274DE">
            <w:pPr>
              <w:pStyle w:val="TAC"/>
              <w:keepNext w:val="0"/>
              <w:keepLines w:val="0"/>
              <w:rPr>
                <w:rFonts w:cs="Arial"/>
                <w:szCs w:val="18"/>
              </w:rPr>
            </w:pPr>
          </w:p>
        </w:tc>
        <w:tc>
          <w:tcPr>
            <w:tcW w:w="2974" w:type="dxa"/>
            <w:gridSpan w:val="8"/>
            <w:vAlign w:val="center"/>
          </w:tcPr>
          <w:p w14:paraId="041D1EED" w14:textId="77777777" w:rsidR="005B5532" w:rsidRPr="00FE760F" w:rsidRDefault="005B5532" w:rsidP="007274DE">
            <w:pPr>
              <w:pStyle w:val="TAC"/>
              <w:keepNext w:val="0"/>
              <w:keepLines w:val="0"/>
              <w:rPr>
                <w:bCs/>
                <w:szCs w:val="18"/>
                <w:lang w:val="en-US"/>
              </w:rPr>
            </w:pPr>
          </w:p>
        </w:tc>
        <w:tc>
          <w:tcPr>
            <w:tcW w:w="717" w:type="dxa"/>
            <w:vAlign w:val="center"/>
          </w:tcPr>
          <w:p w14:paraId="6C3812EE" w14:textId="77777777" w:rsidR="005B5532" w:rsidRPr="00FE760F" w:rsidRDefault="005B5532" w:rsidP="007274DE">
            <w:pPr>
              <w:pStyle w:val="TAC"/>
              <w:keepNext w:val="0"/>
              <w:keepLines w:val="0"/>
              <w:rPr>
                <w:bCs/>
                <w:szCs w:val="18"/>
                <w:lang w:val="en-US"/>
              </w:rPr>
            </w:pPr>
          </w:p>
        </w:tc>
        <w:tc>
          <w:tcPr>
            <w:tcW w:w="712" w:type="dxa"/>
            <w:vAlign w:val="center"/>
          </w:tcPr>
          <w:p w14:paraId="3E3B3470" w14:textId="77777777" w:rsidR="005B5532" w:rsidRPr="00FE760F" w:rsidRDefault="005B5532" w:rsidP="007274DE">
            <w:pPr>
              <w:pStyle w:val="TAC"/>
              <w:keepNext w:val="0"/>
              <w:keepLines w:val="0"/>
              <w:rPr>
                <w:bCs/>
                <w:szCs w:val="18"/>
                <w:lang w:val="en-US"/>
              </w:rPr>
            </w:pPr>
          </w:p>
        </w:tc>
        <w:tc>
          <w:tcPr>
            <w:tcW w:w="709" w:type="dxa"/>
            <w:vAlign w:val="center"/>
          </w:tcPr>
          <w:p w14:paraId="00578FD2" w14:textId="77777777" w:rsidR="005B5532" w:rsidRPr="00FE760F" w:rsidRDefault="005B5532" w:rsidP="007274DE">
            <w:pPr>
              <w:pStyle w:val="TAC"/>
              <w:keepNext w:val="0"/>
              <w:keepLines w:val="0"/>
              <w:rPr>
                <w:bCs/>
                <w:szCs w:val="18"/>
                <w:lang w:val="en-US"/>
              </w:rPr>
            </w:pPr>
          </w:p>
        </w:tc>
        <w:tc>
          <w:tcPr>
            <w:tcW w:w="709" w:type="dxa"/>
            <w:vAlign w:val="center"/>
          </w:tcPr>
          <w:p w14:paraId="3A352AAE" w14:textId="77777777" w:rsidR="005B5532" w:rsidRPr="00FE760F" w:rsidRDefault="005B5532" w:rsidP="007274DE">
            <w:pPr>
              <w:pStyle w:val="TAC"/>
              <w:keepNext w:val="0"/>
              <w:keepLines w:val="0"/>
              <w:rPr>
                <w:bCs/>
                <w:szCs w:val="18"/>
                <w:lang w:val="en-US"/>
              </w:rPr>
            </w:pPr>
          </w:p>
        </w:tc>
        <w:tc>
          <w:tcPr>
            <w:tcW w:w="710" w:type="dxa"/>
            <w:vAlign w:val="center"/>
          </w:tcPr>
          <w:p w14:paraId="24B32251" w14:textId="77777777" w:rsidR="005B5532" w:rsidRPr="00FE760F" w:rsidRDefault="005B5532" w:rsidP="007274DE">
            <w:pPr>
              <w:pStyle w:val="TAC"/>
              <w:keepNext w:val="0"/>
              <w:keepLines w:val="0"/>
              <w:rPr>
                <w:bCs/>
                <w:szCs w:val="18"/>
                <w:lang w:val="en-US"/>
              </w:rPr>
            </w:pPr>
          </w:p>
        </w:tc>
        <w:tc>
          <w:tcPr>
            <w:tcW w:w="709" w:type="dxa"/>
          </w:tcPr>
          <w:p w14:paraId="07383BC5" w14:textId="77777777" w:rsidR="005B5532" w:rsidRPr="00FE760F" w:rsidRDefault="005B5532" w:rsidP="007274DE">
            <w:pPr>
              <w:pStyle w:val="TAC"/>
              <w:keepNext w:val="0"/>
              <w:keepLines w:val="0"/>
              <w:rPr>
                <w:lang w:val="en-US"/>
              </w:rPr>
            </w:pPr>
          </w:p>
        </w:tc>
        <w:tc>
          <w:tcPr>
            <w:tcW w:w="709" w:type="dxa"/>
          </w:tcPr>
          <w:p w14:paraId="1359ACD7" w14:textId="77777777" w:rsidR="005B5532" w:rsidRPr="00FE760F" w:rsidRDefault="005B5532" w:rsidP="007274DE">
            <w:pPr>
              <w:pStyle w:val="TAC"/>
              <w:keepNext w:val="0"/>
              <w:keepLines w:val="0"/>
              <w:rPr>
                <w:lang w:val="en-US"/>
              </w:rPr>
            </w:pPr>
          </w:p>
        </w:tc>
        <w:tc>
          <w:tcPr>
            <w:tcW w:w="706" w:type="dxa"/>
          </w:tcPr>
          <w:p w14:paraId="72487763" w14:textId="77777777" w:rsidR="005B5532" w:rsidRPr="00FE760F" w:rsidRDefault="005B5532" w:rsidP="007274DE">
            <w:pPr>
              <w:pStyle w:val="TAC"/>
              <w:keepNext w:val="0"/>
              <w:keepLines w:val="0"/>
              <w:rPr>
                <w:lang w:val="en-US"/>
              </w:rPr>
            </w:pPr>
          </w:p>
        </w:tc>
        <w:tc>
          <w:tcPr>
            <w:tcW w:w="1131" w:type="dxa"/>
            <w:vAlign w:val="center"/>
          </w:tcPr>
          <w:p w14:paraId="61191583" w14:textId="77777777" w:rsidR="005B5532" w:rsidRPr="00FE760F" w:rsidRDefault="005B5532" w:rsidP="007274DE">
            <w:pPr>
              <w:pStyle w:val="TAC"/>
              <w:keepNext w:val="0"/>
              <w:keepLines w:val="0"/>
              <w:rPr>
                <w:lang w:val="en-US"/>
              </w:rPr>
            </w:pPr>
          </w:p>
        </w:tc>
        <w:tc>
          <w:tcPr>
            <w:tcW w:w="709" w:type="dxa"/>
            <w:vAlign w:val="center"/>
          </w:tcPr>
          <w:p w14:paraId="1A5B28DF" w14:textId="77777777" w:rsidR="005B5532" w:rsidRPr="00FE760F" w:rsidRDefault="005B5532" w:rsidP="007274DE">
            <w:pPr>
              <w:pStyle w:val="TAC"/>
              <w:keepNext w:val="0"/>
              <w:keepLines w:val="0"/>
              <w:rPr>
                <w:lang w:val="en-US"/>
              </w:rPr>
            </w:pPr>
          </w:p>
        </w:tc>
      </w:tr>
      <w:tr w:rsidR="005B5532" w:rsidRPr="00FE760F" w14:paraId="4FACAF92" w14:textId="77777777" w:rsidTr="007274DE">
        <w:trPr>
          <w:tblHeader/>
          <w:jc w:val="center"/>
        </w:trPr>
        <w:tc>
          <w:tcPr>
            <w:tcW w:w="1819" w:type="dxa"/>
            <w:vAlign w:val="center"/>
          </w:tcPr>
          <w:p w14:paraId="2915BF18" w14:textId="77777777" w:rsidR="005B5532" w:rsidRPr="00FE760F" w:rsidRDefault="005B5532" w:rsidP="007274DE">
            <w:pPr>
              <w:pStyle w:val="TAC"/>
              <w:keepNext w:val="0"/>
              <w:keepLines w:val="0"/>
              <w:rPr>
                <w:rFonts w:cs="Arial"/>
                <w:szCs w:val="18"/>
                <w:lang w:val="sv-SE"/>
              </w:rPr>
            </w:pPr>
          </w:p>
        </w:tc>
        <w:tc>
          <w:tcPr>
            <w:tcW w:w="1102" w:type="dxa"/>
            <w:vAlign w:val="center"/>
          </w:tcPr>
          <w:p w14:paraId="4250BB68"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2E326DC2" w14:textId="77777777" w:rsidR="005B5532" w:rsidRPr="00FE760F" w:rsidRDefault="005B5532" w:rsidP="007274DE">
            <w:pPr>
              <w:pStyle w:val="TAC"/>
              <w:keepNext w:val="0"/>
              <w:keepLines w:val="0"/>
              <w:rPr>
                <w:rFonts w:cs="Arial"/>
                <w:szCs w:val="18"/>
              </w:rPr>
            </w:pPr>
          </w:p>
        </w:tc>
        <w:tc>
          <w:tcPr>
            <w:tcW w:w="5821" w:type="dxa"/>
            <w:gridSpan w:val="12"/>
            <w:vAlign w:val="center"/>
          </w:tcPr>
          <w:p w14:paraId="5FA9714F" w14:textId="77777777" w:rsidR="005B5532" w:rsidRPr="00FE760F" w:rsidRDefault="005B5532" w:rsidP="007274DE">
            <w:pPr>
              <w:pStyle w:val="TAC"/>
              <w:keepNext w:val="0"/>
              <w:keepLines w:val="0"/>
              <w:rPr>
                <w:bCs/>
                <w:szCs w:val="18"/>
                <w:lang w:val="en-US"/>
              </w:rPr>
            </w:pPr>
          </w:p>
        </w:tc>
        <w:tc>
          <w:tcPr>
            <w:tcW w:w="710" w:type="dxa"/>
            <w:vAlign w:val="center"/>
          </w:tcPr>
          <w:p w14:paraId="026CC8A2" w14:textId="77777777" w:rsidR="005B5532" w:rsidRPr="00FE760F" w:rsidRDefault="005B5532" w:rsidP="007274DE">
            <w:pPr>
              <w:pStyle w:val="TAC"/>
              <w:keepNext w:val="0"/>
              <w:keepLines w:val="0"/>
              <w:rPr>
                <w:bCs/>
                <w:szCs w:val="18"/>
                <w:lang w:val="en-US"/>
              </w:rPr>
            </w:pPr>
          </w:p>
        </w:tc>
        <w:tc>
          <w:tcPr>
            <w:tcW w:w="709" w:type="dxa"/>
          </w:tcPr>
          <w:p w14:paraId="225995AB" w14:textId="77777777" w:rsidR="005B5532" w:rsidRPr="00FE760F" w:rsidRDefault="005B5532" w:rsidP="007274DE">
            <w:pPr>
              <w:pStyle w:val="TAC"/>
              <w:keepNext w:val="0"/>
              <w:keepLines w:val="0"/>
              <w:rPr>
                <w:lang w:val="en-US"/>
              </w:rPr>
            </w:pPr>
          </w:p>
        </w:tc>
        <w:tc>
          <w:tcPr>
            <w:tcW w:w="709" w:type="dxa"/>
          </w:tcPr>
          <w:p w14:paraId="61CF780B" w14:textId="77777777" w:rsidR="005B5532" w:rsidRPr="00FE760F" w:rsidRDefault="005B5532" w:rsidP="007274DE">
            <w:pPr>
              <w:pStyle w:val="TAC"/>
              <w:keepNext w:val="0"/>
              <w:keepLines w:val="0"/>
              <w:rPr>
                <w:lang w:val="en-US"/>
              </w:rPr>
            </w:pPr>
          </w:p>
        </w:tc>
        <w:tc>
          <w:tcPr>
            <w:tcW w:w="706" w:type="dxa"/>
          </w:tcPr>
          <w:p w14:paraId="6F3D344E" w14:textId="77777777" w:rsidR="005B5532" w:rsidRPr="00FE760F" w:rsidRDefault="005B5532" w:rsidP="007274DE">
            <w:pPr>
              <w:pStyle w:val="TAC"/>
              <w:keepNext w:val="0"/>
              <w:keepLines w:val="0"/>
              <w:rPr>
                <w:lang w:val="en-US"/>
              </w:rPr>
            </w:pPr>
          </w:p>
        </w:tc>
        <w:tc>
          <w:tcPr>
            <w:tcW w:w="1131" w:type="dxa"/>
            <w:vAlign w:val="center"/>
          </w:tcPr>
          <w:p w14:paraId="1A0C8D46" w14:textId="77777777" w:rsidR="005B5532" w:rsidRPr="00FE760F" w:rsidRDefault="005B5532" w:rsidP="007274DE">
            <w:pPr>
              <w:pStyle w:val="TAC"/>
              <w:keepNext w:val="0"/>
              <w:keepLines w:val="0"/>
              <w:rPr>
                <w:lang w:val="en-US"/>
              </w:rPr>
            </w:pPr>
          </w:p>
        </w:tc>
        <w:tc>
          <w:tcPr>
            <w:tcW w:w="709" w:type="dxa"/>
            <w:vAlign w:val="center"/>
          </w:tcPr>
          <w:p w14:paraId="6E94707F" w14:textId="77777777" w:rsidR="005B5532" w:rsidRPr="00FE760F" w:rsidRDefault="005B5532" w:rsidP="007274DE">
            <w:pPr>
              <w:pStyle w:val="TAC"/>
              <w:keepNext w:val="0"/>
              <w:keepLines w:val="0"/>
              <w:rPr>
                <w:lang w:val="en-US"/>
              </w:rPr>
            </w:pPr>
          </w:p>
        </w:tc>
      </w:tr>
      <w:tr w:rsidR="005B5532" w:rsidRPr="00FE760F" w14:paraId="42B2C0B4" w14:textId="77777777" w:rsidTr="007274DE">
        <w:trPr>
          <w:tblHeader/>
          <w:jc w:val="center"/>
        </w:trPr>
        <w:tc>
          <w:tcPr>
            <w:tcW w:w="1819" w:type="dxa"/>
            <w:vAlign w:val="center"/>
          </w:tcPr>
          <w:p w14:paraId="2ED8628F" w14:textId="77777777" w:rsidR="005B5532" w:rsidRPr="00FE760F" w:rsidRDefault="005B5532" w:rsidP="007274DE">
            <w:pPr>
              <w:pStyle w:val="TAC"/>
              <w:keepNext w:val="0"/>
              <w:keepLines w:val="0"/>
              <w:rPr>
                <w:rFonts w:cs="Arial"/>
                <w:szCs w:val="18"/>
                <w:lang w:val="sv-SE"/>
              </w:rPr>
            </w:pPr>
          </w:p>
        </w:tc>
        <w:tc>
          <w:tcPr>
            <w:tcW w:w="1102" w:type="dxa"/>
            <w:vAlign w:val="center"/>
          </w:tcPr>
          <w:p w14:paraId="3E49DEB7"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32F1F95C" w14:textId="77777777" w:rsidR="005B5532" w:rsidRPr="00FE760F" w:rsidRDefault="005B5532" w:rsidP="007274DE">
            <w:pPr>
              <w:pStyle w:val="TAC"/>
              <w:keepNext w:val="0"/>
              <w:keepLines w:val="0"/>
              <w:rPr>
                <w:rFonts w:cs="Arial"/>
                <w:szCs w:val="18"/>
              </w:rPr>
            </w:pPr>
          </w:p>
        </w:tc>
        <w:tc>
          <w:tcPr>
            <w:tcW w:w="2835" w:type="dxa"/>
            <w:gridSpan w:val="8"/>
            <w:vAlign w:val="center"/>
          </w:tcPr>
          <w:p w14:paraId="07F800F6" w14:textId="77777777" w:rsidR="005B5532" w:rsidRPr="00FE760F" w:rsidRDefault="005B5532" w:rsidP="007274DE">
            <w:pPr>
              <w:pStyle w:val="TAC"/>
              <w:keepNext w:val="0"/>
              <w:keepLines w:val="0"/>
              <w:rPr>
                <w:bCs/>
                <w:szCs w:val="18"/>
                <w:lang w:val="en-US"/>
              </w:rPr>
            </w:pPr>
          </w:p>
        </w:tc>
        <w:tc>
          <w:tcPr>
            <w:tcW w:w="712" w:type="dxa"/>
            <w:vAlign w:val="center"/>
          </w:tcPr>
          <w:p w14:paraId="50499C3B" w14:textId="77777777" w:rsidR="005B5532" w:rsidRPr="00FE760F" w:rsidRDefault="005B5532" w:rsidP="007274DE">
            <w:pPr>
              <w:pStyle w:val="TAC"/>
              <w:keepNext w:val="0"/>
              <w:keepLines w:val="0"/>
              <w:rPr>
                <w:bCs/>
                <w:szCs w:val="18"/>
                <w:lang w:val="en-US"/>
              </w:rPr>
            </w:pPr>
          </w:p>
        </w:tc>
        <w:tc>
          <w:tcPr>
            <w:tcW w:w="709" w:type="dxa"/>
            <w:vAlign w:val="center"/>
          </w:tcPr>
          <w:p w14:paraId="32FB6C7C" w14:textId="77777777" w:rsidR="005B5532" w:rsidRPr="00FE760F" w:rsidRDefault="005B5532" w:rsidP="007274DE">
            <w:pPr>
              <w:pStyle w:val="TAC"/>
              <w:keepNext w:val="0"/>
              <w:keepLines w:val="0"/>
              <w:rPr>
                <w:bCs/>
                <w:szCs w:val="18"/>
                <w:lang w:val="en-US"/>
              </w:rPr>
            </w:pPr>
          </w:p>
        </w:tc>
        <w:tc>
          <w:tcPr>
            <w:tcW w:w="709" w:type="dxa"/>
            <w:vAlign w:val="center"/>
          </w:tcPr>
          <w:p w14:paraId="727D9DD8" w14:textId="77777777" w:rsidR="005B5532" w:rsidRPr="00FE760F" w:rsidRDefault="005B5532" w:rsidP="007274DE">
            <w:pPr>
              <w:pStyle w:val="TAC"/>
              <w:keepNext w:val="0"/>
              <w:keepLines w:val="0"/>
              <w:rPr>
                <w:bCs/>
                <w:szCs w:val="18"/>
                <w:lang w:val="en-US"/>
              </w:rPr>
            </w:pPr>
          </w:p>
        </w:tc>
        <w:tc>
          <w:tcPr>
            <w:tcW w:w="710" w:type="dxa"/>
            <w:vAlign w:val="center"/>
          </w:tcPr>
          <w:p w14:paraId="581D6EA3" w14:textId="77777777" w:rsidR="005B5532" w:rsidRPr="00FE760F" w:rsidRDefault="005B5532" w:rsidP="007274DE">
            <w:pPr>
              <w:pStyle w:val="TAC"/>
              <w:keepNext w:val="0"/>
              <w:keepLines w:val="0"/>
              <w:rPr>
                <w:bCs/>
                <w:szCs w:val="18"/>
                <w:lang w:val="en-US"/>
              </w:rPr>
            </w:pPr>
          </w:p>
        </w:tc>
        <w:tc>
          <w:tcPr>
            <w:tcW w:w="709" w:type="dxa"/>
          </w:tcPr>
          <w:p w14:paraId="7C2A5720" w14:textId="77777777" w:rsidR="005B5532" w:rsidRPr="00FE760F" w:rsidRDefault="005B5532" w:rsidP="007274DE">
            <w:pPr>
              <w:pStyle w:val="TAC"/>
              <w:keepNext w:val="0"/>
              <w:keepLines w:val="0"/>
              <w:rPr>
                <w:lang w:val="en-US"/>
              </w:rPr>
            </w:pPr>
          </w:p>
        </w:tc>
        <w:tc>
          <w:tcPr>
            <w:tcW w:w="709" w:type="dxa"/>
          </w:tcPr>
          <w:p w14:paraId="7F5D66C0" w14:textId="77777777" w:rsidR="005B5532" w:rsidRPr="00FE760F" w:rsidRDefault="005B5532" w:rsidP="007274DE">
            <w:pPr>
              <w:pStyle w:val="TAC"/>
              <w:keepNext w:val="0"/>
              <w:keepLines w:val="0"/>
              <w:rPr>
                <w:lang w:val="en-US"/>
              </w:rPr>
            </w:pPr>
          </w:p>
        </w:tc>
        <w:tc>
          <w:tcPr>
            <w:tcW w:w="706" w:type="dxa"/>
          </w:tcPr>
          <w:p w14:paraId="3D3BC4F8" w14:textId="77777777" w:rsidR="005B5532" w:rsidRPr="00FE760F" w:rsidRDefault="005B5532" w:rsidP="007274DE">
            <w:pPr>
              <w:pStyle w:val="TAC"/>
              <w:keepNext w:val="0"/>
              <w:keepLines w:val="0"/>
              <w:rPr>
                <w:lang w:val="en-US"/>
              </w:rPr>
            </w:pPr>
          </w:p>
        </w:tc>
        <w:tc>
          <w:tcPr>
            <w:tcW w:w="1131" w:type="dxa"/>
            <w:vAlign w:val="center"/>
          </w:tcPr>
          <w:p w14:paraId="39002341" w14:textId="77777777" w:rsidR="005B5532" w:rsidRPr="00FE760F" w:rsidRDefault="005B5532" w:rsidP="007274DE">
            <w:pPr>
              <w:pStyle w:val="TAC"/>
              <w:keepNext w:val="0"/>
              <w:keepLines w:val="0"/>
              <w:rPr>
                <w:lang w:val="en-US"/>
              </w:rPr>
            </w:pPr>
          </w:p>
        </w:tc>
        <w:tc>
          <w:tcPr>
            <w:tcW w:w="709" w:type="dxa"/>
            <w:vAlign w:val="center"/>
          </w:tcPr>
          <w:p w14:paraId="55554130" w14:textId="77777777" w:rsidR="005B5532" w:rsidRPr="00FE760F" w:rsidRDefault="005B5532" w:rsidP="007274DE">
            <w:pPr>
              <w:pStyle w:val="TAC"/>
              <w:keepNext w:val="0"/>
              <w:keepLines w:val="0"/>
              <w:rPr>
                <w:lang w:val="en-US"/>
              </w:rPr>
            </w:pPr>
          </w:p>
        </w:tc>
      </w:tr>
      <w:tr w:rsidR="005B5532" w:rsidRPr="00FE760F" w14:paraId="007BBA3A" w14:textId="77777777" w:rsidTr="007274DE">
        <w:trPr>
          <w:tblHeader/>
          <w:jc w:val="center"/>
        </w:trPr>
        <w:tc>
          <w:tcPr>
            <w:tcW w:w="1819" w:type="dxa"/>
            <w:vAlign w:val="center"/>
          </w:tcPr>
          <w:p w14:paraId="5E97934E" w14:textId="77777777" w:rsidR="005B5532" w:rsidRPr="00FE760F" w:rsidRDefault="005B5532" w:rsidP="007274DE">
            <w:pPr>
              <w:pStyle w:val="TAC"/>
              <w:keepNext w:val="0"/>
              <w:keepLines w:val="0"/>
              <w:rPr>
                <w:rFonts w:cs="Arial"/>
                <w:szCs w:val="18"/>
                <w:lang w:val="sv-SE"/>
              </w:rPr>
            </w:pPr>
          </w:p>
        </w:tc>
        <w:tc>
          <w:tcPr>
            <w:tcW w:w="1102" w:type="dxa"/>
          </w:tcPr>
          <w:p w14:paraId="77FAEFF9"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0D51F16" w14:textId="77777777" w:rsidR="005B5532" w:rsidRPr="00FE760F" w:rsidRDefault="005B5532" w:rsidP="007274DE">
            <w:pPr>
              <w:pStyle w:val="TAC"/>
              <w:keepNext w:val="0"/>
              <w:keepLines w:val="0"/>
              <w:rPr>
                <w:lang w:val="en-US"/>
              </w:rPr>
            </w:pPr>
          </w:p>
        </w:tc>
        <w:tc>
          <w:tcPr>
            <w:tcW w:w="2975" w:type="dxa"/>
            <w:gridSpan w:val="7"/>
            <w:vAlign w:val="center"/>
          </w:tcPr>
          <w:p w14:paraId="3B16841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9D6D60D" w14:textId="77777777" w:rsidR="005B5532" w:rsidRPr="00FE760F" w:rsidRDefault="005B5532" w:rsidP="007274DE">
            <w:pPr>
              <w:pStyle w:val="TAC"/>
              <w:keepNext w:val="0"/>
              <w:keepLines w:val="0"/>
              <w:rPr>
                <w:bCs/>
                <w:szCs w:val="18"/>
                <w:lang w:val="en-US"/>
              </w:rPr>
            </w:pPr>
          </w:p>
        </w:tc>
        <w:tc>
          <w:tcPr>
            <w:tcW w:w="717" w:type="dxa"/>
            <w:vAlign w:val="center"/>
          </w:tcPr>
          <w:p w14:paraId="71DE8D2E" w14:textId="77777777" w:rsidR="005B5532" w:rsidRPr="00FE760F" w:rsidRDefault="005B5532" w:rsidP="007274DE">
            <w:pPr>
              <w:pStyle w:val="TAC"/>
              <w:keepNext w:val="0"/>
              <w:keepLines w:val="0"/>
              <w:rPr>
                <w:bCs/>
                <w:szCs w:val="18"/>
                <w:lang w:val="en-US"/>
              </w:rPr>
            </w:pPr>
          </w:p>
        </w:tc>
        <w:tc>
          <w:tcPr>
            <w:tcW w:w="712" w:type="dxa"/>
            <w:vAlign w:val="center"/>
          </w:tcPr>
          <w:p w14:paraId="01DB2376" w14:textId="77777777" w:rsidR="005B5532" w:rsidRPr="00FE760F" w:rsidRDefault="005B5532" w:rsidP="007274DE">
            <w:pPr>
              <w:pStyle w:val="TAC"/>
              <w:keepNext w:val="0"/>
              <w:keepLines w:val="0"/>
              <w:rPr>
                <w:bCs/>
                <w:szCs w:val="18"/>
                <w:lang w:val="en-US"/>
              </w:rPr>
            </w:pPr>
          </w:p>
        </w:tc>
        <w:tc>
          <w:tcPr>
            <w:tcW w:w="709" w:type="dxa"/>
            <w:vAlign w:val="center"/>
          </w:tcPr>
          <w:p w14:paraId="4EEC222F" w14:textId="77777777" w:rsidR="005B5532" w:rsidRPr="00FE760F" w:rsidRDefault="005B5532" w:rsidP="007274DE">
            <w:pPr>
              <w:pStyle w:val="TAC"/>
              <w:keepNext w:val="0"/>
              <w:keepLines w:val="0"/>
              <w:rPr>
                <w:bCs/>
                <w:szCs w:val="18"/>
                <w:lang w:val="en-US"/>
              </w:rPr>
            </w:pPr>
          </w:p>
        </w:tc>
        <w:tc>
          <w:tcPr>
            <w:tcW w:w="709" w:type="dxa"/>
            <w:vAlign w:val="center"/>
          </w:tcPr>
          <w:p w14:paraId="53E84762" w14:textId="77777777" w:rsidR="005B5532" w:rsidRPr="00FE760F" w:rsidRDefault="005B5532" w:rsidP="007274DE">
            <w:pPr>
              <w:pStyle w:val="TAC"/>
              <w:keepNext w:val="0"/>
              <w:keepLines w:val="0"/>
              <w:rPr>
                <w:bCs/>
                <w:szCs w:val="18"/>
                <w:lang w:val="en-US"/>
              </w:rPr>
            </w:pPr>
          </w:p>
        </w:tc>
        <w:tc>
          <w:tcPr>
            <w:tcW w:w="710" w:type="dxa"/>
            <w:vAlign w:val="center"/>
          </w:tcPr>
          <w:p w14:paraId="11075112" w14:textId="77777777" w:rsidR="005B5532" w:rsidRPr="00FE760F" w:rsidRDefault="005B5532" w:rsidP="007274DE">
            <w:pPr>
              <w:pStyle w:val="TAC"/>
              <w:keepNext w:val="0"/>
              <w:keepLines w:val="0"/>
              <w:rPr>
                <w:bCs/>
                <w:szCs w:val="18"/>
                <w:lang w:val="en-US"/>
              </w:rPr>
            </w:pPr>
          </w:p>
        </w:tc>
        <w:tc>
          <w:tcPr>
            <w:tcW w:w="709" w:type="dxa"/>
          </w:tcPr>
          <w:p w14:paraId="60BDEA8A" w14:textId="77777777" w:rsidR="005B5532" w:rsidRPr="00FE760F" w:rsidRDefault="005B5532" w:rsidP="007274DE">
            <w:pPr>
              <w:pStyle w:val="TAC"/>
              <w:keepNext w:val="0"/>
              <w:keepLines w:val="0"/>
              <w:rPr>
                <w:lang w:val="en-US"/>
              </w:rPr>
            </w:pPr>
          </w:p>
        </w:tc>
        <w:tc>
          <w:tcPr>
            <w:tcW w:w="709" w:type="dxa"/>
          </w:tcPr>
          <w:p w14:paraId="70DBA984" w14:textId="77777777" w:rsidR="005B5532" w:rsidRPr="00FE760F" w:rsidRDefault="005B5532" w:rsidP="007274DE">
            <w:pPr>
              <w:pStyle w:val="TAC"/>
              <w:keepNext w:val="0"/>
              <w:keepLines w:val="0"/>
              <w:rPr>
                <w:lang w:val="en-US"/>
              </w:rPr>
            </w:pPr>
          </w:p>
        </w:tc>
        <w:tc>
          <w:tcPr>
            <w:tcW w:w="706" w:type="dxa"/>
          </w:tcPr>
          <w:p w14:paraId="360310AF" w14:textId="77777777" w:rsidR="005B5532" w:rsidRPr="00FE760F" w:rsidRDefault="005B5532" w:rsidP="007274DE">
            <w:pPr>
              <w:pStyle w:val="TAC"/>
              <w:keepNext w:val="0"/>
              <w:keepLines w:val="0"/>
              <w:rPr>
                <w:lang w:val="en-US"/>
              </w:rPr>
            </w:pPr>
          </w:p>
        </w:tc>
        <w:tc>
          <w:tcPr>
            <w:tcW w:w="1131" w:type="dxa"/>
            <w:vAlign w:val="center"/>
          </w:tcPr>
          <w:p w14:paraId="2EA3DA6C" w14:textId="77777777" w:rsidR="005B5532" w:rsidRPr="00FE760F" w:rsidRDefault="005B5532" w:rsidP="007274DE">
            <w:pPr>
              <w:pStyle w:val="TAC"/>
              <w:keepNext w:val="0"/>
              <w:keepLines w:val="0"/>
              <w:rPr>
                <w:bCs/>
                <w:szCs w:val="18"/>
                <w:lang w:val="en-US"/>
              </w:rPr>
            </w:pPr>
          </w:p>
        </w:tc>
        <w:tc>
          <w:tcPr>
            <w:tcW w:w="709" w:type="dxa"/>
            <w:vAlign w:val="center"/>
          </w:tcPr>
          <w:p w14:paraId="5EFF3AB2" w14:textId="77777777" w:rsidR="005B5532" w:rsidRPr="00FE760F" w:rsidRDefault="005B5532" w:rsidP="007274DE">
            <w:pPr>
              <w:pStyle w:val="TAC"/>
              <w:keepNext w:val="0"/>
              <w:keepLines w:val="0"/>
              <w:rPr>
                <w:lang w:val="en-US"/>
              </w:rPr>
            </w:pPr>
          </w:p>
        </w:tc>
      </w:tr>
      <w:tr w:rsidR="005B5532" w:rsidRPr="00FE760F" w14:paraId="23F17F11" w14:textId="77777777" w:rsidTr="007274DE">
        <w:trPr>
          <w:tblHeader/>
          <w:jc w:val="center"/>
        </w:trPr>
        <w:tc>
          <w:tcPr>
            <w:tcW w:w="1819" w:type="dxa"/>
            <w:vAlign w:val="center"/>
          </w:tcPr>
          <w:p w14:paraId="25A3E457" w14:textId="77777777" w:rsidR="005B5532" w:rsidRPr="00FE760F" w:rsidRDefault="005B5532" w:rsidP="007274DE">
            <w:pPr>
              <w:pStyle w:val="TAC"/>
              <w:keepNext w:val="0"/>
              <w:keepLines w:val="0"/>
              <w:rPr>
                <w:lang w:val="en-US"/>
              </w:rPr>
            </w:pPr>
          </w:p>
        </w:tc>
        <w:tc>
          <w:tcPr>
            <w:tcW w:w="1102" w:type="dxa"/>
          </w:tcPr>
          <w:p w14:paraId="1B7BA9F6"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723404DD" w14:textId="77777777" w:rsidR="005B5532" w:rsidRPr="00FE760F" w:rsidRDefault="005B5532" w:rsidP="007274DE">
            <w:pPr>
              <w:pStyle w:val="TAC"/>
              <w:keepNext w:val="0"/>
              <w:keepLines w:val="0"/>
            </w:pPr>
          </w:p>
        </w:tc>
        <w:tc>
          <w:tcPr>
            <w:tcW w:w="1406" w:type="dxa"/>
            <w:gridSpan w:val="5"/>
            <w:vAlign w:val="center"/>
          </w:tcPr>
          <w:p w14:paraId="50AB873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F6EFAA8" w14:textId="77777777" w:rsidR="005B5532" w:rsidRPr="00FE760F" w:rsidRDefault="005B5532" w:rsidP="007274DE">
            <w:pPr>
              <w:pStyle w:val="TAC"/>
              <w:keepNext w:val="0"/>
              <w:keepLines w:val="0"/>
              <w:rPr>
                <w:bCs/>
                <w:szCs w:val="18"/>
                <w:lang w:val="en-US"/>
              </w:rPr>
            </w:pPr>
          </w:p>
        </w:tc>
        <w:tc>
          <w:tcPr>
            <w:tcW w:w="717" w:type="dxa"/>
            <w:vAlign w:val="center"/>
          </w:tcPr>
          <w:p w14:paraId="3F92E948" w14:textId="77777777" w:rsidR="005B5532" w:rsidRPr="00FE760F" w:rsidRDefault="005B5532" w:rsidP="007274DE">
            <w:pPr>
              <w:pStyle w:val="TAC"/>
              <w:keepNext w:val="0"/>
              <w:keepLines w:val="0"/>
              <w:rPr>
                <w:bCs/>
                <w:szCs w:val="18"/>
                <w:lang w:val="en-US"/>
              </w:rPr>
            </w:pPr>
          </w:p>
        </w:tc>
        <w:tc>
          <w:tcPr>
            <w:tcW w:w="712" w:type="dxa"/>
            <w:vAlign w:val="center"/>
          </w:tcPr>
          <w:p w14:paraId="020C385E" w14:textId="77777777" w:rsidR="005B5532" w:rsidRPr="00FE760F" w:rsidRDefault="005B5532" w:rsidP="007274DE">
            <w:pPr>
              <w:pStyle w:val="TAC"/>
              <w:keepNext w:val="0"/>
              <w:keepLines w:val="0"/>
              <w:rPr>
                <w:bCs/>
                <w:szCs w:val="18"/>
                <w:lang w:val="en-US"/>
              </w:rPr>
            </w:pPr>
          </w:p>
        </w:tc>
        <w:tc>
          <w:tcPr>
            <w:tcW w:w="709" w:type="dxa"/>
            <w:vAlign w:val="center"/>
          </w:tcPr>
          <w:p w14:paraId="29DB0D05" w14:textId="77777777" w:rsidR="005B5532" w:rsidRPr="00FE760F" w:rsidRDefault="005B5532" w:rsidP="007274DE">
            <w:pPr>
              <w:pStyle w:val="TAC"/>
              <w:keepNext w:val="0"/>
              <w:keepLines w:val="0"/>
              <w:rPr>
                <w:bCs/>
                <w:szCs w:val="18"/>
                <w:lang w:val="en-US"/>
              </w:rPr>
            </w:pPr>
          </w:p>
        </w:tc>
        <w:tc>
          <w:tcPr>
            <w:tcW w:w="709" w:type="dxa"/>
            <w:vAlign w:val="center"/>
          </w:tcPr>
          <w:p w14:paraId="538F4C5D" w14:textId="77777777" w:rsidR="005B5532" w:rsidRPr="00FE760F" w:rsidRDefault="005B5532" w:rsidP="007274DE">
            <w:pPr>
              <w:pStyle w:val="TAC"/>
              <w:keepNext w:val="0"/>
              <w:keepLines w:val="0"/>
              <w:rPr>
                <w:bCs/>
                <w:szCs w:val="18"/>
                <w:lang w:val="en-US"/>
              </w:rPr>
            </w:pPr>
          </w:p>
        </w:tc>
        <w:tc>
          <w:tcPr>
            <w:tcW w:w="710" w:type="dxa"/>
            <w:vAlign w:val="center"/>
          </w:tcPr>
          <w:p w14:paraId="3B716A92" w14:textId="77777777" w:rsidR="005B5532" w:rsidRPr="00FE760F" w:rsidRDefault="005B5532" w:rsidP="007274DE">
            <w:pPr>
              <w:pStyle w:val="TAC"/>
              <w:keepNext w:val="0"/>
              <w:keepLines w:val="0"/>
              <w:rPr>
                <w:bCs/>
                <w:szCs w:val="18"/>
                <w:lang w:val="en-US"/>
              </w:rPr>
            </w:pPr>
          </w:p>
        </w:tc>
        <w:tc>
          <w:tcPr>
            <w:tcW w:w="709" w:type="dxa"/>
          </w:tcPr>
          <w:p w14:paraId="09123444" w14:textId="77777777" w:rsidR="005B5532" w:rsidRPr="00FE760F" w:rsidRDefault="005B5532" w:rsidP="007274DE">
            <w:pPr>
              <w:pStyle w:val="TAC"/>
              <w:keepNext w:val="0"/>
              <w:keepLines w:val="0"/>
              <w:rPr>
                <w:lang w:val="en-US"/>
              </w:rPr>
            </w:pPr>
          </w:p>
        </w:tc>
        <w:tc>
          <w:tcPr>
            <w:tcW w:w="709" w:type="dxa"/>
          </w:tcPr>
          <w:p w14:paraId="1A6BC449" w14:textId="77777777" w:rsidR="005B5532" w:rsidRPr="00FE760F" w:rsidRDefault="005B5532" w:rsidP="007274DE">
            <w:pPr>
              <w:pStyle w:val="TAC"/>
              <w:keepNext w:val="0"/>
              <w:keepLines w:val="0"/>
              <w:rPr>
                <w:lang w:val="en-US"/>
              </w:rPr>
            </w:pPr>
          </w:p>
        </w:tc>
        <w:tc>
          <w:tcPr>
            <w:tcW w:w="706" w:type="dxa"/>
          </w:tcPr>
          <w:p w14:paraId="3355E51C" w14:textId="77777777" w:rsidR="005B5532" w:rsidRPr="00FE760F" w:rsidRDefault="005B5532" w:rsidP="007274DE">
            <w:pPr>
              <w:pStyle w:val="TAC"/>
              <w:keepNext w:val="0"/>
              <w:keepLines w:val="0"/>
              <w:rPr>
                <w:lang w:val="en-US"/>
              </w:rPr>
            </w:pPr>
          </w:p>
        </w:tc>
        <w:tc>
          <w:tcPr>
            <w:tcW w:w="1131" w:type="dxa"/>
            <w:vAlign w:val="center"/>
          </w:tcPr>
          <w:p w14:paraId="01432CAE" w14:textId="77777777" w:rsidR="005B5532" w:rsidRPr="00FE760F" w:rsidRDefault="005B5532" w:rsidP="007274DE">
            <w:pPr>
              <w:pStyle w:val="TAC"/>
              <w:keepNext w:val="0"/>
              <w:keepLines w:val="0"/>
              <w:rPr>
                <w:bCs/>
                <w:szCs w:val="18"/>
                <w:lang w:val="en-US"/>
              </w:rPr>
            </w:pPr>
          </w:p>
        </w:tc>
        <w:tc>
          <w:tcPr>
            <w:tcW w:w="709" w:type="dxa"/>
            <w:vAlign w:val="center"/>
          </w:tcPr>
          <w:p w14:paraId="0915C9F5" w14:textId="77777777" w:rsidR="005B5532" w:rsidRPr="00FE760F" w:rsidRDefault="005B5532" w:rsidP="007274DE">
            <w:pPr>
              <w:pStyle w:val="TAC"/>
              <w:keepNext w:val="0"/>
              <w:keepLines w:val="0"/>
              <w:rPr>
                <w:lang w:val="en-US"/>
              </w:rPr>
            </w:pPr>
          </w:p>
        </w:tc>
      </w:tr>
      <w:tr w:rsidR="005B5532" w:rsidRPr="00FE760F" w14:paraId="13D628B0" w14:textId="77777777" w:rsidTr="007274DE">
        <w:trPr>
          <w:tblHeader/>
          <w:jc w:val="center"/>
        </w:trPr>
        <w:tc>
          <w:tcPr>
            <w:tcW w:w="1819" w:type="dxa"/>
            <w:vAlign w:val="center"/>
          </w:tcPr>
          <w:p w14:paraId="02A483F6" w14:textId="77777777" w:rsidR="005B5532" w:rsidRPr="00FE760F" w:rsidRDefault="005B5532" w:rsidP="007274DE">
            <w:pPr>
              <w:pStyle w:val="TAC"/>
              <w:keepNext w:val="0"/>
              <w:keepLines w:val="0"/>
              <w:rPr>
                <w:lang w:val="en-US"/>
              </w:rPr>
            </w:pPr>
          </w:p>
        </w:tc>
        <w:tc>
          <w:tcPr>
            <w:tcW w:w="1102" w:type="dxa"/>
          </w:tcPr>
          <w:p w14:paraId="7C6728DA"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C972966" w14:textId="77777777" w:rsidR="005B5532" w:rsidRPr="00FE760F" w:rsidRDefault="005B5532" w:rsidP="007274DE">
            <w:pPr>
              <w:pStyle w:val="TAC"/>
              <w:keepNext w:val="0"/>
              <w:keepLines w:val="0"/>
              <w:rPr>
                <w:lang w:val="en-US"/>
              </w:rPr>
            </w:pPr>
          </w:p>
        </w:tc>
        <w:tc>
          <w:tcPr>
            <w:tcW w:w="2975" w:type="dxa"/>
            <w:gridSpan w:val="7"/>
            <w:vAlign w:val="center"/>
          </w:tcPr>
          <w:p w14:paraId="6E1BFA1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256C5A9" w14:textId="77777777" w:rsidR="005B5532" w:rsidRPr="00FE760F" w:rsidRDefault="005B5532" w:rsidP="007274DE">
            <w:pPr>
              <w:pStyle w:val="TAC"/>
              <w:keepNext w:val="0"/>
              <w:keepLines w:val="0"/>
              <w:rPr>
                <w:bCs/>
                <w:szCs w:val="18"/>
                <w:lang w:val="en-US"/>
              </w:rPr>
            </w:pPr>
          </w:p>
        </w:tc>
        <w:tc>
          <w:tcPr>
            <w:tcW w:w="717" w:type="dxa"/>
            <w:vAlign w:val="center"/>
          </w:tcPr>
          <w:p w14:paraId="15E9B4F2" w14:textId="77777777" w:rsidR="005B5532" w:rsidRPr="00FE760F" w:rsidRDefault="005B5532" w:rsidP="007274DE">
            <w:pPr>
              <w:pStyle w:val="TAC"/>
              <w:keepNext w:val="0"/>
              <w:keepLines w:val="0"/>
              <w:rPr>
                <w:bCs/>
                <w:szCs w:val="18"/>
                <w:lang w:val="en-US"/>
              </w:rPr>
            </w:pPr>
          </w:p>
        </w:tc>
        <w:tc>
          <w:tcPr>
            <w:tcW w:w="712" w:type="dxa"/>
            <w:vAlign w:val="center"/>
          </w:tcPr>
          <w:p w14:paraId="41CF6581" w14:textId="77777777" w:rsidR="005B5532" w:rsidRPr="00FE760F" w:rsidRDefault="005B5532" w:rsidP="007274DE">
            <w:pPr>
              <w:pStyle w:val="TAC"/>
              <w:keepNext w:val="0"/>
              <w:keepLines w:val="0"/>
              <w:rPr>
                <w:bCs/>
                <w:szCs w:val="18"/>
                <w:lang w:val="en-US"/>
              </w:rPr>
            </w:pPr>
          </w:p>
        </w:tc>
        <w:tc>
          <w:tcPr>
            <w:tcW w:w="709" w:type="dxa"/>
            <w:vAlign w:val="center"/>
          </w:tcPr>
          <w:p w14:paraId="4C75EB8A" w14:textId="77777777" w:rsidR="005B5532" w:rsidRPr="00FE760F" w:rsidRDefault="005B5532" w:rsidP="007274DE">
            <w:pPr>
              <w:pStyle w:val="TAC"/>
              <w:keepNext w:val="0"/>
              <w:keepLines w:val="0"/>
              <w:rPr>
                <w:bCs/>
                <w:szCs w:val="18"/>
                <w:lang w:val="en-US"/>
              </w:rPr>
            </w:pPr>
          </w:p>
        </w:tc>
        <w:tc>
          <w:tcPr>
            <w:tcW w:w="709" w:type="dxa"/>
            <w:vAlign w:val="center"/>
          </w:tcPr>
          <w:p w14:paraId="62D9F9A1" w14:textId="77777777" w:rsidR="005B5532" w:rsidRPr="00FE760F" w:rsidRDefault="005B5532" w:rsidP="007274DE">
            <w:pPr>
              <w:pStyle w:val="TAC"/>
              <w:keepNext w:val="0"/>
              <w:keepLines w:val="0"/>
              <w:rPr>
                <w:bCs/>
                <w:szCs w:val="18"/>
                <w:lang w:val="en-US"/>
              </w:rPr>
            </w:pPr>
          </w:p>
        </w:tc>
        <w:tc>
          <w:tcPr>
            <w:tcW w:w="710" w:type="dxa"/>
            <w:vAlign w:val="center"/>
          </w:tcPr>
          <w:p w14:paraId="5F4A6FED" w14:textId="77777777" w:rsidR="005B5532" w:rsidRPr="00FE760F" w:rsidRDefault="005B5532" w:rsidP="007274DE">
            <w:pPr>
              <w:pStyle w:val="TAC"/>
              <w:keepNext w:val="0"/>
              <w:keepLines w:val="0"/>
              <w:rPr>
                <w:bCs/>
                <w:szCs w:val="18"/>
                <w:lang w:val="en-US"/>
              </w:rPr>
            </w:pPr>
          </w:p>
        </w:tc>
        <w:tc>
          <w:tcPr>
            <w:tcW w:w="709" w:type="dxa"/>
          </w:tcPr>
          <w:p w14:paraId="45B4BA27" w14:textId="77777777" w:rsidR="005B5532" w:rsidRPr="00FE760F" w:rsidRDefault="005B5532" w:rsidP="007274DE">
            <w:pPr>
              <w:pStyle w:val="TAC"/>
              <w:keepNext w:val="0"/>
              <w:keepLines w:val="0"/>
              <w:rPr>
                <w:lang w:val="en-US"/>
              </w:rPr>
            </w:pPr>
          </w:p>
        </w:tc>
        <w:tc>
          <w:tcPr>
            <w:tcW w:w="709" w:type="dxa"/>
          </w:tcPr>
          <w:p w14:paraId="415648F4" w14:textId="77777777" w:rsidR="005B5532" w:rsidRPr="00FE760F" w:rsidRDefault="005B5532" w:rsidP="007274DE">
            <w:pPr>
              <w:pStyle w:val="TAC"/>
              <w:keepNext w:val="0"/>
              <w:keepLines w:val="0"/>
              <w:rPr>
                <w:lang w:val="en-US"/>
              </w:rPr>
            </w:pPr>
          </w:p>
        </w:tc>
        <w:tc>
          <w:tcPr>
            <w:tcW w:w="706" w:type="dxa"/>
          </w:tcPr>
          <w:p w14:paraId="263989DD" w14:textId="77777777" w:rsidR="005B5532" w:rsidRPr="00FE760F" w:rsidRDefault="005B5532" w:rsidP="007274DE">
            <w:pPr>
              <w:pStyle w:val="TAC"/>
              <w:keepNext w:val="0"/>
              <w:keepLines w:val="0"/>
              <w:rPr>
                <w:lang w:val="en-US"/>
              </w:rPr>
            </w:pPr>
          </w:p>
        </w:tc>
        <w:tc>
          <w:tcPr>
            <w:tcW w:w="1131" w:type="dxa"/>
            <w:vAlign w:val="center"/>
          </w:tcPr>
          <w:p w14:paraId="086AB93B" w14:textId="77777777" w:rsidR="005B5532" w:rsidRPr="00FE760F" w:rsidRDefault="005B5532" w:rsidP="007274DE">
            <w:pPr>
              <w:pStyle w:val="TAC"/>
              <w:keepNext w:val="0"/>
              <w:keepLines w:val="0"/>
              <w:rPr>
                <w:bCs/>
                <w:szCs w:val="18"/>
                <w:lang w:val="en-US"/>
              </w:rPr>
            </w:pPr>
          </w:p>
        </w:tc>
        <w:tc>
          <w:tcPr>
            <w:tcW w:w="709" w:type="dxa"/>
            <w:vAlign w:val="center"/>
          </w:tcPr>
          <w:p w14:paraId="0150CD07" w14:textId="77777777" w:rsidR="005B5532" w:rsidRPr="00FE760F" w:rsidRDefault="005B5532" w:rsidP="007274DE">
            <w:pPr>
              <w:pStyle w:val="TAC"/>
              <w:keepNext w:val="0"/>
              <w:keepLines w:val="0"/>
              <w:rPr>
                <w:lang w:val="en-US"/>
              </w:rPr>
            </w:pPr>
          </w:p>
        </w:tc>
      </w:tr>
      <w:tr w:rsidR="005B5532" w:rsidRPr="00FE760F" w14:paraId="50306655" w14:textId="77777777" w:rsidTr="007274DE">
        <w:trPr>
          <w:tblHeader/>
          <w:jc w:val="center"/>
        </w:trPr>
        <w:tc>
          <w:tcPr>
            <w:tcW w:w="1819" w:type="dxa"/>
            <w:shd w:val="clear" w:color="auto" w:fill="auto"/>
            <w:vAlign w:val="center"/>
          </w:tcPr>
          <w:p w14:paraId="19E3A2AF" w14:textId="77777777" w:rsidR="005B5532" w:rsidRPr="00FE760F" w:rsidRDefault="005B5532" w:rsidP="007274DE">
            <w:pPr>
              <w:pStyle w:val="TAC"/>
              <w:keepNext w:val="0"/>
              <w:keepLines w:val="0"/>
              <w:rPr>
                <w:rFonts w:cs="Arial"/>
                <w:lang w:eastAsia="ja-JP"/>
              </w:rPr>
            </w:pPr>
          </w:p>
        </w:tc>
        <w:tc>
          <w:tcPr>
            <w:tcW w:w="1102" w:type="dxa"/>
            <w:vAlign w:val="center"/>
          </w:tcPr>
          <w:p w14:paraId="4CE4E22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3C430A6" w14:textId="77777777" w:rsidR="005B5532" w:rsidRPr="00FE760F" w:rsidRDefault="005B5532" w:rsidP="007274DE">
            <w:pPr>
              <w:pStyle w:val="TAC"/>
              <w:keepNext w:val="0"/>
              <w:keepLines w:val="0"/>
            </w:pPr>
          </w:p>
        </w:tc>
        <w:tc>
          <w:tcPr>
            <w:tcW w:w="2970" w:type="dxa"/>
            <w:gridSpan w:val="5"/>
            <w:shd w:val="clear" w:color="auto" w:fill="auto"/>
            <w:vAlign w:val="center"/>
          </w:tcPr>
          <w:p w14:paraId="188AF685" w14:textId="77777777" w:rsidR="005B5532" w:rsidRPr="00FE760F" w:rsidRDefault="005B5532" w:rsidP="007274DE">
            <w:pPr>
              <w:pStyle w:val="TAC"/>
              <w:keepNext w:val="0"/>
              <w:keepLines w:val="0"/>
            </w:pPr>
          </w:p>
        </w:tc>
        <w:tc>
          <w:tcPr>
            <w:tcW w:w="712" w:type="dxa"/>
            <w:gridSpan w:val="3"/>
          </w:tcPr>
          <w:p w14:paraId="26201838"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384DF642" w14:textId="77777777" w:rsidR="005B5532" w:rsidRPr="00FE760F" w:rsidRDefault="005B5532" w:rsidP="007274DE">
            <w:pPr>
              <w:pStyle w:val="TAC"/>
              <w:keepNext w:val="0"/>
              <w:keepLines w:val="0"/>
              <w:rPr>
                <w:rFonts w:cs="Arial"/>
                <w:szCs w:val="18"/>
                <w:lang w:val="en-US" w:eastAsia="ko-KR"/>
              </w:rPr>
            </w:pPr>
          </w:p>
        </w:tc>
        <w:tc>
          <w:tcPr>
            <w:tcW w:w="717" w:type="dxa"/>
          </w:tcPr>
          <w:p w14:paraId="21ED1A9E" w14:textId="77777777" w:rsidR="005B5532" w:rsidRPr="00FE760F" w:rsidRDefault="005B5532" w:rsidP="007274DE">
            <w:pPr>
              <w:pStyle w:val="TAC"/>
              <w:keepNext w:val="0"/>
              <w:keepLines w:val="0"/>
              <w:rPr>
                <w:rFonts w:cs="Arial"/>
                <w:szCs w:val="18"/>
                <w:lang w:val="en-US" w:eastAsia="ko-KR"/>
              </w:rPr>
            </w:pPr>
          </w:p>
        </w:tc>
        <w:tc>
          <w:tcPr>
            <w:tcW w:w="712" w:type="dxa"/>
          </w:tcPr>
          <w:p w14:paraId="2022F4AB" w14:textId="77777777" w:rsidR="005B5532" w:rsidRPr="00FE760F" w:rsidRDefault="005B5532" w:rsidP="007274DE">
            <w:pPr>
              <w:pStyle w:val="TAC"/>
              <w:keepNext w:val="0"/>
              <w:keepLines w:val="0"/>
              <w:rPr>
                <w:rFonts w:cs="Arial"/>
                <w:szCs w:val="18"/>
                <w:lang w:val="en-US" w:eastAsia="ko-KR"/>
              </w:rPr>
            </w:pPr>
          </w:p>
        </w:tc>
        <w:tc>
          <w:tcPr>
            <w:tcW w:w="709" w:type="dxa"/>
          </w:tcPr>
          <w:p w14:paraId="781112B8" w14:textId="77777777" w:rsidR="005B5532" w:rsidRPr="00FE760F" w:rsidRDefault="005B5532" w:rsidP="007274DE">
            <w:pPr>
              <w:pStyle w:val="TAC"/>
              <w:keepNext w:val="0"/>
              <w:keepLines w:val="0"/>
              <w:rPr>
                <w:rFonts w:cs="Arial"/>
                <w:szCs w:val="18"/>
                <w:lang w:val="en-US" w:eastAsia="ko-KR"/>
              </w:rPr>
            </w:pPr>
          </w:p>
        </w:tc>
        <w:tc>
          <w:tcPr>
            <w:tcW w:w="709" w:type="dxa"/>
          </w:tcPr>
          <w:p w14:paraId="42080B70" w14:textId="77777777" w:rsidR="005B5532" w:rsidRPr="00FE760F" w:rsidRDefault="005B5532" w:rsidP="007274DE">
            <w:pPr>
              <w:pStyle w:val="TAC"/>
              <w:keepNext w:val="0"/>
              <w:keepLines w:val="0"/>
              <w:rPr>
                <w:rFonts w:cs="Arial"/>
                <w:szCs w:val="18"/>
                <w:lang w:val="en-US" w:eastAsia="ko-KR"/>
              </w:rPr>
            </w:pPr>
          </w:p>
        </w:tc>
        <w:tc>
          <w:tcPr>
            <w:tcW w:w="710" w:type="dxa"/>
          </w:tcPr>
          <w:p w14:paraId="49ABA56C" w14:textId="77777777" w:rsidR="005B5532" w:rsidRPr="00FE760F" w:rsidRDefault="005B5532" w:rsidP="007274DE">
            <w:pPr>
              <w:pStyle w:val="TAC"/>
              <w:keepNext w:val="0"/>
              <w:keepLines w:val="0"/>
              <w:rPr>
                <w:rFonts w:cs="Arial"/>
                <w:szCs w:val="18"/>
                <w:lang w:val="en-US" w:eastAsia="ko-KR"/>
              </w:rPr>
            </w:pPr>
          </w:p>
        </w:tc>
        <w:tc>
          <w:tcPr>
            <w:tcW w:w="709" w:type="dxa"/>
          </w:tcPr>
          <w:p w14:paraId="58F602FD" w14:textId="77777777" w:rsidR="005B5532" w:rsidRPr="00FE760F" w:rsidRDefault="005B5532" w:rsidP="007274DE">
            <w:pPr>
              <w:pStyle w:val="TAC"/>
              <w:keepNext w:val="0"/>
              <w:keepLines w:val="0"/>
              <w:rPr>
                <w:rFonts w:cs="Arial"/>
                <w:szCs w:val="18"/>
                <w:lang w:val="en-US" w:eastAsia="ko-KR"/>
              </w:rPr>
            </w:pPr>
          </w:p>
        </w:tc>
        <w:tc>
          <w:tcPr>
            <w:tcW w:w="709" w:type="dxa"/>
          </w:tcPr>
          <w:p w14:paraId="70DD8D2F" w14:textId="77777777" w:rsidR="005B5532" w:rsidRPr="00FE760F" w:rsidRDefault="005B5532" w:rsidP="007274DE">
            <w:pPr>
              <w:pStyle w:val="TAC"/>
              <w:keepNext w:val="0"/>
              <w:keepLines w:val="0"/>
              <w:rPr>
                <w:rFonts w:cs="Arial"/>
                <w:szCs w:val="18"/>
                <w:lang w:val="en-US" w:eastAsia="ko-KR"/>
              </w:rPr>
            </w:pPr>
          </w:p>
        </w:tc>
        <w:tc>
          <w:tcPr>
            <w:tcW w:w="706" w:type="dxa"/>
          </w:tcPr>
          <w:p w14:paraId="7E7E25C7"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487C3E1A"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61673A31" w14:textId="77777777" w:rsidR="005B5532" w:rsidRPr="00FE760F" w:rsidRDefault="005B5532" w:rsidP="007274DE">
            <w:pPr>
              <w:pStyle w:val="TAC"/>
              <w:keepNext w:val="0"/>
              <w:keepLines w:val="0"/>
              <w:rPr>
                <w:rFonts w:cs="Arial"/>
                <w:szCs w:val="18"/>
                <w:lang w:val="en-US" w:eastAsia="ko-KR"/>
              </w:rPr>
            </w:pPr>
          </w:p>
        </w:tc>
      </w:tr>
      <w:tr w:rsidR="005B5532" w:rsidRPr="00FE760F" w14:paraId="5099568C" w14:textId="77777777" w:rsidTr="007274DE">
        <w:trPr>
          <w:tblHeader/>
          <w:jc w:val="center"/>
        </w:trPr>
        <w:tc>
          <w:tcPr>
            <w:tcW w:w="1819" w:type="dxa"/>
            <w:shd w:val="clear" w:color="auto" w:fill="auto"/>
            <w:vAlign w:val="center"/>
          </w:tcPr>
          <w:p w14:paraId="6BD2A05F" w14:textId="77777777" w:rsidR="005B5532" w:rsidRPr="00FE760F" w:rsidRDefault="005B5532" w:rsidP="007274DE">
            <w:pPr>
              <w:pStyle w:val="TAC"/>
              <w:keepNext w:val="0"/>
              <w:keepLines w:val="0"/>
            </w:pPr>
          </w:p>
        </w:tc>
        <w:tc>
          <w:tcPr>
            <w:tcW w:w="1102" w:type="dxa"/>
            <w:vAlign w:val="center"/>
          </w:tcPr>
          <w:p w14:paraId="0A5F400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327BBB0" w14:textId="77777777" w:rsidR="005B5532" w:rsidRPr="00FE760F" w:rsidRDefault="005B5532" w:rsidP="007274DE">
            <w:pPr>
              <w:pStyle w:val="TAC"/>
              <w:keepNext w:val="0"/>
              <w:keepLines w:val="0"/>
            </w:pPr>
          </w:p>
        </w:tc>
        <w:tc>
          <w:tcPr>
            <w:tcW w:w="1569" w:type="dxa"/>
            <w:gridSpan w:val="2"/>
            <w:shd w:val="clear" w:color="auto" w:fill="auto"/>
            <w:vAlign w:val="center"/>
          </w:tcPr>
          <w:p w14:paraId="2658076F" w14:textId="77777777" w:rsidR="005B5532" w:rsidRPr="00FE760F" w:rsidRDefault="005B5532" w:rsidP="007274DE">
            <w:pPr>
              <w:pStyle w:val="TAC"/>
              <w:keepNext w:val="0"/>
              <w:keepLines w:val="0"/>
            </w:pPr>
          </w:p>
        </w:tc>
        <w:tc>
          <w:tcPr>
            <w:tcW w:w="694" w:type="dxa"/>
            <w:gridSpan w:val="2"/>
            <w:shd w:val="clear" w:color="auto" w:fill="auto"/>
            <w:vAlign w:val="center"/>
          </w:tcPr>
          <w:p w14:paraId="1A220585" w14:textId="77777777" w:rsidR="005B5532" w:rsidRPr="00FE760F" w:rsidRDefault="005B5532" w:rsidP="007274DE">
            <w:pPr>
              <w:pStyle w:val="TAC"/>
              <w:keepNext w:val="0"/>
              <w:keepLines w:val="0"/>
            </w:pPr>
          </w:p>
        </w:tc>
        <w:tc>
          <w:tcPr>
            <w:tcW w:w="712" w:type="dxa"/>
            <w:gridSpan w:val="3"/>
          </w:tcPr>
          <w:p w14:paraId="263A81C8"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D918D8E" w14:textId="77777777" w:rsidR="005B5532" w:rsidRPr="00FE760F" w:rsidRDefault="005B5532" w:rsidP="007274DE">
            <w:pPr>
              <w:pStyle w:val="TAC"/>
              <w:keepNext w:val="0"/>
              <w:keepLines w:val="0"/>
              <w:rPr>
                <w:rFonts w:cs="Arial"/>
                <w:szCs w:val="18"/>
                <w:lang w:val="en-US" w:eastAsia="ko-KR"/>
              </w:rPr>
            </w:pPr>
          </w:p>
        </w:tc>
        <w:tc>
          <w:tcPr>
            <w:tcW w:w="717" w:type="dxa"/>
          </w:tcPr>
          <w:p w14:paraId="43F04765" w14:textId="77777777" w:rsidR="005B5532" w:rsidRPr="00FE760F" w:rsidRDefault="005B5532" w:rsidP="007274DE">
            <w:pPr>
              <w:pStyle w:val="TAC"/>
              <w:keepNext w:val="0"/>
              <w:keepLines w:val="0"/>
              <w:rPr>
                <w:rFonts w:cs="Arial"/>
                <w:szCs w:val="18"/>
                <w:lang w:val="en-US" w:eastAsia="ko-KR"/>
              </w:rPr>
            </w:pPr>
          </w:p>
        </w:tc>
        <w:tc>
          <w:tcPr>
            <w:tcW w:w="712" w:type="dxa"/>
          </w:tcPr>
          <w:p w14:paraId="73EFBA1E" w14:textId="77777777" w:rsidR="005B5532" w:rsidRPr="00FE760F" w:rsidRDefault="005B5532" w:rsidP="007274DE">
            <w:pPr>
              <w:pStyle w:val="TAC"/>
              <w:keepNext w:val="0"/>
              <w:keepLines w:val="0"/>
              <w:rPr>
                <w:rFonts w:cs="Arial"/>
                <w:szCs w:val="18"/>
                <w:lang w:val="en-US" w:eastAsia="ko-KR"/>
              </w:rPr>
            </w:pPr>
          </w:p>
        </w:tc>
        <w:tc>
          <w:tcPr>
            <w:tcW w:w="709" w:type="dxa"/>
          </w:tcPr>
          <w:p w14:paraId="4EC3F53A" w14:textId="77777777" w:rsidR="005B5532" w:rsidRPr="00FE760F" w:rsidRDefault="005B5532" w:rsidP="007274DE">
            <w:pPr>
              <w:pStyle w:val="TAC"/>
              <w:keepNext w:val="0"/>
              <w:keepLines w:val="0"/>
              <w:rPr>
                <w:rFonts w:cs="Arial"/>
                <w:szCs w:val="18"/>
                <w:lang w:val="en-US" w:eastAsia="ko-KR"/>
              </w:rPr>
            </w:pPr>
          </w:p>
        </w:tc>
        <w:tc>
          <w:tcPr>
            <w:tcW w:w="709" w:type="dxa"/>
          </w:tcPr>
          <w:p w14:paraId="4EA3944D" w14:textId="77777777" w:rsidR="005B5532" w:rsidRPr="00FE760F" w:rsidRDefault="005B5532" w:rsidP="007274DE">
            <w:pPr>
              <w:pStyle w:val="TAC"/>
              <w:keepNext w:val="0"/>
              <w:keepLines w:val="0"/>
              <w:rPr>
                <w:rFonts w:cs="Arial"/>
                <w:szCs w:val="18"/>
                <w:lang w:val="en-US" w:eastAsia="ko-KR"/>
              </w:rPr>
            </w:pPr>
          </w:p>
        </w:tc>
        <w:tc>
          <w:tcPr>
            <w:tcW w:w="710" w:type="dxa"/>
          </w:tcPr>
          <w:p w14:paraId="747D2CD4" w14:textId="77777777" w:rsidR="005B5532" w:rsidRPr="00FE760F" w:rsidRDefault="005B5532" w:rsidP="007274DE">
            <w:pPr>
              <w:pStyle w:val="TAC"/>
              <w:keepNext w:val="0"/>
              <w:keepLines w:val="0"/>
              <w:rPr>
                <w:rFonts w:cs="Arial"/>
                <w:szCs w:val="18"/>
                <w:lang w:val="en-US" w:eastAsia="ko-KR"/>
              </w:rPr>
            </w:pPr>
          </w:p>
        </w:tc>
        <w:tc>
          <w:tcPr>
            <w:tcW w:w="709" w:type="dxa"/>
          </w:tcPr>
          <w:p w14:paraId="012DBF93" w14:textId="77777777" w:rsidR="005B5532" w:rsidRPr="00FE760F" w:rsidRDefault="005B5532" w:rsidP="007274DE">
            <w:pPr>
              <w:pStyle w:val="TAC"/>
              <w:keepNext w:val="0"/>
              <w:keepLines w:val="0"/>
              <w:rPr>
                <w:rFonts w:cs="Arial"/>
                <w:szCs w:val="18"/>
                <w:lang w:val="en-US" w:eastAsia="ko-KR"/>
              </w:rPr>
            </w:pPr>
          </w:p>
        </w:tc>
        <w:tc>
          <w:tcPr>
            <w:tcW w:w="709" w:type="dxa"/>
          </w:tcPr>
          <w:p w14:paraId="531B15EF" w14:textId="77777777" w:rsidR="005B5532" w:rsidRPr="00FE760F" w:rsidRDefault="005B5532" w:rsidP="007274DE">
            <w:pPr>
              <w:pStyle w:val="TAC"/>
              <w:keepNext w:val="0"/>
              <w:keepLines w:val="0"/>
              <w:rPr>
                <w:rFonts w:cs="Arial"/>
                <w:szCs w:val="18"/>
                <w:lang w:val="en-US" w:eastAsia="ko-KR"/>
              </w:rPr>
            </w:pPr>
          </w:p>
        </w:tc>
        <w:tc>
          <w:tcPr>
            <w:tcW w:w="706" w:type="dxa"/>
          </w:tcPr>
          <w:p w14:paraId="5125601E"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21E55297" w14:textId="77777777" w:rsidR="005B5532" w:rsidRPr="00FE760F" w:rsidRDefault="005B5532" w:rsidP="007274DE">
            <w:pPr>
              <w:pStyle w:val="TAC"/>
              <w:keepNext w:val="0"/>
              <w:keepLines w:val="0"/>
              <w:rPr>
                <w:lang w:val="en-US"/>
              </w:rPr>
            </w:pPr>
          </w:p>
        </w:tc>
        <w:tc>
          <w:tcPr>
            <w:tcW w:w="709" w:type="dxa"/>
            <w:vAlign w:val="center"/>
          </w:tcPr>
          <w:p w14:paraId="759E2FB6" w14:textId="77777777" w:rsidR="005B5532" w:rsidRPr="00FE760F" w:rsidRDefault="005B5532" w:rsidP="007274DE">
            <w:pPr>
              <w:pStyle w:val="TAC"/>
              <w:keepNext w:val="0"/>
              <w:keepLines w:val="0"/>
              <w:rPr>
                <w:rFonts w:cs="Arial"/>
                <w:szCs w:val="18"/>
                <w:lang w:val="en-US" w:eastAsia="ko-KR"/>
              </w:rPr>
            </w:pPr>
          </w:p>
        </w:tc>
      </w:tr>
      <w:tr w:rsidR="005B5532" w:rsidRPr="00FE760F" w14:paraId="5D7AFEA0" w14:textId="77777777" w:rsidTr="007274DE">
        <w:trPr>
          <w:tblHeader/>
          <w:jc w:val="center"/>
        </w:trPr>
        <w:tc>
          <w:tcPr>
            <w:tcW w:w="1819" w:type="dxa"/>
            <w:shd w:val="clear" w:color="auto" w:fill="auto"/>
            <w:vAlign w:val="center"/>
          </w:tcPr>
          <w:p w14:paraId="259A1566" w14:textId="77777777" w:rsidR="005B5532" w:rsidRPr="00FE760F" w:rsidRDefault="005B5532" w:rsidP="007274DE">
            <w:pPr>
              <w:pStyle w:val="TAC"/>
              <w:keepNext w:val="0"/>
              <w:keepLines w:val="0"/>
            </w:pPr>
          </w:p>
        </w:tc>
        <w:tc>
          <w:tcPr>
            <w:tcW w:w="1102" w:type="dxa"/>
            <w:vAlign w:val="center"/>
          </w:tcPr>
          <w:p w14:paraId="2333AA0C"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00F467C" w14:textId="77777777" w:rsidR="005B5532" w:rsidRPr="00FE760F" w:rsidRDefault="005B5532" w:rsidP="007274DE">
            <w:pPr>
              <w:pStyle w:val="TAC"/>
              <w:keepNext w:val="0"/>
              <w:keepLines w:val="0"/>
            </w:pPr>
          </w:p>
        </w:tc>
        <w:tc>
          <w:tcPr>
            <w:tcW w:w="2263" w:type="dxa"/>
            <w:gridSpan w:val="4"/>
            <w:shd w:val="clear" w:color="auto" w:fill="auto"/>
            <w:vAlign w:val="center"/>
          </w:tcPr>
          <w:p w14:paraId="350FB866" w14:textId="77777777" w:rsidR="005B5532" w:rsidRPr="00FE760F" w:rsidRDefault="005B5532" w:rsidP="007274DE">
            <w:pPr>
              <w:pStyle w:val="TAC"/>
              <w:keepNext w:val="0"/>
              <w:keepLines w:val="0"/>
            </w:pPr>
          </w:p>
        </w:tc>
        <w:tc>
          <w:tcPr>
            <w:tcW w:w="712" w:type="dxa"/>
            <w:gridSpan w:val="3"/>
          </w:tcPr>
          <w:p w14:paraId="3721E11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9C6215A" w14:textId="77777777" w:rsidR="005B5532" w:rsidRPr="00FE760F" w:rsidRDefault="005B5532" w:rsidP="007274DE">
            <w:pPr>
              <w:pStyle w:val="TAC"/>
              <w:keepNext w:val="0"/>
              <w:keepLines w:val="0"/>
              <w:rPr>
                <w:rFonts w:cs="Arial"/>
                <w:szCs w:val="18"/>
                <w:lang w:val="en-US" w:eastAsia="ko-KR"/>
              </w:rPr>
            </w:pPr>
          </w:p>
        </w:tc>
        <w:tc>
          <w:tcPr>
            <w:tcW w:w="717" w:type="dxa"/>
          </w:tcPr>
          <w:p w14:paraId="30FA514A" w14:textId="77777777" w:rsidR="005B5532" w:rsidRPr="00FE760F" w:rsidRDefault="005B5532" w:rsidP="007274DE">
            <w:pPr>
              <w:pStyle w:val="TAC"/>
              <w:keepNext w:val="0"/>
              <w:keepLines w:val="0"/>
              <w:rPr>
                <w:rFonts w:cs="Arial"/>
                <w:szCs w:val="18"/>
                <w:lang w:val="en-US" w:eastAsia="ko-KR"/>
              </w:rPr>
            </w:pPr>
          </w:p>
        </w:tc>
        <w:tc>
          <w:tcPr>
            <w:tcW w:w="712" w:type="dxa"/>
          </w:tcPr>
          <w:p w14:paraId="0E0D4453" w14:textId="77777777" w:rsidR="005B5532" w:rsidRPr="00FE760F" w:rsidRDefault="005B5532" w:rsidP="007274DE">
            <w:pPr>
              <w:pStyle w:val="TAC"/>
              <w:keepNext w:val="0"/>
              <w:keepLines w:val="0"/>
              <w:rPr>
                <w:rFonts w:cs="Arial"/>
                <w:szCs w:val="18"/>
                <w:lang w:val="en-US" w:eastAsia="ko-KR"/>
              </w:rPr>
            </w:pPr>
          </w:p>
        </w:tc>
        <w:tc>
          <w:tcPr>
            <w:tcW w:w="709" w:type="dxa"/>
          </w:tcPr>
          <w:p w14:paraId="2E02DFB9" w14:textId="77777777" w:rsidR="005B5532" w:rsidRPr="00FE760F" w:rsidRDefault="005B5532" w:rsidP="007274DE">
            <w:pPr>
              <w:pStyle w:val="TAC"/>
              <w:keepNext w:val="0"/>
              <w:keepLines w:val="0"/>
              <w:rPr>
                <w:rFonts w:cs="Arial"/>
                <w:szCs w:val="18"/>
                <w:lang w:val="en-US" w:eastAsia="ko-KR"/>
              </w:rPr>
            </w:pPr>
          </w:p>
        </w:tc>
        <w:tc>
          <w:tcPr>
            <w:tcW w:w="709" w:type="dxa"/>
          </w:tcPr>
          <w:p w14:paraId="3F4D7F31" w14:textId="77777777" w:rsidR="005B5532" w:rsidRPr="00FE760F" w:rsidRDefault="005B5532" w:rsidP="007274DE">
            <w:pPr>
              <w:pStyle w:val="TAC"/>
              <w:keepNext w:val="0"/>
              <w:keepLines w:val="0"/>
              <w:rPr>
                <w:rFonts w:cs="Arial"/>
                <w:szCs w:val="18"/>
                <w:lang w:val="en-US" w:eastAsia="ko-KR"/>
              </w:rPr>
            </w:pPr>
          </w:p>
        </w:tc>
        <w:tc>
          <w:tcPr>
            <w:tcW w:w="710" w:type="dxa"/>
          </w:tcPr>
          <w:p w14:paraId="1B15637A" w14:textId="77777777" w:rsidR="005B5532" w:rsidRPr="00FE760F" w:rsidRDefault="005B5532" w:rsidP="007274DE">
            <w:pPr>
              <w:pStyle w:val="TAC"/>
              <w:keepNext w:val="0"/>
              <w:keepLines w:val="0"/>
              <w:rPr>
                <w:rFonts w:cs="Arial"/>
                <w:szCs w:val="18"/>
                <w:lang w:val="en-US" w:eastAsia="ko-KR"/>
              </w:rPr>
            </w:pPr>
          </w:p>
        </w:tc>
        <w:tc>
          <w:tcPr>
            <w:tcW w:w="709" w:type="dxa"/>
          </w:tcPr>
          <w:p w14:paraId="1E960FA5" w14:textId="77777777" w:rsidR="005B5532" w:rsidRPr="00FE760F" w:rsidRDefault="005B5532" w:rsidP="007274DE">
            <w:pPr>
              <w:pStyle w:val="TAC"/>
              <w:keepNext w:val="0"/>
              <w:keepLines w:val="0"/>
              <w:rPr>
                <w:rFonts w:cs="Arial"/>
                <w:szCs w:val="18"/>
                <w:lang w:val="en-US" w:eastAsia="ko-KR"/>
              </w:rPr>
            </w:pPr>
          </w:p>
        </w:tc>
        <w:tc>
          <w:tcPr>
            <w:tcW w:w="709" w:type="dxa"/>
          </w:tcPr>
          <w:p w14:paraId="7DE2FBFD" w14:textId="77777777" w:rsidR="005B5532" w:rsidRPr="00FE760F" w:rsidRDefault="005B5532" w:rsidP="007274DE">
            <w:pPr>
              <w:pStyle w:val="TAC"/>
              <w:keepNext w:val="0"/>
              <w:keepLines w:val="0"/>
              <w:rPr>
                <w:rFonts w:cs="Arial"/>
                <w:szCs w:val="18"/>
                <w:lang w:val="en-US" w:eastAsia="ko-KR"/>
              </w:rPr>
            </w:pPr>
          </w:p>
        </w:tc>
        <w:tc>
          <w:tcPr>
            <w:tcW w:w="706" w:type="dxa"/>
          </w:tcPr>
          <w:p w14:paraId="07EA0AF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8B2F7CD" w14:textId="77777777" w:rsidR="005B5532" w:rsidRPr="00FE760F" w:rsidRDefault="005B5532" w:rsidP="007274DE">
            <w:pPr>
              <w:pStyle w:val="TAC"/>
              <w:keepNext w:val="0"/>
              <w:keepLines w:val="0"/>
              <w:rPr>
                <w:lang w:val="en-US"/>
              </w:rPr>
            </w:pPr>
          </w:p>
        </w:tc>
        <w:tc>
          <w:tcPr>
            <w:tcW w:w="709" w:type="dxa"/>
            <w:vAlign w:val="center"/>
          </w:tcPr>
          <w:p w14:paraId="44D9400D" w14:textId="77777777" w:rsidR="005B5532" w:rsidRPr="00FE760F" w:rsidRDefault="005B5532" w:rsidP="007274DE">
            <w:pPr>
              <w:pStyle w:val="TAC"/>
              <w:keepNext w:val="0"/>
              <w:keepLines w:val="0"/>
              <w:rPr>
                <w:rFonts w:cs="Arial"/>
                <w:szCs w:val="18"/>
                <w:lang w:val="en-US" w:eastAsia="ko-KR"/>
              </w:rPr>
            </w:pPr>
          </w:p>
        </w:tc>
      </w:tr>
      <w:tr w:rsidR="005B5532" w:rsidRPr="00FE760F" w14:paraId="5AC9D830" w14:textId="77777777" w:rsidTr="007274DE">
        <w:trPr>
          <w:tblHeader/>
          <w:jc w:val="center"/>
        </w:trPr>
        <w:tc>
          <w:tcPr>
            <w:tcW w:w="1819" w:type="dxa"/>
            <w:shd w:val="clear" w:color="auto" w:fill="auto"/>
            <w:vAlign w:val="center"/>
          </w:tcPr>
          <w:p w14:paraId="52871A0A" w14:textId="77777777" w:rsidR="005B5532" w:rsidRPr="00FE760F" w:rsidRDefault="005B5532" w:rsidP="007274DE">
            <w:pPr>
              <w:pStyle w:val="TAC"/>
              <w:keepNext w:val="0"/>
              <w:keepLines w:val="0"/>
            </w:pPr>
          </w:p>
        </w:tc>
        <w:tc>
          <w:tcPr>
            <w:tcW w:w="1102" w:type="dxa"/>
            <w:vAlign w:val="center"/>
          </w:tcPr>
          <w:p w14:paraId="23FECA4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0A2B4B4" w14:textId="77777777" w:rsidR="005B5532" w:rsidRPr="00FE760F" w:rsidRDefault="005B5532" w:rsidP="007274DE">
            <w:pPr>
              <w:pStyle w:val="TAC"/>
              <w:keepNext w:val="0"/>
              <w:keepLines w:val="0"/>
            </w:pPr>
          </w:p>
        </w:tc>
        <w:tc>
          <w:tcPr>
            <w:tcW w:w="2975" w:type="dxa"/>
            <w:gridSpan w:val="7"/>
            <w:shd w:val="clear" w:color="auto" w:fill="auto"/>
            <w:vAlign w:val="center"/>
          </w:tcPr>
          <w:p w14:paraId="7CFB05A0"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4513B9B8" w14:textId="77777777" w:rsidR="005B5532" w:rsidRPr="00FE760F" w:rsidRDefault="005B5532" w:rsidP="007274DE">
            <w:pPr>
              <w:pStyle w:val="TAC"/>
              <w:keepNext w:val="0"/>
              <w:keepLines w:val="0"/>
              <w:rPr>
                <w:rFonts w:cs="Arial"/>
                <w:szCs w:val="18"/>
                <w:lang w:val="en-US" w:eastAsia="ko-KR"/>
              </w:rPr>
            </w:pPr>
          </w:p>
        </w:tc>
        <w:tc>
          <w:tcPr>
            <w:tcW w:w="717" w:type="dxa"/>
          </w:tcPr>
          <w:p w14:paraId="20C8B11F" w14:textId="77777777" w:rsidR="005B5532" w:rsidRPr="00FE760F" w:rsidRDefault="005B5532" w:rsidP="007274DE">
            <w:pPr>
              <w:pStyle w:val="TAC"/>
              <w:keepNext w:val="0"/>
              <w:keepLines w:val="0"/>
              <w:rPr>
                <w:rFonts w:cs="Arial"/>
                <w:szCs w:val="18"/>
                <w:lang w:val="en-US" w:eastAsia="ko-KR"/>
              </w:rPr>
            </w:pPr>
          </w:p>
        </w:tc>
        <w:tc>
          <w:tcPr>
            <w:tcW w:w="712" w:type="dxa"/>
          </w:tcPr>
          <w:p w14:paraId="4E3FAD9B" w14:textId="77777777" w:rsidR="005B5532" w:rsidRPr="00FE760F" w:rsidRDefault="005B5532" w:rsidP="007274DE">
            <w:pPr>
              <w:pStyle w:val="TAC"/>
              <w:keepNext w:val="0"/>
              <w:keepLines w:val="0"/>
              <w:rPr>
                <w:rFonts w:cs="Arial"/>
                <w:szCs w:val="18"/>
                <w:lang w:val="en-US" w:eastAsia="ko-KR"/>
              </w:rPr>
            </w:pPr>
          </w:p>
        </w:tc>
        <w:tc>
          <w:tcPr>
            <w:tcW w:w="709" w:type="dxa"/>
          </w:tcPr>
          <w:p w14:paraId="7BF3E7C0" w14:textId="77777777" w:rsidR="005B5532" w:rsidRPr="00FE760F" w:rsidRDefault="005B5532" w:rsidP="007274DE">
            <w:pPr>
              <w:pStyle w:val="TAC"/>
              <w:keepNext w:val="0"/>
              <w:keepLines w:val="0"/>
              <w:rPr>
                <w:rFonts w:cs="Arial"/>
                <w:szCs w:val="18"/>
                <w:lang w:val="en-US" w:eastAsia="ko-KR"/>
              </w:rPr>
            </w:pPr>
          </w:p>
        </w:tc>
        <w:tc>
          <w:tcPr>
            <w:tcW w:w="709" w:type="dxa"/>
          </w:tcPr>
          <w:p w14:paraId="570EA5C9" w14:textId="77777777" w:rsidR="005B5532" w:rsidRPr="00FE760F" w:rsidRDefault="005B5532" w:rsidP="007274DE">
            <w:pPr>
              <w:pStyle w:val="TAC"/>
              <w:keepNext w:val="0"/>
              <w:keepLines w:val="0"/>
              <w:rPr>
                <w:rFonts w:cs="Arial"/>
                <w:szCs w:val="18"/>
                <w:lang w:val="en-US" w:eastAsia="ko-KR"/>
              </w:rPr>
            </w:pPr>
          </w:p>
        </w:tc>
        <w:tc>
          <w:tcPr>
            <w:tcW w:w="710" w:type="dxa"/>
          </w:tcPr>
          <w:p w14:paraId="67FB05BB" w14:textId="77777777" w:rsidR="005B5532" w:rsidRPr="00FE760F" w:rsidRDefault="005B5532" w:rsidP="007274DE">
            <w:pPr>
              <w:pStyle w:val="TAC"/>
              <w:keepNext w:val="0"/>
              <w:keepLines w:val="0"/>
              <w:rPr>
                <w:rFonts w:cs="Arial"/>
                <w:szCs w:val="18"/>
                <w:lang w:val="en-US" w:eastAsia="ko-KR"/>
              </w:rPr>
            </w:pPr>
          </w:p>
        </w:tc>
        <w:tc>
          <w:tcPr>
            <w:tcW w:w="709" w:type="dxa"/>
          </w:tcPr>
          <w:p w14:paraId="2417BE7D" w14:textId="77777777" w:rsidR="005B5532" w:rsidRPr="00FE760F" w:rsidRDefault="005B5532" w:rsidP="007274DE">
            <w:pPr>
              <w:pStyle w:val="TAC"/>
              <w:keepNext w:val="0"/>
              <w:keepLines w:val="0"/>
              <w:rPr>
                <w:rFonts w:cs="Arial"/>
                <w:szCs w:val="18"/>
                <w:lang w:val="en-US" w:eastAsia="ko-KR"/>
              </w:rPr>
            </w:pPr>
          </w:p>
        </w:tc>
        <w:tc>
          <w:tcPr>
            <w:tcW w:w="709" w:type="dxa"/>
          </w:tcPr>
          <w:p w14:paraId="3DF375EF" w14:textId="77777777" w:rsidR="005B5532" w:rsidRPr="00FE760F" w:rsidRDefault="005B5532" w:rsidP="007274DE">
            <w:pPr>
              <w:pStyle w:val="TAC"/>
              <w:keepNext w:val="0"/>
              <w:keepLines w:val="0"/>
              <w:rPr>
                <w:rFonts w:cs="Arial"/>
                <w:szCs w:val="18"/>
                <w:lang w:val="en-US" w:eastAsia="ko-KR"/>
              </w:rPr>
            </w:pPr>
          </w:p>
        </w:tc>
        <w:tc>
          <w:tcPr>
            <w:tcW w:w="706" w:type="dxa"/>
          </w:tcPr>
          <w:p w14:paraId="4000385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637DB492" w14:textId="77777777" w:rsidR="005B5532" w:rsidRPr="00FE760F" w:rsidRDefault="005B5532" w:rsidP="007274DE">
            <w:pPr>
              <w:pStyle w:val="TAC"/>
              <w:keepNext w:val="0"/>
              <w:keepLines w:val="0"/>
              <w:rPr>
                <w:lang w:val="en-US"/>
              </w:rPr>
            </w:pPr>
          </w:p>
        </w:tc>
        <w:tc>
          <w:tcPr>
            <w:tcW w:w="709" w:type="dxa"/>
            <w:vAlign w:val="center"/>
          </w:tcPr>
          <w:p w14:paraId="68853EDF" w14:textId="77777777" w:rsidR="005B5532" w:rsidRPr="00FE760F" w:rsidRDefault="005B5532" w:rsidP="007274DE">
            <w:pPr>
              <w:pStyle w:val="TAC"/>
              <w:keepNext w:val="0"/>
              <w:keepLines w:val="0"/>
              <w:rPr>
                <w:rFonts w:cs="Arial"/>
                <w:szCs w:val="18"/>
                <w:lang w:val="en-US" w:eastAsia="ko-KR"/>
              </w:rPr>
            </w:pPr>
          </w:p>
        </w:tc>
      </w:tr>
      <w:tr w:rsidR="005B5532" w:rsidRPr="00FE760F" w14:paraId="60AE69C8" w14:textId="77777777" w:rsidTr="007274DE">
        <w:trPr>
          <w:tblHeader/>
          <w:jc w:val="center"/>
        </w:trPr>
        <w:tc>
          <w:tcPr>
            <w:tcW w:w="1819" w:type="dxa"/>
            <w:shd w:val="clear" w:color="auto" w:fill="auto"/>
            <w:vAlign w:val="center"/>
          </w:tcPr>
          <w:p w14:paraId="0C7787DA" w14:textId="77777777" w:rsidR="005B5532" w:rsidRPr="00FE760F" w:rsidRDefault="005B5532" w:rsidP="007274DE">
            <w:pPr>
              <w:pStyle w:val="TAC"/>
              <w:keepNext w:val="0"/>
              <w:keepLines w:val="0"/>
            </w:pPr>
          </w:p>
        </w:tc>
        <w:tc>
          <w:tcPr>
            <w:tcW w:w="1102" w:type="dxa"/>
            <w:vAlign w:val="center"/>
          </w:tcPr>
          <w:p w14:paraId="60A3649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75645F3" w14:textId="77777777" w:rsidR="005B5532" w:rsidRPr="00FE760F" w:rsidRDefault="005B5532" w:rsidP="007274DE">
            <w:pPr>
              <w:pStyle w:val="TAC"/>
              <w:keepNext w:val="0"/>
              <w:keepLines w:val="0"/>
            </w:pPr>
          </w:p>
        </w:tc>
        <w:tc>
          <w:tcPr>
            <w:tcW w:w="1569" w:type="dxa"/>
            <w:gridSpan w:val="2"/>
            <w:shd w:val="clear" w:color="auto" w:fill="auto"/>
            <w:vAlign w:val="center"/>
          </w:tcPr>
          <w:p w14:paraId="43C6605B" w14:textId="77777777" w:rsidR="005B5532" w:rsidRPr="00FE760F" w:rsidRDefault="005B5532" w:rsidP="007274DE">
            <w:pPr>
              <w:pStyle w:val="TAC"/>
              <w:keepNext w:val="0"/>
              <w:keepLines w:val="0"/>
            </w:pPr>
          </w:p>
        </w:tc>
        <w:tc>
          <w:tcPr>
            <w:tcW w:w="694" w:type="dxa"/>
            <w:gridSpan w:val="2"/>
            <w:shd w:val="clear" w:color="auto" w:fill="auto"/>
            <w:vAlign w:val="center"/>
          </w:tcPr>
          <w:p w14:paraId="2C6B5E3F" w14:textId="77777777" w:rsidR="005B5532" w:rsidRPr="00FE760F" w:rsidRDefault="005B5532" w:rsidP="007274DE">
            <w:pPr>
              <w:pStyle w:val="TAC"/>
              <w:keepNext w:val="0"/>
              <w:keepLines w:val="0"/>
            </w:pPr>
          </w:p>
        </w:tc>
        <w:tc>
          <w:tcPr>
            <w:tcW w:w="712" w:type="dxa"/>
            <w:gridSpan w:val="3"/>
          </w:tcPr>
          <w:p w14:paraId="2E0B72E6"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843BD7F" w14:textId="77777777" w:rsidR="005B5532" w:rsidRPr="00FE760F" w:rsidRDefault="005B5532" w:rsidP="007274DE">
            <w:pPr>
              <w:pStyle w:val="TAC"/>
              <w:keepNext w:val="0"/>
              <w:keepLines w:val="0"/>
              <w:rPr>
                <w:rFonts w:cs="Arial"/>
                <w:szCs w:val="18"/>
                <w:lang w:val="en-US" w:eastAsia="ko-KR"/>
              </w:rPr>
            </w:pPr>
          </w:p>
        </w:tc>
        <w:tc>
          <w:tcPr>
            <w:tcW w:w="717" w:type="dxa"/>
          </w:tcPr>
          <w:p w14:paraId="29C95FBE" w14:textId="77777777" w:rsidR="005B5532" w:rsidRPr="00FE760F" w:rsidRDefault="005B5532" w:rsidP="007274DE">
            <w:pPr>
              <w:pStyle w:val="TAC"/>
              <w:keepNext w:val="0"/>
              <w:keepLines w:val="0"/>
              <w:rPr>
                <w:rFonts w:cs="Arial"/>
                <w:szCs w:val="18"/>
                <w:lang w:val="en-US" w:eastAsia="ko-KR"/>
              </w:rPr>
            </w:pPr>
          </w:p>
        </w:tc>
        <w:tc>
          <w:tcPr>
            <w:tcW w:w="712" w:type="dxa"/>
          </w:tcPr>
          <w:p w14:paraId="2D6AD51D" w14:textId="77777777" w:rsidR="005B5532" w:rsidRPr="00FE760F" w:rsidRDefault="005B5532" w:rsidP="007274DE">
            <w:pPr>
              <w:pStyle w:val="TAC"/>
              <w:keepNext w:val="0"/>
              <w:keepLines w:val="0"/>
              <w:rPr>
                <w:rFonts w:cs="Arial"/>
                <w:szCs w:val="18"/>
                <w:lang w:val="en-US" w:eastAsia="ko-KR"/>
              </w:rPr>
            </w:pPr>
          </w:p>
        </w:tc>
        <w:tc>
          <w:tcPr>
            <w:tcW w:w="709" w:type="dxa"/>
          </w:tcPr>
          <w:p w14:paraId="767E923F" w14:textId="77777777" w:rsidR="005B5532" w:rsidRPr="00FE760F" w:rsidRDefault="005B5532" w:rsidP="007274DE">
            <w:pPr>
              <w:pStyle w:val="TAC"/>
              <w:keepNext w:val="0"/>
              <w:keepLines w:val="0"/>
              <w:rPr>
                <w:rFonts w:cs="Arial"/>
                <w:szCs w:val="18"/>
                <w:lang w:val="en-US" w:eastAsia="ko-KR"/>
              </w:rPr>
            </w:pPr>
          </w:p>
        </w:tc>
        <w:tc>
          <w:tcPr>
            <w:tcW w:w="709" w:type="dxa"/>
          </w:tcPr>
          <w:p w14:paraId="70BD7D7C" w14:textId="77777777" w:rsidR="005B5532" w:rsidRPr="00FE760F" w:rsidRDefault="005B5532" w:rsidP="007274DE">
            <w:pPr>
              <w:pStyle w:val="TAC"/>
              <w:keepNext w:val="0"/>
              <w:keepLines w:val="0"/>
              <w:rPr>
                <w:rFonts w:cs="Arial"/>
                <w:szCs w:val="18"/>
                <w:lang w:val="en-US" w:eastAsia="ko-KR"/>
              </w:rPr>
            </w:pPr>
          </w:p>
        </w:tc>
        <w:tc>
          <w:tcPr>
            <w:tcW w:w="710" w:type="dxa"/>
          </w:tcPr>
          <w:p w14:paraId="3083EEF7" w14:textId="77777777" w:rsidR="005B5532" w:rsidRPr="00FE760F" w:rsidRDefault="005B5532" w:rsidP="007274DE">
            <w:pPr>
              <w:pStyle w:val="TAC"/>
              <w:keepNext w:val="0"/>
              <w:keepLines w:val="0"/>
              <w:rPr>
                <w:rFonts w:cs="Arial"/>
                <w:szCs w:val="18"/>
                <w:lang w:val="en-US" w:eastAsia="ko-KR"/>
              </w:rPr>
            </w:pPr>
          </w:p>
        </w:tc>
        <w:tc>
          <w:tcPr>
            <w:tcW w:w="709" w:type="dxa"/>
          </w:tcPr>
          <w:p w14:paraId="50734961" w14:textId="77777777" w:rsidR="005B5532" w:rsidRPr="00FE760F" w:rsidRDefault="005B5532" w:rsidP="007274DE">
            <w:pPr>
              <w:pStyle w:val="TAC"/>
              <w:keepNext w:val="0"/>
              <w:keepLines w:val="0"/>
              <w:rPr>
                <w:rFonts w:cs="Arial"/>
                <w:szCs w:val="18"/>
                <w:lang w:val="en-US" w:eastAsia="ko-KR"/>
              </w:rPr>
            </w:pPr>
          </w:p>
        </w:tc>
        <w:tc>
          <w:tcPr>
            <w:tcW w:w="709" w:type="dxa"/>
          </w:tcPr>
          <w:p w14:paraId="71D2EB4C" w14:textId="77777777" w:rsidR="005B5532" w:rsidRPr="00FE760F" w:rsidRDefault="005B5532" w:rsidP="007274DE">
            <w:pPr>
              <w:pStyle w:val="TAC"/>
              <w:keepNext w:val="0"/>
              <w:keepLines w:val="0"/>
              <w:rPr>
                <w:rFonts w:cs="Arial"/>
                <w:szCs w:val="18"/>
                <w:lang w:val="en-US" w:eastAsia="ko-KR"/>
              </w:rPr>
            </w:pPr>
          </w:p>
        </w:tc>
        <w:tc>
          <w:tcPr>
            <w:tcW w:w="706" w:type="dxa"/>
          </w:tcPr>
          <w:p w14:paraId="4399B360"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A8351F2" w14:textId="77777777" w:rsidR="005B5532" w:rsidRPr="00FE760F" w:rsidRDefault="005B5532" w:rsidP="007274DE">
            <w:pPr>
              <w:pStyle w:val="TAC"/>
              <w:keepNext w:val="0"/>
              <w:keepLines w:val="0"/>
              <w:rPr>
                <w:lang w:val="en-US"/>
              </w:rPr>
            </w:pPr>
          </w:p>
        </w:tc>
        <w:tc>
          <w:tcPr>
            <w:tcW w:w="709" w:type="dxa"/>
            <w:vAlign w:val="center"/>
          </w:tcPr>
          <w:p w14:paraId="1AEBBC95" w14:textId="77777777" w:rsidR="005B5532" w:rsidRPr="00FE760F" w:rsidRDefault="005B5532" w:rsidP="007274DE">
            <w:pPr>
              <w:pStyle w:val="TAC"/>
              <w:keepNext w:val="0"/>
              <w:keepLines w:val="0"/>
              <w:rPr>
                <w:rFonts w:cs="Arial"/>
                <w:szCs w:val="18"/>
                <w:lang w:val="en-US" w:eastAsia="ko-KR"/>
              </w:rPr>
            </w:pPr>
          </w:p>
        </w:tc>
      </w:tr>
      <w:tr w:rsidR="005B5532" w:rsidRPr="00FE760F" w14:paraId="01F3D996" w14:textId="77777777" w:rsidTr="007274DE">
        <w:trPr>
          <w:tblHeader/>
          <w:jc w:val="center"/>
        </w:trPr>
        <w:tc>
          <w:tcPr>
            <w:tcW w:w="1819" w:type="dxa"/>
            <w:shd w:val="clear" w:color="auto" w:fill="auto"/>
            <w:vAlign w:val="center"/>
          </w:tcPr>
          <w:p w14:paraId="1E1D0CB4" w14:textId="77777777" w:rsidR="005B5532" w:rsidRPr="00FE760F" w:rsidRDefault="005B5532" w:rsidP="007274DE">
            <w:pPr>
              <w:pStyle w:val="TAC"/>
              <w:keepNext w:val="0"/>
              <w:keepLines w:val="0"/>
            </w:pPr>
          </w:p>
        </w:tc>
        <w:tc>
          <w:tcPr>
            <w:tcW w:w="1102" w:type="dxa"/>
            <w:vAlign w:val="center"/>
          </w:tcPr>
          <w:p w14:paraId="5B7D103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7E3B1A5" w14:textId="77777777" w:rsidR="005B5532" w:rsidRPr="00FE760F" w:rsidRDefault="005B5532" w:rsidP="007274DE">
            <w:pPr>
              <w:pStyle w:val="TAC"/>
              <w:keepNext w:val="0"/>
              <w:keepLines w:val="0"/>
            </w:pPr>
          </w:p>
        </w:tc>
        <w:tc>
          <w:tcPr>
            <w:tcW w:w="2263" w:type="dxa"/>
            <w:gridSpan w:val="4"/>
            <w:shd w:val="clear" w:color="auto" w:fill="auto"/>
            <w:vAlign w:val="center"/>
          </w:tcPr>
          <w:p w14:paraId="2522F277" w14:textId="77777777" w:rsidR="005B5532" w:rsidRPr="00FE760F" w:rsidRDefault="005B5532" w:rsidP="007274DE">
            <w:pPr>
              <w:pStyle w:val="TAC"/>
              <w:keepNext w:val="0"/>
              <w:keepLines w:val="0"/>
            </w:pPr>
          </w:p>
        </w:tc>
        <w:tc>
          <w:tcPr>
            <w:tcW w:w="712" w:type="dxa"/>
            <w:gridSpan w:val="3"/>
          </w:tcPr>
          <w:p w14:paraId="48BC8BC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44C501B" w14:textId="77777777" w:rsidR="005B5532" w:rsidRPr="00FE760F" w:rsidRDefault="005B5532" w:rsidP="007274DE">
            <w:pPr>
              <w:pStyle w:val="TAC"/>
              <w:keepNext w:val="0"/>
              <w:keepLines w:val="0"/>
              <w:rPr>
                <w:rFonts w:cs="Arial"/>
                <w:szCs w:val="18"/>
                <w:lang w:val="en-US" w:eastAsia="ko-KR"/>
              </w:rPr>
            </w:pPr>
          </w:p>
        </w:tc>
        <w:tc>
          <w:tcPr>
            <w:tcW w:w="717" w:type="dxa"/>
          </w:tcPr>
          <w:p w14:paraId="7EA9CF5B" w14:textId="77777777" w:rsidR="005B5532" w:rsidRPr="00FE760F" w:rsidRDefault="005B5532" w:rsidP="007274DE">
            <w:pPr>
              <w:pStyle w:val="TAC"/>
              <w:keepNext w:val="0"/>
              <w:keepLines w:val="0"/>
              <w:rPr>
                <w:rFonts w:cs="Arial"/>
                <w:szCs w:val="18"/>
                <w:lang w:val="en-US" w:eastAsia="ko-KR"/>
              </w:rPr>
            </w:pPr>
          </w:p>
        </w:tc>
        <w:tc>
          <w:tcPr>
            <w:tcW w:w="712" w:type="dxa"/>
          </w:tcPr>
          <w:p w14:paraId="5384D510" w14:textId="77777777" w:rsidR="005B5532" w:rsidRPr="00FE760F" w:rsidRDefault="005B5532" w:rsidP="007274DE">
            <w:pPr>
              <w:pStyle w:val="TAC"/>
              <w:keepNext w:val="0"/>
              <w:keepLines w:val="0"/>
              <w:rPr>
                <w:rFonts w:cs="Arial"/>
                <w:szCs w:val="18"/>
                <w:lang w:val="en-US" w:eastAsia="ko-KR"/>
              </w:rPr>
            </w:pPr>
          </w:p>
        </w:tc>
        <w:tc>
          <w:tcPr>
            <w:tcW w:w="709" w:type="dxa"/>
          </w:tcPr>
          <w:p w14:paraId="29EE9C28" w14:textId="77777777" w:rsidR="005B5532" w:rsidRPr="00FE760F" w:rsidRDefault="005B5532" w:rsidP="007274DE">
            <w:pPr>
              <w:pStyle w:val="TAC"/>
              <w:keepNext w:val="0"/>
              <w:keepLines w:val="0"/>
              <w:rPr>
                <w:rFonts w:cs="Arial"/>
                <w:szCs w:val="18"/>
                <w:lang w:val="en-US" w:eastAsia="ko-KR"/>
              </w:rPr>
            </w:pPr>
          </w:p>
        </w:tc>
        <w:tc>
          <w:tcPr>
            <w:tcW w:w="709" w:type="dxa"/>
          </w:tcPr>
          <w:p w14:paraId="41E98019" w14:textId="77777777" w:rsidR="005B5532" w:rsidRPr="00FE760F" w:rsidRDefault="005B5532" w:rsidP="007274DE">
            <w:pPr>
              <w:pStyle w:val="TAC"/>
              <w:keepNext w:val="0"/>
              <w:keepLines w:val="0"/>
              <w:rPr>
                <w:rFonts w:cs="Arial"/>
                <w:szCs w:val="18"/>
                <w:lang w:val="en-US" w:eastAsia="ko-KR"/>
              </w:rPr>
            </w:pPr>
          </w:p>
        </w:tc>
        <w:tc>
          <w:tcPr>
            <w:tcW w:w="710" w:type="dxa"/>
          </w:tcPr>
          <w:p w14:paraId="35E4298E" w14:textId="77777777" w:rsidR="005B5532" w:rsidRPr="00FE760F" w:rsidRDefault="005B5532" w:rsidP="007274DE">
            <w:pPr>
              <w:pStyle w:val="TAC"/>
              <w:keepNext w:val="0"/>
              <w:keepLines w:val="0"/>
              <w:rPr>
                <w:rFonts w:cs="Arial"/>
                <w:szCs w:val="18"/>
                <w:lang w:val="en-US" w:eastAsia="ko-KR"/>
              </w:rPr>
            </w:pPr>
          </w:p>
        </w:tc>
        <w:tc>
          <w:tcPr>
            <w:tcW w:w="709" w:type="dxa"/>
          </w:tcPr>
          <w:p w14:paraId="0D1B0AB3" w14:textId="77777777" w:rsidR="005B5532" w:rsidRPr="00FE760F" w:rsidRDefault="005B5532" w:rsidP="007274DE">
            <w:pPr>
              <w:pStyle w:val="TAC"/>
              <w:keepNext w:val="0"/>
              <w:keepLines w:val="0"/>
              <w:rPr>
                <w:rFonts w:cs="Arial"/>
                <w:szCs w:val="18"/>
                <w:lang w:val="en-US" w:eastAsia="ko-KR"/>
              </w:rPr>
            </w:pPr>
          </w:p>
        </w:tc>
        <w:tc>
          <w:tcPr>
            <w:tcW w:w="709" w:type="dxa"/>
          </w:tcPr>
          <w:p w14:paraId="61762DE5" w14:textId="77777777" w:rsidR="005B5532" w:rsidRPr="00FE760F" w:rsidRDefault="005B5532" w:rsidP="007274DE">
            <w:pPr>
              <w:pStyle w:val="TAC"/>
              <w:keepNext w:val="0"/>
              <w:keepLines w:val="0"/>
              <w:rPr>
                <w:rFonts w:cs="Arial"/>
                <w:szCs w:val="18"/>
                <w:lang w:val="en-US" w:eastAsia="ko-KR"/>
              </w:rPr>
            </w:pPr>
          </w:p>
        </w:tc>
        <w:tc>
          <w:tcPr>
            <w:tcW w:w="706" w:type="dxa"/>
          </w:tcPr>
          <w:p w14:paraId="0DCBA53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88E5F49" w14:textId="77777777" w:rsidR="005B5532" w:rsidRPr="00FE760F" w:rsidRDefault="005B5532" w:rsidP="007274DE">
            <w:pPr>
              <w:pStyle w:val="TAC"/>
              <w:keepNext w:val="0"/>
              <w:keepLines w:val="0"/>
              <w:rPr>
                <w:lang w:val="en-US"/>
              </w:rPr>
            </w:pPr>
          </w:p>
        </w:tc>
        <w:tc>
          <w:tcPr>
            <w:tcW w:w="709" w:type="dxa"/>
            <w:vAlign w:val="center"/>
          </w:tcPr>
          <w:p w14:paraId="68EA5CB7" w14:textId="77777777" w:rsidR="005B5532" w:rsidRPr="00FE760F" w:rsidRDefault="005B5532" w:rsidP="007274DE">
            <w:pPr>
              <w:pStyle w:val="TAC"/>
              <w:keepNext w:val="0"/>
              <w:keepLines w:val="0"/>
              <w:rPr>
                <w:rFonts w:cs="Arial"/>
                <w:szCs w:val="18"/>
                <w:lang w:val="en-US" w:eastAsia="ko-KR"/>
              </w:rPr>
            </w:pPr>
          </w:p>
        </w:tc>
      </w:tr>
      <w:tr w:rsidR="005B5532" w:rsidRPr="00FE760F" w14:paraId="7502C054" w14:textId="77777777" w:rsidTr="007274DE">
        <w:trPr>
          <w:tblHeader/>
          <w:jc w:val="center"/>
        </w:trPr>
        <w:tc>
          <w:tcPr>
            <w:tcW w:w="1819" w:type="dxa"/>
            <w:shd w:val="clear" w:color="auto" w:fill="auto"/>
            <w:vAlign w:val="center"/>
          </w:tcPr>
          <w:p w14:paraId="02EF01B3" w14:textId="77777777" w:rsidR="005B5532" w:rsidRPr="00FE760F" w:rsidRDefault="005B5532" w:rsidP="007274DE">
            <w:pPr>
              <w:pStyle w:val="TAC"/>
              <w:keepNext w:val="0"/>
              <w:keepLines w:val="0"/>
            </w:pPr>
          </w:p>
        </w:tc>
        <w:tc>
          <w:tcPr>
            <w:tcW w:w="1102" w:type="dxa"/>
            <w:vAlign w:val="center"/>
          </w:tcPr>
          <w:p w14:paraId="2620D7F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50A0873" w14:textId="77777777" w:rsidR="005B5532" w:rsidRPr="00FE760F" w:rsidRDefault="005B5532" w:rsidP="007274DE">
            <w:pPr>
              <w:pStyle w:val="TAC"/>
              <w:keepNext w:val="0"/>
              <w:keepLines w:val="0"/>
            </w:pPr>
          </w:p>
        </w:tc>
        <w:tc>
          <w:tcPr>
            <w:tcW w:w="2975" w:type="dxa"/>
            <w:gridSpan w:val="7"/>
            <w:shd w:val="clear" w:color="auto" w:fill="auto"/>
            <w:vAlign w:val="center"/>
          </w:tcPr>
          <w:p w14:paraId="7CF30149"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118541BD" w14:textId="77777777" w:rsidR="005B5532" w:rsidRPr="00FE760F" w:rsidRDefault="005B5532" w:rsidP="007274DE">
            <w:pPr>
              <w:pStyle w:val="TAC"/>
              <w:keepNext w:val="0"/>
              <w:keepLines w:val="0"/>
              <w:rPr>
                <w:rFonts w:cs="Arial"/>
                <w:szCs w:val="18"/>
                <w:lang w:val="en-US" w:eastAsia="ko-KR"/>
              </w:rPr>
            </w:pPr>
          </w:p>
        </w:tc>
        <w:tc>
          <w:tcPr>
            <w:tcW w:w="717" w:type="dxa"/>
          </w:tcPr>
          <w:p w14:paraId="403798A5" w14:textId="77777777" w:rsidR="005B5532" w:rsidRPr="00FE760F" w:rsidRDefault="005B5532" w:rsidP="007274DE">
            <w:pPr>
              <w:pStyle w:val="TAC"/>
              <w:keepNext w:val="0"/>
              <w:keepLines w:val="0"/>
              <w:rPr>
                <w:rFonts w:cs="Arial"/>
                <w:szCs w:val="18"/>
                <w:lang w:val="en-US" w:eastAsia="ko-KR"/>
              </w:rPr>
            </w:pPr>
          </w:p>
        </w:tc>
        <w:tc>
          <w:tcPr>
            <w:tcW w:w="712" w:type="dxa"/>
          </w:tcPr>
          <w:p w14:paraId="2FE7D97E" w14:textId="77777777" w:rsidR="005B5532" w:rsidRPr="00FE760F" w:rsidRDefault="005B5532" w:rsidP="007274DE">
            <w:pPr>
              <w:pStyle w:val="TAC"/>
              <w:keepNext w:val="0"/>
              <w:keepLines w:val="0"/>
              <w:rPr>
                <w:rFonts w:cs="Arial"/>
                <w:szCs w:val="18"/>
                <w:lang w:val="en-US" w:eastAsia="ko-KR"/>
              </w:rPr>
            </w:pPr>
          </w:p>
        </w:tc>
        <w:tc>
          <w:tcPr>
            <w:tcW w:w="709" w:type="dxa"/>
          </w:tcPr>
          <w:p w14:paraId="6C8F91A9" w14:textId="77777777" w:rsidR="005B5532" w:rsidRPr="00FE760F" w:rsidRDefault="005B5532" w:rsidP="007274DE">
            <w:pPr>
              <w:pStyle w:val="TAC"/>
              <w:keepNext w:val="0"/>
              <w:keepLines w:val="0"/>
              <w:rPr>
                <w:rFonts w:cs="Arial"/>
                <w:szCs w:val="18"/>
                <w:lang w:val="en-US" w:eastAsia="ko-KR"/>
              </w:rPr>
            </w:pPr>
          </w:p>
        </w:tc>
        <w:tc>
          <w:tcPr>
            <w:tcW w:w="709" w:type="dxa"/>
          </w:tcPr>
          <w:p w14:paraId="5AD3E6E5" w14:textId="77777777" w:rsidR="005B5532" w:rsidRPr="00FE760F" w:rsidRDefault="005B5532" w:rsidP="007274DE">
            <w:pPr>
              <w:pStyle w:val="TAC"/>
              <w:keepNext w:val="0"/>
              <w:keepLines w:val="0"/>
              <w:rPr>
                <w:rFonts w:cs="Arial"/>
                <w:szCs w:val="18"/>
                <w:lang w:val="en-US" w:eastAsia="ko-KR"/>
              </w:rPr>
            </w:pPr>
          </w:p>
        </w:tc>
        <w:tc>
          <w:tcPr>
            <w:tcW w:w="710" w:type="dxa"/>
          </w:tcPr>
          <w:p w14:paraId="0E4DCB9E" w14:textId="77777777" w:rsidR="005B5532" w:rsidRPr="00FE760F" w:rsidRDefault="005B5532" w:rsidP="007274DE">
            <w:pPr>
              <w:pStyle w:val="TAC"/>
              <w:keepNext w:val="0"/>
              <w:keepLines w:val="0"/>
              <w:rPr>
                <w:rFonts w:cs="Arial"/>
                <w:szCs w:val="18"/>
                <w:lang w:val="en-US" w:eastAsia="ko-KR"/>
              </w:rPr>
            </w:pPr>
          </w:p>
        </w:tc>
        <w:tc>
          <w:tcPr>
            <w:tcW w:w="709" w:type="dxa"/>
          </w:tcPr>
          <w:p w14:paraId="59891981" w14:textId="77777777" w:rsidR="005B5532" w:rsidRPr="00FE760F" w:rsidRDefault="005B5532" w:rsidP="007274DE">
            <w:pPr>
              <w:pStyle w:val="TAC"/>
              <w:keepNext w:val="0"/>
              <w:keepLines w:val="0"/>
              <w:rPr>
                <w:rFonts w:cs="Arial"/>
                <w:szCs w:val="18"/>
                <w:lang w:val="en-US" w:eastAsia="ko-KR"/>
              </w:rPr>
            </w:pPr>
          </w:p>
        </w:tc>
        <w:tc>
          <w:tcPr>
            <w:tcW w:w="709" w:type="dxa"/>
          </w:tcPr>
          <w:p w14:paraId="7BA45109" w14:textId="77777777" w:rsidR="005B5532" w:rsidRPr="00FE760F" w:rsidRDefault="005B5532" w:rsidP="007274DE">
            <w:pPr>
              <w:pStyle w:val="TAC"/>
              <w:keepNext w:val="0"/>
              <w:keepLines w:val="0"/>
              <w:rPr>
                <w:rFonts w:cs="Arial"/>
                <w:szCs w:val="18"/>
                <w:lang w:val="en-US" w:eastAsia="ko-KR"/>
              </w:rPr>
            </w:pPr>
          </w:p>
        </w:tc>
        <w:tc>
          <w:tcPr>
            <w:tcW w:w="706" w:type="dxa"/>
          </w:tcPr>
          <w:p w14:paraId="69C5CB0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640B39BD" w14:textId="77777777" w:rsidR="005B5532" w:rsidRPr="00FE760F" w:rsidRDefault="005B5532" w:rsidP="007274DE">
            <w:pPr>
              <w:pStyle w:val="TAC"/>
              <w:keepNext w:val="0"/>
              <w:keepLines w:val="0"/>
              <w:rPr>
                <w:lang w:val="en-US"/>
              </w:rPr>
            </w:pPr>
          </w:p>
        </w:tc>
        <w:tc>
          <w:tcPr>
            <w:tcW w:w="709" w:type="dxa"/>
            <w:vAlign w:val="center"/>
          </w:tcPr>
          <w:p w14:paraId="1DB2F236" w14:textId="77777777" w:rsidR="005B5532" w:rsidRPr="00FE760F" w:rsidRDefault="005B5532" w:rsidP="007274DE">
            <w:pPr>
              <w:pStyle w:val="TAC"/>
              <w:keepNext w:val="0"/>
              <w:keepLines w:val="0"/>
              <w:rPr>
                <w:rFonts w:cs="Arial"/>
                <w:szCs w:val="18"/>
                <w:lang w:val="en-US" w:eastAsia="ko-KR"/>
              </w:rPr>
            </w:pPr>
          </w:p>
        </w:tc>
      </w:tr>
      <w:tr w:rsidR="005B5532" w:rsidRPr="00FE760F" w14:paraId="7CB50FD7" w14:textId="77777777" w:rsidTr="007274DE">
        <w:trPr>
          <w:tblHeader/>
          <w:jc w:val="center"/>
        </w:trPr>
        <w:tc>
          <w:tcPr>
            <w:tcW w:w="1819" w:type="dxa"/>
            <w:shd w:val="clear" w:color="auto" w:fill="auto"/>
            <w:vAlign w:val="center"/>
          </w:tcPr>
          <w:p w14:paraId="059957FF" w14:textId="77777777" w:rsidR="005B5532" w:rsidRPr="00FE760F" w:rsidRDefault="005B5532" w:rsidP="007274DE">
            <w:pPr>
              <w:pStyle w:val="TAC"/>
              <w:keepNext w:val="0"/>
              <w:keepLines w:val="0"/>
            </w:pPr>
          </w:p>
        </w:tc>
        <w:tc>
          <w:tcPr>
            <w:tcW w:w="1102" w:type="dxa"/>
            <w:vAlign w:val="center"/>
          </w:tcPr>
          <w:p w14:paraId="66D1805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E34837D" w14:textId="77777777" w:rsidR="005B5532" w:rsidRPr="00FE760F" w:rsidRDefault="005B5532" w:rsidP="007274DE">
            <w:pPr>
              <w:pStyle w:val="TAC"/>
              <w:keepNext w:val="0"/>
              <w:keepLines w:val="0"/>
            </w:pPr>
          </w:p>
        </w:tc>
        <w:tc>
          <w:tcPr>
            <w:tcW w:w="2263" w:type="dxa"/>
            <w:gridSpan w:val="4"/>
            <w:shd w:val="clear" w:color="auto" w:fill="auto"/>
            <w:vAlign w:val="center"/>
          </w:tcPr>
          <w:p w14:paraId="0FA500A5" w14:textId="77777777" w:rsidR="005B5532" w:rsidRPr="00FE760F" w:rsidRDefault="005B5532" w:rsidP="007274DE">
            <w:pPr>
              <w:pStyle w:val="TAC"/>
              <w:keepNext w:val="0"/>
              <w:keepLines w:val="0"/>
            </w:pPr>
          </w:p>
        </w:tc>
        <w:tc>
          <w:tcPr>
            <w:tcW w:w="712" w:type="dxa"/>
            <w:gridSpan w:val="3"/>
          </w:tcPr>
          <w:p w14:paraId="48167030"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1FDACEC3" w14:textId="77777777" w:rsidR="005B5532" w:rsidRPr="00FE760F" w:rsidRDefault="005B5532" w:rsidP="007274DE">
            <w:pPr>
              <w:pStyle w:val="TAC"/>
              <w:keepNext w:val="0"/>
              <w:keepLines w:val="0"/>
              <w:rPr>
                <w:rFonts w:cs="Arial"/>
                <w:szCs w:val="18"/>
                <w:lang w:val="en-US" w:eastAsia="ko-KR"/>
              </w:rPr>
            </w:pPr>
          </w:p>
        </w:tc>
        <w:tc>
          <w:tcPr>
            <w:tcW w:w="717" w:type="dxa"/>
          </w:tcPr>
          <w:p w14:paraId="283AC2D8" w14:textId="77777777" w:rsidR="005B5532" w:rsidRPr="00FE760F" w:rsidRDefault="005B5532" w:rsidP="007274DE">
            <w:pPr>
              <w:pStyle w:val="TAC"/>
              <w:keepNext w:val="0"/>
              <w:keepLines w:val="0"/>
              <w:rPr>
                <w:rFonts w:cs="Arial"/>
                <w:szCs w:val="18"/>
                <w:lang w:val="en-US" w:eastAsia="ko-KR"/>
              </w:rPr>
            </w:pPr>
          </w:p>
        </w:tc>
        <w:tc>
          <w:tcPr>
            <w:tcW w:w="712" w:type="dxa"/>
          </w:tcPr>
          <w:p w14:paraId="71518E31" w14:textId="77777777" w:rsidR="005B5532" w:rsidRPr="00FE760F" w:rsidRDefault="005B5532" w:rsidP="007274DE">
            <w:pPr>
              <w:pStyle w:val="TAC"/>
              <w:keepNext w:val="0"/>
              <w:keepLines w:val="0"/>
              <w:rPr>
                <w:rFonts w:cs="Arial"/>
                <w:szCs w:val="18"/>
                <w:lang w:val="en-US" w:eastAsia="ko-KR"/>
              </w:rPr>
            </w:pPr>
          </w:p>
        </w:tc>
        <w:tc>
          <w:tcPr>
            <w:tcW w:w="709" w:type="dxa"/>
          </w:tcPr>
          <w:p w14:paraId="60C8D0B4" w14:textId="77777777" w:rsidR="005B5532" w:rsidRPr="00FE760F" w:rsidRDefault="005B5532" w:rsidP="007274DE">
            <w:pPr>
              <w:pStyle w:val="TAC"/>
              <w:keepNext w:val="0"/>
              <w:keepLines w:val="0"/>
              <w:rPr>
                <w:rFonts w:cs="Arial"/>
                <w:szCs w:val="18"/>
                <w:lang w:val="en-US" w:eastAsia="ko-KR"/>
              </w:rPr>
            </w:pPr>
          </w:p>
        </w:tc>
        <w:tc>
          <w:tcPr>
            <w:tcW w:w="709" w:type="dxa"/>
          </w:tcPr>
          <w:p w14:paraId="12FB809B" w14:textId="77777777" w:rsidR="005B5532" w:rsidRPr="00FE760F" w:rsidRDefault="005B5532" w:rsidP="007274DE">
            <w:pPr>
              <w:pStyle w:val="TAC"/>
              <w:keepNext w:val="0"/>
              <w:keepLines w:val="0"/>
              <w:rPr>
                <w:rFonts w:cs="Arial"/>
                <w:szCs w:val="18"/>
                <w:lang w:val="en-US" w:eastAsia="ko-KR"/>
              </w:rPr>
            </w:pPr>
          </w:p>
        </w:tc>
        <w:tc>
          <w:tcPr>
            <w:tcW w:w="710" w:type="dxa"/>
          </w:tcPr>
          <w:p w14:paraId="55816D69" w14:textId="77777777" w:rsidR="005B5532" w:rsidRPr="00FE760F" w:rsidRDefault="005B5532" w:rsidP="007274DE">
            <w:pPr>
              <w:pStyle w:val="TAC"/>
              <w:keepNext w:val="0"/>
              <w:keepLines w:val="0"/>
              <w:rPr>
                <w:rFonts w:cs="Arial"/>
                <w:szCs w:val="18"/>
                <w:lang w:val="en-US" w:eastAsia="ko-KR"/>
              </w:rPr>
            </w:pPr>
          </w:p>
        </w:tc>
        <w:tc>
          <w:tcPr>
            <w:tcW w:w="709" w:type="dxa"/>
          </w:tcPr>
          <w:p w14:paraId="614F2A56" w14:textId="77777777" w:rsidR="005B5532" w:rsidRPr="00FE760F" w:rsidRDefault="005B5532" w:rsidP="007274DE">
            <w:pPr>
              <w:pStyle w:val="TAC"/>
              <w:keepNext w:val="0"/>
              <w:keepLines w:val="0"/>
              <w:rPr>
                <w:rFonts w:cs="Arial"/>
                <w:szCs w:val="18"/>
                <w:lang w:val="en-US" w:eastAsia="ko-KR"/>
              </w:rPr>
            </w:pPr>
          </w:p>
        </w:tc>
        <w:tc>
          <w:tcPr>
            <w:tcW w:w="709" w:type="dxa"/>
          </w:tcPr>
          <w:p w14:paraId="3518133D" w14:textId="77777777" w:rsidR="005B5532" w:rsidRPr="00FE760F" w:rsidRDefault="005B5532" w:rsidP="007274DE">
            <w:pPr>
              <w:pStyle w:val="TAC"/>
              <w:keepNext w:val="0"/>
              <w:keepLines w:val="0"/>
              <w:rPr>
                <w:rFonts w:cs="Arial"/>
                <w:szCs w:val="18"/>
                <w:lang w:val="en-US" w:eastAsia="ko-KR"/>
              </w:rPr>
            </w:pPr>
          </w:p>
        </w:tc>
        <w:tc>
          <w:tcPr>
            <w:tcW w:w="706" w:type="dxa"/>
          </w:tcPr>
          <w:p w14:paraId="77A6D782"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6A699F3" w14:textId="77777777" w:rsidR="005B5532" w:rsidRPr="00FE760F" w:rsidRDefault="005B5532" w:rsidP="007274DE">
            <w:pPr>
              <w:pStyle w:val="TAC"/>
              <w:keepNext w:val="0"/>
              <w:keepLines w:val="0"/>
              <w:rPr>
                <w:lang w:val="en-US"/>
              </w:rPr>
            </w:pPr>
          </w:p>
        </w:tc>
        <w:tc>
          <w:tcPr>
            <w:tcW w:w="709" w:type="dxa"/>
            <w:vAlign w:val="center"/>
          </w:tcPr>
          <w:p w14:paraId="506CE5B4" w14:textId="77777777" w:rsidR="005B5532" w:rsidRPr="00FE760F" w:rsidRDefault="005B5532" w:rsidP="007274DE">
            <w:pPr>
              <w:pStyle w:val="TAC"/>
              <w:keepNext w:val="0"/>
              <w:keepLines w:val="0"/>
              <w:rPr>
                <w:rFonts w:cs="Arial"/>
                <w:szCs w:val="18"/>
                <w:lang w:val="en-US" w:eastAsia="ko-KR"/>
              </w:rPr>
            </w:pPr>
          </w:p>
        </w:tc>
      </w:tr>
      <w:tr w:rsidR="005B5532" w:rsidRPr="00FE760F" w14:paraId="3A6E4D6C" w14:textId="77777777" w:rsidTr="007274DE">
        <w:trPr>
          <w:tblHeader/>
          <w:jc w:val="center"/>
        </w:trPr>
        <w:tc>
          <w:tcPr>
            <w:tcW w:w="1819" w:type="dxa"/>
            <w:shd w:val="clear" w:color="auto" w:fill="auto"/>
            <w:vAlign w:val="center"/>
          </w:tcPr>
          <w:p w14:paraId="492DA90F" w14:textId="77777777" w:rsidR="005B5532" w:rsidRPr="00FE760F" w:rsidRDefault="005B5532" w:rsidP="007274DE">
            <w:pPr>
              <w:pStyle w:val="TAC"/>
              <w:keepNext w:val="0"/>
              <w:keepLines w:val="0"/>
            </w:pPr>
          </w:p>
        </w:tc>
        <w:tc>
          <w:tcPr>
            <w:tcW w:w="1102" w:type="dxa"/>
            <w:vAlign w:val="center"/>
          </w:tcPr>
          <w:p w14:paraId="77BB8B5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0DCD80D" w14:textId="77777777" w:rsidR="005B5532" w:rsidRPr="00FE760F" w:rsidRDefault="005B5532" w:rsidP="007274DE">
            <w:pPr>
              <w:pStyle w:val="TAC"/>
              <w:keepNext w:val="0"/>
              <w:keepLines w:val="0"/>
            </w:pPr>
          </w:p>
        </w:tc>
        <w:tc>
          <w:tcPr>
            <w:tcW w:w="2975" w:type="dxa"/>
            <w:gridSpan w:val="7"/>
            <w:shd w:val="clear" w:color="auto" w:fill="auto"/>
            <w:vAlign w:val="center"/>
          </w:tcPr>
          <w:p w14:paraId="63594FF3" w14:textId="77777777" w:rsidR="005B5532" w:rsidRPr="00FE760F" w:rsidRDefault="005B5532" w:rsidP="007274DE">
            <w:pPr>
              <w:pStyle w:val="TAC"/>
              <w:keepNext w:val="0"/>
              <w:keepLines w:val="0"/>
              <w:rPr>
                <w:rFonts w:cs="Arial"/>
                <w:szCs w:val="18"/>
                <w:lang w:val="en-US" w:eastAsia="ko-KR"/>
              </w:rPr>
            </w:pPr>
          </w:p>
        </w:tc>
        <w:tc>
          <w:tcPr>
            <w:tcW w:w="712" w:type="dxa"/>
            <w:gridSpan w:val="2"/>
            <w:vAlign w:val="center"/>
          </w:tcPr>
          <w:p w14:paraId="745D0666" w14:textId="77777777" w:rsidR="005B5532" w:rsidRPr="00FE760F" w:rsidRDefault="005B5532" w:rsidP="007274DE">
            <w:pPr>
              <w:pStyle w:val="TAC"/>
              <w:keepNext w:val="0"/>
              <w:keepLines w:val="0"/>
              <w:rPr>
                <w:rFonts w:cs="Arial"/>
                <w:szCs w:val="18"/>
                <w:lang w:val="en-US" w:eastAsia="ko-KR"/>
              </w:rPr>
            </w:pPr>
          </w:p>
        </w:tc>
        <w:tc>
          <w:tcPr>
            <w:tcW w:w="717" w:type="dxa"/>
            <w:vAlign w:val="center"/>
          </w:tcPr>
          <w:p w14:paraId="2FCB7130" w14:textId="77777777" w:rsidR="005B5532" w:rsidRPr="00FE760F" w:rsidRDefault="005B5532" w:rsidP="007274DE">
            <w:pPr>
              <w:pStyle w:val="TAC"/>
              <w:keepNext w:val="0"/>
              <w:keepLines w:val="0"/>
              <w:rPr>
                <w:rFonts w:cs="Arial"/>
                <w:szCs w:val="18"/>
                <w:lang w:val="en-US" w:eastAsia="ko-KR"/>
              </w:rPr>
            </w:pPr>
          </w:p>
        </w:tc>
        <w:tc>
          <w:tcPr>
            <w:tcW w:w="712" w:type="dxa"/>
          </w:tcPr>
          <w:p w14:paraId="2AC21B46" w14:textId="77777777" w:rsidR="005B5532" w:rsidRPr="00FE760F" w:rsidRDefault="005B5532" w:rsidP="007274DE">
            <w:pPr>
              <w:pStyle w:val="TAC"/>
              <w:keepNext w:val="0"/>
              <w:keepLines w:val="0"/>
              <w:rPr>
                <w:rFonts w:cs="Arial"/>
                <w:szCs w:val="18"/>
                <w:lang w:val="en-US" w:eastAsia="ko-KR"/>
              </w:rPr>
            </w:pPr>
          </w:p>
        </w:tc>
        <w:tc>
          <w:tcPr>
            <w:tcW w:w="709" w:type="dxa"/>
          </w:tcPr>
          <w:p w14:paraId="739D284A" w14:textId="77777777" w:rsidR="005B5532" w:rsidRPr="00FE760F" w:rsidRDefault="005B5532" w:rsidP="007274DE">
            <w:pPr>
              <w:pStyle w:val="TAC"/>
              <w:keepNext w:val="0"/>
              <w:keepLines w:val="0"/>
              <w:rPr>
                <w:rFonts w:cs="Arial"/>
                <w:szCs w:val="18"/>
                <w:lang w:val="en-US" w:eastAsia="ko-KR"/>
              </w:rPr>
            </w:pPr>
          </w:p>
        </w:tc>
        <w:tc>
          <w:tcPr>
            <w:tcW w:w="709" w:type="dxa"/>
          </w:tcPr>
          <w:p w14:paraId="6F1F933E" w14:textId="77777777" w:rsidR="005B5532" w:rsidRPr="00FE760F" w:rsidRDefault="005B5532" w:rsidP="007274DE">
            <w:pPr>
              <w:pStyle w:val="TAC"/>
              <w:keepNext w:val="0"/>
              <w:keepLines w:val="0"/>
              <w:rPr>
                <w:rFonts w:cs="Arial"/>
                <w:szCs w:val="18"/>
                <w:lang w:val="en-US" w:eastAsia="ko-KR"/>
              </w:rPr>
            </w:pPr>
          </w:p>
        </w:tc>
        <w:tc>
          <w:tcPr>
            <w:tcW w:w="710" w:type="dxa"/>
          </w:tcPr>
          <w:p w14:paraId="2960B52D" w14:textId="77777777" w:rsidR="005B5532" w:rsidRPr="00FE760F" w:rsidRDefault="005B5532" w:rsidP="007274DE">
            <w:pPr>
              <w:pStyle w:val="TAC"/>
              <w:keepNext w:val="0"/>
              <w:keepLines w:val="0"/>
              <w:rPr>
                <w:rFonts w:cs="Arial"/>
                <w:szCs w:val="18"/>
                <w:lang w:val="en-US" w:eastAsia="ko-KR"/>
              </w:rPr>
            </w:pPr>
          </w:p>
        </w:tc>
        <w:tc>
          <w:tcPr>
            <w:tcW w:w="709" w:type="dxa"/>
          </w:tcPr>
          <w:p w14:paraId="7E13385D" w14:textId="77777777" w:rsidR="005B5532" w:rsidRPr="00FE760F" w:rsidRDefault="005B5532" w:rsidP="007274DE">
            <w:pPr>
              <w:pStyle w:val="TAC"/>
              <w:keepNext w:val="0"/>
              <w:keepLines w:val="0"/>
              <w:rPr>
                <w:rFonts w:cs="Arial"/>
                <w:szCs w:val="18"/>
                <w:lang w:val="en-US" w:eastAsia="ko-KR"/>
              </w:rPr>
            </w:pPr>
          </w:p>
        </w:tc>
        <w:tc>
          <w:tcPr>
            <w:tcW w:w="709" w:type="dxa"/>
          </w:tcPr>
          <w:p w14:paraId="426650C1" w14:textId="77777777" w:rsidR="005B5532" w:rsidRPr="00FE760F" w:rsidRDefault="005B5532" w:rsidP="007274DE">
            <w:pPr>
              <w:pStyle w:val="TAC"/>
              <w:keepNext w:val="0"/>
              <w:keepLines w:val="0"/>
              <w:rPr>
                <w:rFonts w:cs="Arial"/>
                <w:szCs w:val="18"/>
                <w:lang w:val="en-US" w:eastAsia="ko-KR"/>
              </w:rPr>
            </w:pPr>
          </w:p>
        </w:tc>
        <w:tc>
          <w:tcPr>
            <w:tcW w:w="706" w:type="dxa"/>
          </w:tcPr>
          <w:p w14:paraId="6A34D773"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83A40BB" w14:textId="77777777" w:rsidR="005B5532" w:rsidRPr="00FE760F" w:rsidRDefault="005B5532" w:rsidP="007274DE">
            <w:pPr>
              <w:pStyle w:val="TAC"/>
              <w:keepNext w:val="0"/>
              <w:keepLines w:val="0"/>
              <w:rPr>
                <w:lang w:val="en-US"/>
              </w:rPr>
            </w:pPr>
          </w:p>
        </w:tc>
        <w:tc>
          <w:tcPr>
            <w:tcW w:w="709" w:type="dxa"/>
            <w:vAlign w:val="center"/>
          </w:tcPr>
          <w:p w14:paraId="3DD1F344" w14:textId="77777777" w:rsidR="005B5532" w:rsidRPr="00FE760F" w:rsidRDefault="005B5532" w:rsidP="007274DE">
            <w:pPr>
              <w:pStyle w:val="TAC"/>
              <w:keepNext w:val="0"/>
              <w:keepLines w:val="0"/>
              <w:rPr>
                <w:rFonts w:cs="Arial"/>
                <w:szCs w:val="18"/>
                <w:lang w:val="en-US" w:eastAsia="ko-KR"/>
              </w:rPr>
            </w:pPr>
          </w:p>
        </w:tc>
      </w:tr>
      <w:tr w:rsidR="005B5532" w:rsidRPr="00FE760F" w14:paraId="30D72440" w14:textId="77777777" w:rsidTr="007274DE">
        <w:trPr>
          <w:tblHeader/>
          <w:jc w:val="center"/>
        </w:trPr>
        <w:tc>
          <w:tcPr>
            <w:tcW w:w="1819" w:type="dxa"/>
            <w:shd w:val="clear" w:color="auto" w:fill="auto"/>
            <w:vAlign w:val="center"/>
          </w:tcPr>
          <w:p w14:paraId="349CFA48" w14:textId="77777777" w:rsidR="005B5532" w:rsidRPr="00FE760F" w:rsidRDefault="005B5532" w:rsidP="007274DE">
            <w:pPr>
              <w:pStyle w:val="TAC"/>
              <w:keepNext w:val="0"/>
              <w:keepLines w:val="0"/>
            </w:pPr>
          </w:p>
        </w:tc>
        <w:tc>
          <w:tcPr>
            <w:tcW w:w="1102" w:type="dxa"/>
            <w:vAlign w:val="center"/>
          </w:tcPr>
          <w:p w14:paraId="053A720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2E35302A" w14:textId="77777777" w:rsidR="005B5532" w:rsidRPr="00FE760F" w:rsidRDefault="005B5532" w:rsidP="007274DE">
            <w:pPr>
              <w:pStyle w:val="TAC"/>
              <w:keepNext w:val="0"/>
              <w:keepLines w:val="0"/>
            </w:pPr>
          </w:p>
        </w:tc>
        <w:tc>
          <w:tcPr>
            <w:tcW w:w="3687" w:type="dxa"/>
            <w:gridSpan w:val="9"/>
            <w:shd w:val="clear" w:color="auto" w:fill="auto"/>
            <w:vAlign w:val="center"/>
          </w:tcPr>
          <w:p w14:paraId="498588E2" w14:textId="77777777" w:rsidR="005B5532" w:rsidRPr="00FE760F" w:rsidRDefault="005B5532" w:rsidP="007274DE">
            <w:pPr>
              <w:pStyle w:val="TAC"/>
              <w:keepNext w:val="0"/>
              <w:keepLines w:val="0"/>
              <w:rPr>
                <w:rFonts w:cs="Arial"/>
                <w:szCs w:val="18"/>
                <w:lang w:val="en-US" w:eastAsia="ko-KR"/>
              </w:rPr>
            </w:pPr>
          </w:p>
        </w:tc>
        <w:tc>
          <w:tcPr>
            <w:tcW w:w="717" w:type="dxa"/>
          </w:tcPr>
          <w:p w14:paraId="22E126D6" w14:textId="77777777" w:rsidR="005B5532" w:rsidRPr="00FE760F" w:rsidRDefault="005B5532" w:rsidP="007274DE">
            <w:pPr>
              <w:pStyle w:val="TAC"/>
              <w:keepNext w:val="0"/>
              <w:keepLines w:val="0"/>
              <w:rPr>
                <w:rFonts w:cs="Arial"/>
                <w:szCs w:val="18"/>
                <w:lang w:val="en-US" w:eastAsia="ko-KR"/>
              </w:rPr>
            </w:pPr>
          </w:p>
        </w:tc>
        <w:tc>
          <w:tcPr>
            <w:tcW w:w="712" w:type="dxa"/>
          </w:tcPr>
          <w:p w14:paraId="329BA653" w14:textId="77777777" w:rsidR="005B5532" w:rsidRPr="00FE760F" w:rsidRDefault="005B5532" w:rsidP="007274DE">
            <w:pPr>
              <w:pStyle w:val="TAC"/>
              <w:keepNext w:val="0"/>
              <w:keepLines w:val="0"/>
              <w:rPr>
                <w:rFonts w:cs="Arial"/>
                <w:szCs w:val="18"/>
                <w:lang w:val="en-US" w:eastAsia="ko-KR"/>
              </w:rPr>
            </w:pPr>
          </w:p>
        </w:tc>
        <w:tc>
          <w:tcPr>
            <w:tcW w:w="709" w:type="dxa"/>
          </w:tcPr>
          <w:p w14:paraId="18489C0A" w14:textId="77777777" w:rsidR="005B5532" w:rsidRPr="00FE760F" w:rsidRDefault="005B5532" w:rsidP="007274DE">
            <w:pPr>
              <w:pStyle w:val="TAC"/>
              <w:keepNext w:val="0"/>
              <w:keepLines w:val="0"/>
              <w:rPr>
                <w:rFonts w:cs="Arial"/>
                <w:szCs w:val="18"/>
                <w:lang w:val="en-US" w:eastAsia="ko-KR"/>
              </w:rPr>
            </w:pPr>
          </w:p>
        </w:tc>
        <w:tc>
          <w:tcPr>
            <w:tcW w:w="709" w:type="dxa"/>
          </w:tcPr>
          <w:p w14:paraId="3496F5F6" w14:textId="77777777" w:rsidR="005B5532" w:rsidRPr="00FE760F" w:rsidRDefault="005B5532" w:rsidP="007274DE">
            <w:pPr>
              <w:pStyle w:val="TAC"/>
              <w:keepNext w:val="0"/>
              <w:keepLines w:val="0"/>
              <w:rPr>
                <w:rFonts w:cs="Arial"/>
                <w:szCs w:val="18"/>
                <w:lang w:val="en-US" w:eastAsia="ko-KR"/>
              </w:rPr>
            </w:pPr>
          </w:p>
        </w:tc>
        <w:tc>
          <w:tcPr>
            <w:tcW w:w="710" w:type="dxa"/>
          </w:tcPr>
          <w:p w14:paraId="1E66BF67" w14:textId="77777777" w:rsidR="005B5532" w:rsidRPr="00FE760F" w:rsidRDefault="005B5532" w:rsidP="007274DE">
            <w:pPr>
              <w:pStyle w:val="TAC"/>
              <w:keepNext w:val="0"/>
              <w:keepLines w:val="0"/>
              <w:rPr>
                <w:rFonts w:cs="Arial"/>
                <w:szCs w:val="18"/>
                <w:lang w:val="en-US" w:eastAsia="ko-KR"/>
              </w:rPr>
            </w:pPr>
          </w:p>
        </w:tc>
        <w:tc>
          <w:tcPr>
            <w:tcW w:w="709" w:type="dxa"/>
          </w:tcPr>
          <w:p w14:paraId="66C98E82" w14:textId="77777777" w:rsidR="005B5532" w:rsidRPr="00FE760F" w:rsidRDefault="005B5532" w:rsidP="007274DE">
            <w:pPr>
              <w:pStyle w:val="TAC"/>
              <w:keepNext w:val="0"/>
              <w:keepLines w:val="0"/>
              <w:rPr>
                <w:rFonts w:cs="Arial"/>
                <w:szCs w:val="18"/>
                <w:lang w:val="en-US" w:eastAsia="ko-KR"/>
              </w:rPr>
            </w:pPr>
          </w:p>
        </w:tc>
        <w:tc>
          <w:tcPr>
            <w:tcW w:w="709" w:type="dxa"/>
          </w:tcPr>
          <w:p w14:paraId="5D6D04FD" w14:textId="77777777" w:rsidR="005B5532" w:rsidRPr="00FE760F" w:rsidRDefault="005B5532" w:rsidP="007274DE">
            <w:pPr>
              <w:pStyle w:val="TAC"/>
              <w:keepNext w:val="0"/>
              <w:keepLines w:val="0"/>
              <w:rPr>
                <w:rFonts w:cs="Arial"/>
                <w:szCs w:val="18"/>
                <w:lang w:val="en-US" w:eastAsia="ko-KR"/>
              </w:rPr>
            </w:pPr>
          </w:p>
        </w:tc>
        <w:tc>
          <w:tcPr>
            <w:tcW w:w="706" w:type="dxa"/>
          </w:tcPr>
          <w:p w14:paraId="3A65501A"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BBEC864" w14:textId="77777777" w:rsidR="005B5532" w:rsidRPr="00FE760F" w:rsidRDefault="005B5532" w:rsidP="007274DE">
            <w:pPr>
              <w:pStyle w:val="TAC"/>
              <w:keepNext w:val="0"/>
              <w:keepLines w:val="0"/>
              <w:rPr>
                <w:lang w:val="en-US"/>
              </w:rPr>
            </w:pPr>
          </w:p>
        </w:tc>
        <w:tc>
          <w:tcPr>
            <w:tcW w:w="709" w:type="dxa"/>
            <w:vAlign w:val="center"/>
          </w:tcPr>
          <w:p w14:paraId="411A8117" w14:textId="77777777" w:rsidR="005B5532" w:rsidRPr="00FE760F" w:rsidRDefault="005B5532" w:rsidP="007274DE">
            <w:pPr>
              <w:pStyle w:val="TAC"/>
              <w:keepNext w:val="0"/>
              <w:keepLines w:val="0"/>
              <w:rPr>
                <w:rFonts w:cs="Arial"/>
                <w:szCs w:val="18"/>
                <w:lang w:val="en-US" w:eastAsia="ko-KR"/>
              </w:rPr>
            </w:pPr>
          </w:p>
        </w:tc>
      </w:tr>
      <w:tr w:rsidR="005B5532" w:rsidRPr="00FE760F" w14:paraId="48B36239" w14:textId="77777777" w:rsidTr="007274DE">
        <w:trPr>
          <w:tblHeader/>
          <w:jc w:val="center"/>
        </w:trPr>
        <w:tc>
          <w:tcPr>
            <w:tcW w:w="1819" w:type="dxa"/>
            <w:shd w:val="clear" w:color="auto" w:fill="auto"/>
            <w:vAlign w:val="center"/>
          </w:tcPr>
          <w:p w14:paraId="48967D5F" w14:textId="77777777" w:rsidR="005B5532" w:rsidRPr="00FE760F" w:rsidRDefault="005B5532" w:rsidP="007274DE">
            <w:pPr>
              <w:pStyle w:val="TAC"/>
              <w:keepNext w:val="0"/>
              <w:keepLines w:val="0"/>
              <w:rPr>
                <w:rFonts w:cs="Arial"/>
                <w:lang w:eastAsia="ja-JP"/>
              </w:rPr>
            </w:pPr>
          </w:p>
        </w:tc>
        <w:tc>
          <w:tcPr>
            <w:tcW w:w="1102" w:type="dxa"/>
            <w:vAlign w:val="center"/>
          </w:tcPr>
          <w:p w14:paraId="50548259" w14:textId="77777777" w:rsidR="005B5532" w:rsidRPr="00FE760F" w:rsidRDefault="005B5532" w:rsidP="007274DE">
            <w:pPr>
              <w:pStyle w:val="TAC"/>
              <w:keepNext w:val="0"/>
              <w:keepLines w:val="0"/>
            </w:pPr>
          </w:p>
        </w:tc>
        <w:tc>
          <w:tcPr>
            <w:tcW w:w="1459" w:type="dxa"/>
            <w:gridSpan w:val="2"/>
            <w:shd w:val="clear" w:color="auto" w:fill="auto"/>
            <w:vAlign w:val="center"/>
          </w:tcPr>
          <w:p w14:paraId="55196C31" w14:textId="77777777" w:rsidR="005B5532" w:rsidRPr="00FE760F" w:rsidRDefault="005B5532" w:rsidP="007274DE">
            <w:pPr>
              <w:pStyle w:val="TAC"/>
              <w:keepNext w:val="0"/>
              <w:keepLines w:val="0"/>
            </w:pPr>
          </w:p>
        </w:tc>
        <w:tc>
          <w:tcPr>
            <w:tcW w:w="2263" w:type="dxa"/>
            <w:gridSpan w:val="4"/>
            <w:shd w:val="clear" w:color="auto" w:fill="auto"/>
            <w:vAlign w:val="center"/>
          </w:tcPr>
          <w:p w14:paraId="4B58882A" w14:textId="77777777" w:rsidR="005B5532" w:rsidRPr="00FE760F" w:rsidRDefault="005B5532" w:rsidP="007274DE">
            <w:pPr>
              <w:pStyle w:val="TAC"/>
              <w:keepNext w:val="0"/>
              <w:keepLines w:val="0"/>
            </w:pPr>
          </w:p>
        </w:tc>
        <w:tc>
          <w:tcPr>
            <w:tcW w:w="712" w:type="dxa"/>
            <w:gridSpan w:val="3"/>
            <w:shd w:val="clear" w:color="auto" w:fill="auto"/>
            <w:vAlign w:val="center"/>
          </w:tcPr>
          <w:p w14:paraId="1E6C9079" w14:textId="77777777" w:rsidR="005B5532" w:rsidRPr="00FE760F" w:rsidRDefault="005B5532" w:rsidP="007274DE">
            <w:pPr>
              <w:pStyle w:val="TAC"/>
              <w:keepNext w:val="0"/>
              <w:keepLines w:val="0"/>
            </w:pPr>
          </w:p>
        </w:tc>
        <w:tc>
          <w:tcPr>
            <w:tcW w:w="712" w:type="dxa"/>
            <w:gridSpan w:val="2"/>
            <w:shd w:val="clear" w:color="auto" w:fill="auto"/>
            <w:vAlign w:val="center"/>
          </w:tcPr>
          <w:p w14:paraId="45EF23EF" w14:textId="77777777" w:rsidR="005B5532" w:rsidRPr="00FE760F" w:rsidRDefault="005B5532" w:rsidP="007274DE">
            <w:pPr>
              <w:pStyle w:val="TAC"/>
              <w:keepNext w:val="0"/>
              <w:keepLines w:val="0"/>
            </w:pPr>
          </w:p>
        </w:tc>
        <w:tc>
          <w:tcPr>
            <w:tcW w:w="717" w:type="dxa"/>
            <w:vAlign w:val="center"/>
          </w:tcPr>
          <w:p w14:paraId="02426796" w14:textId="77777777" w:rsidR="005B5532" w:rsidRPr="00FE760F" w:rsidRDefault="005B5532" w:rsidP="007274DE">
            <w:pPr>
              <w:pStyle w:val="TAC"/>
              <w:keepNext w:val="0"/>
              <w:keepLines w:val="0"/>
              <w:rPr>
                <w:rFonts w:cs="Arial"/>
                <w:szCs w:val="18"/>
                <w:lang w:val="en-US" w:eastAsia="ko-KR"/>
              </w:rPr>
            </w:pPr>
          </w:p>
        </w:tc>
        <w:tc>
          <w:tcPr>
            <w:tcW w:w="712" w:type="dxa"/>
            <w:vAlign w:val="center"/>
          </w:tcPr>
          <w:p w14:paraId="488C9E36"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559E6AB7"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3970CAF1" w14:textId="77777777" w:rsidR="005B5532" w:rsidRPr="00FE760F" w:rsidRDefault="005B5532" w:rsidP="007274DE">
            <w:pPr>
              <w:pStyle w:val="TAC"/>
              <w:keepNext w:val="0"/>
              <w:keepLines w:val="0"/>
              <w:rPr>
                <w:rFonts w:cs="Arial"/>
                <w:szCs w:val="18"/>
                <w:lang w:val="en-US" w:eastAsia="ko-KR"/>
              </w:rPr>
            </w:pPr>
          </w:p>
        </w:tc>
        <w:tc>
          <w:tcPr>
            <w:tcW w:w="710" w:type="dxa"/>
            <w:vAlign w:val="center"/>
          </w:tcPr>
          <w:p w14:paraId="37265EEF"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5614D96E"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78E62C4C" w14:textId="77777777" w:rsidR="005B5532" w:rsidRPr="00FE760F" w:rsidRDefault="005B5532" w:rsidP="007274DE">
            <w:pPr>
              <w:pStyle w:val="TAC"/>
              <w:keepNext w:val="0"/>
              <w:keepLines w:val="0"/>
              <w:rPr>
                <w:rFonts w:cs="Arial"/>
                <w:szCs w:val="18"/>
                <w:lang w:val="en-US" w:eastAsia="ko-KR"/>
              </w:rPr>
            </w:pPr>
          </w:p>
        </w:tc>
        <w:tc>
          <w:tcPr>
            <w:tcW w:w="706" w:type="dxa"/>
            <w:vAlign w:val="center"/>
          </w:tcPr>
          <w:p w14:paraId="313E498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D98C6CB" w14:textId="77777777" w:rsidR="005B5532" w:rsidRPr="00FE760F" w:rsidRDefault="005B5532" w:rsidP="007274DE">
            <w:pPr>
              <w:pStyle w:val="TAC"/>
              <w:keepNext w:val="0"/>
              <w:keepLines w:val="0"/>
              <w:rPr>
                <w:rFonts w:cs="Arial"/>
                <w:szCs w:val="18"/>
                <w:lang w:val="en-US" w:eastAsia="ko-KR"/>
              </w:rPr>
            </w:pPr>
          </w:p>
        </w:tc>
        <w:tc>
          <w:tcPr>
            <w:tcW w:w="709" w:type="dxa"/>
            <w:vAlign w:val="center"/>
          </w:tcPr>
          <w:p w14:paraId="290F3D67" w14:textId="77777777" w:rsidR="005B5532" w:rsidRPr="00FE760F" w:rsidRDefault="005B5532" w:rsidP="007274DE">
            <w:pPr>
              <w:pStyle w:val="TAC"/>
              <w:keepNext w:val="0"/>
              <w:keepLines w:val="0"/>
              <w:rPr>
                <w:rFonts w:cs="Arial"/>
                <w:szCs w:val="18"/>
                <w:lang w:val="en-US" w:eastAsia="ko-KR"/>
              </w:rPr>
            </w:pPr>
          </w:p>
        </w:tc>
      </w:tr>
      <w:tr w:rsidR="005B5532" w:rsidRPr="00FE760F" w14:paraId="424A476D" w14:textId="77777777" w:rsidTr="007274DE">
        <w:trPr>
          <w:tblHeader/>
          <w:jc w:val="center"/>
        </w:trPr>
        <w:tc>
          <w:tcPr>
            <w:tcW w:w="1819" w:type="dxa"/>
            <w:shd w:val="clear" w:color="auto" w:fill="auto"/>
            <w:vAlign w:val="center"/>
          </w:tcPr>
          <w:p w14:paraId="24CBFB53" w14:textId="77777777" w:rsidR="005B5532" w:rsidRPr="00FE760F" w:rsidRDefault="005B5532" w:rsidP="007274DE">
            <w:pPr>
              <w:pStyle w:val="TAC"/>
              <w:keepNext w:val="0"/>
              <w:keepLines w:val="0"/>
            </w:pPr>
          </w:p>
        </w:tc>
        <w:tc>
          <w:tcPr>
            <w:tcW w:w="1102" w:type="dxa"/>
            <w:vAlign w:val="center"/>
          </w:tcPr>
          <w:p w14:paraId="40757818" w14:textId="77777777" w:rsidR="005B5532" w:rsidRPr="00FE760F" w:rsidRDefault="005B5532" w:rsidP="007274DE">
            <w:pPr>
              <w:pStyle w:val="TAC"/>
              <w:keepNext w:val="0"/>
              <w:keepLines w:val="0"/>
            </w:pPr>
          </w:p>
        </w:tc>
        <w:tc>
          <w:tcPr>
            <w:tcW w:w="1459" w:type="dxa"/>
            <w:gridSpan w:val="2"/>
            <w:shd w:val="clear" w:color="auto" w:fill="auto"/>
            <w:vAlign w:val="center"/>
          </w:tcPr>
          <w:p w14:paraId="758CFB7F" w14:textId="77777777" w:rsidR="005B5532" w:rsidRPr="00FE760F" w:rsidRDefault="005B5532" w:rsidP="007274DE">
            <w:pPr>
              <w:pStyle w:val="TAC"/>
              <w:keepNext w:val="0"/>
              <w:keepLines w:val="0"/>
            </w:pPr>
          </w:p>
        </w:tc>
        <w:tc>
          <w:tcPr>
            <w:tcW w:w="2975" w:type="dxa"/>
            <w:gridSpan w:val="7"/>
            <w:shd w:val="clear" w:color="auto" w:fill="auto"/>
            <w:vAlign w:val="center"/>
          </w:tcPr>
          <w:p w14:paraId="3C991B9E" w14:textId="77777777" w:rsidR="005B5532" w:rsidRPr="00FE760F" w:rsidRDefault="005B5532" w:rsidP="007274DE">
            <w:pPr>
              <w:pStyle w:val="TAC"/>
              <w:keepNext w:val="0"/>
              <w:keepLines w:val="0"/>
            </w:pPr>
          </w:p>
        </w:tc>
        <w:tc>
          <w:tcPr>
            <w:tcW w:w="712" w:type="dxa"/>
            <w:gridSpan w:val="2"/>
            <w:shd w:val="clear" w:color="auto" w:fill="auto"/>
          </w:tcPr>
          <w:p w14:paraId="58C54634" w14:textId="77777777" w:rsidR="005B5532" w:rsidRPr="00FE760F" w:rsidRDefault="005B5532" w:rsidP="007274DE">
            <w:pPr>
              <w:pStyle w:val="TAC"/>
              <w:keepNext w:val="0"/>
              <w:keepLines w:val="0"/>
            </w:pPr>
          </w:p>
        </w:tc>
        <w:tc>
          <w:tcPr>
            <w:tcW w:w="717" w:type="dxa"/>
          </w:tcPr>
          <w:p w14:paraId="23230F83" w14:textId="77777777" w:rsidR="005B5532" w:rsidRPr="00FE760F" w:rsidRDefault="005B5532" w:rsidP="007274DE">
            <w:pPr>
              <w:pStyle w:val="TAC"/>
              <w:keepNext w:val="0"/>
              <w:keepLines w:val="0"/>
              <w:rPr>
                <w:lang w:eastAsia="zh-CN"/>
              </w:rPr>
            </w:pPr>
          </w:p>
        </w:tc>
        <w:tc>
          <w:tcPr>
            <w:tcW w:w="712" w:type="dxa"/>
          </w:tcPr>
          <w:p w14:paraId="1316C72B" w14:textId="77777777" w:rsidR="005B5532" w:rsidRPr="00FE760F" w:rsidRDefault="005B5532" w:rsidP="007274DE">
            <w:pPr>
              <w:pStyle w:val="TAC"/>
              <w:keepNext w:val="0"/>
              <w:keepLines w:val="0"/>
              <w:rPr>
                <w:lang w:eastAsia="zh-CN"/>
              </w:rPr>
            </w:pPr>
          </w:p>
        </w:tc>
        <w:tc>
          <w:tcPr>
            <w:tcW w:w="709" w:type="dxa"/>
          </w:tcPr>
          <w:p w14:paraId="6BE38766" w14:textId="77777777" w:rsidR="005B5532" w:rsidRPr="00FE760F" w:rsidRDefault="005B5532" w:rsidP="007274DE">
            <w:pPr>
              <w:pStyle w:val="TAC"/>
              <w:keepNext w:val="0"/>
              <w:keepLines w:val="0"/>
              <w:rPr>
                <w:lang w:eastAsia="zh-CN"/>
              </w:rPr>
            </w:pPr>
          </w:p>
        </w:tc>
        <w:tc>
          <w:tcPr>
            <w:tcW w:w="709" w:type="dxa"/>
          </w:tcPr>
          <w:p w14:paraId="12CE3889" w14:textId="77777777" w:rsidR="005B5532" w:rsidRPr="00FE760F" w:rsidRDefault="005B5532" w:rsidP="007274DE">
            <w:pPr>
              <w:pStyle w:val="TAC"/>
              <w:keepNext w:val="0"/>
              <w:keepLines w:val="0"/>
              <w:rPr>
                <w:lang w:eastAsia="zh-CN"/>
              </w:rPr>
            </w:pPr>
          </w:p>
        </w:tc>
        <w:tc>
          <w:tcPr>
            <w:tcW w:w="710" w:type="dxa"/>
          </w:tcPr>
          <w:p w14:paraId="0C5BA994" w14:textId="77777777" w:rsidR="005B5532" w:rsidRPr="00FE760F" w:rsidRDefault="005B5532" w:rsidP="007274DE">
            <w:pPr>
              <w:pStyle w:val="TAC"/>
              <w:keepNext w:val="0"/>
              <w:keepLines w:val="0"/>
              <w:rPr>
                <w:lang w:eastAsia="zh-CN"/>
              </w:rPr>
            </w:pPr>
          </w:p>
        </w:tc>
        <w:tc>
          <w:tcPr>
            <w:tcW w:w="709" w:type="dxa"/>
          </w:tcPr>
          <w:p w14:paraId="33854305" w14:textId="77777777" w:rsidR="005B5532" w:rsidRPr="00FE760F" w:rsidRDefault="005B5532" w:rsidP="007274DE">
            <w:pPr>
              <w:pStyle w:val="TAC"/>
              <w:keepNext w:val="0"/>
              <w:keepLines w:val="0"/>
              <w:rPr>
                <w:lang w:eastAsia="zh-CN"/>
              </w:rPr>
            </w:pPr>
          </w:p>
        </w:tc>
        <w:tc>
          <w:tcPr>
            <w:tcW w:w="709" w:type="dxa"/>
          </w:tcPr>
          <w:p w14:paraId="1A68EFC2" w14:textId="77777777" w:rsidR="005B5532" w:rsidRPr="00FE760F" w:rsidRDefault="005B5532" w:rsidP="007274DE">
            <w:pPr>
              <w:pStyle w:val="TAC"/>
              <w:keepNext w:val="0"/>
              <w:keepLines w:val="0"/>
              <w:rPr>
                <w:lang w:eastAsia="zh-CN"/>
              </w:rPr>
            </w:pPr>
          </w:p>
        </w:tc>
        <w:tc>
          <w:tcPr>
            <w:tcW w:w="706" w:type="dxa"/>
          </w:tcPr>
          <w:p w14:paraId="46C2B041" w14:textId="77777777" w:rsidR="005B5532" w:rsidRPr="00FE760F" w:rsidRDefault="005B5532" w:rsidP="007274DE">
            <w:pPr>
              <w:pStyle w:val="TAC"/>
              <w:keepNext w:val="0"/>
              <w:keepLines w:val="0"/>
              <w:rPr>
                <w:lang w:eastAsia="zh-CN"/>
              </w:rPr>
            </w:pPr>
          </w:p>
        </w:tc>
        <w:tc>
          <w:tcPr>
            <w:tcW w:w="1131" w:type="dxa"/>
            <w:shd w:val="clear" w:color="auto" w:fill="auto"/>
            <w:noWrap/>
            <w:vAlign w:val="center"/>
          </w:tcPr>
          <w:p w14:paraId="35F09218" w14:textId="77777777" w:rsidR="005B5532" w:rsidRPr="00FE760F" w:rsidRDefault="005B5532" w:rsidP="007274DE">
            <w:pPr>
              <w:pStyle w:val="TAC"/>
              <w:keepNext w:val="0"/>
              <w:keepLines w:val="0"/>
              <w:rPr>
                <w:lang w:eastAsia="zh-CN"/>
              </w:rPr>
            </w:pPr>
          </w:p>
        </w:tc>
        <w:tc>
          <w:tcPr>
            <w:tcW w:w="709" w:type="dxa"/>
            <w:vAlign w:val="center"/>
          </w:tcPr>
          <w:p w14:paraId="69216C72" w14:textId="77777777" w:rsidR="005B5532" w:rsidRPr="00FE760F" w:rsidRDefault="005B5532" w:rsidP="007274DE">
            <w:pPr>
              <w:pStyle w:val="TAC"/>
              <w:keepNext w:val="0"/>
              <w:keepLines w:val="0"/>
              <w:rPr>
                <w:lang w:eastAsia="zh-CN"/>
              </w:rPr>
            </w:pPr>
          </w:p>
        </w:tc>
      </w:tr>
      <w:tr w:rsidR="005B5532" w:rsidRPr="00FE760F" w14:paraId="750C59B5" w14:textId="77777777" w:rsidTr="007274DE">
        <w:trPr>
          <w:tblHeader/>
          <w:jc w:val="center"/>
        </w:trPr>
        <w:tc>
          <w:tcPr>
            <w:tcW w:w="1819" w:type="dxa"/>
            <w:vAlign w:val="center"/>
          </w:tcPr>
          <w:p w14:paraId="36A2FDA9" w14:textId="77777777" w:rsidR="005B5532" w:rsidRPr="00FE760F" w:rsidRDefault="005B5532" w:rsidP="007274DE">
            <w:pPr>
              <w:pStyle w:val="TAC"/>
              <w:keepNext w:val="0"/>
              <w:keepLines w:val="0"/>
              <w:rPr>
                <w:lang w:val="en-US"/>
              </w:rPr>
            </w:pPr>
          </w:p>
        </w:tc>
        <w:tc>
          <w:tcPr>
            <w:tcW w:w="1102" w:type="dxa"/>
          </w:tcPr>
          <w:p w14:paraId="25EA06CD"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E13A81D" w14:textId="77777777" w:rsidR="005B5532" w:rsidRPr="00FE760F" w:rsidRDefault="005B5532" w:rsidP="007274DE">
            <w:pPr>
              <w:pStyle w:val="TAC"/>
              <w:keepNext w:val="0"/>
              <w:keepLines w:val="0"/>
              <w:rPr>
                <w:lang w:val="en-US"/>
              </w:rPr>
            </w:pPr>
          </w:p>
        </w:tc>
        <w:tc>
          <w:tcPr>
            <w:tcW w:w="1569" w:type="dxa"/>
            <w:gridSpan w:val="2"/>
            <w:vAlign w:val="center"/>
          </w:tcPr>
          <w:p w14:paraId="73251881" w14:textId="77777777" w:rsidR="005B5532" w:rsidRPr="00FE760F" w:rsidRDefault="005B5532" w:rsidP="007274DE">
            <w:pPr>
              <w:pStyle w:val="TAC"/>
              <w:keepNext w:val="0"/>
              <w:keepLines w:val="0"/>
            </w:pPr>
          </w:p>
        </w:tc>
        <w:tc>
          <w:tcPr>
            <w:tcW w:w="694" w:type="dxa"/>
            <w:gridSpan w:val="2"/>
            <w:vAlign w:val="center"/>
          </w:tcPr>
          <w:p w14:paraId="712A0100"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3754BD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5EA83A3" w14:textId="77777777" w:rsidR="005B5532" w:rsidRPr="00FE760F" w:rsidRDefault="005B5532" w:rsidP="007274DE">
            <w:pPr>
              <w:pStyle w:val="TAC"/>
              <w:keepNext w:val="0"/>
              <w:keepLines w:val="0"/>
              <w:rPr>
                <w:bCs/>
                <w:szCs w:val="18"/>
                <w:lang w:val="en-US"/>
              </w:rPr>
            </w:pPr>
          </w:p>
        </w:tc>
        <w:tc>
          <w:tcPr>
            <w:tcW w:w="717" w:type="dxa"/>
            <w:vAlign w:val="center"/>
          </w:tcPr>
          <w:p w14:paraId="40C90804" w14:textId="77777777" w:rsidR="005B5532" w:rsidRPr="00FE760F" w:rsidRDefault="005B5532" w:rsidP="007274DE">
            <w:pPr>
              <w:pStyle w:val="TAC"/>
              <w:keepNext w:val="0"/>
              <w:keepLines w:val="0"/>
              <w:rPr>
                <w:bCs/>
                <w:szCs w:val="18"/>
                <w:lang w:val="en-US"/>
              </w:rPr>
            </w:pPr>
          </w:p>
        </w:tc>
        <w:tc>
          <w:tcPr>
            <w:tcW w:w="712" w:type="dxa"/>
            <w:vAlign w:val="center"/>
          </w:tcPr>
          <w:p w14:paraId="7B454868" w14:textId="77777777" w:rsidR="005B5532" w:rsidRPr="00FE760F" w:rsidRDefault="005B5532" w:rsidP="007274DE">
            <w:pPr>
              <w:pStyle w:val="TAC"/>
              <w:keepNext w:val="0"/>
              <w:keepLines w:val="0"/>
              <w:rPr>
                <w:bCs/>
                <w:szCs w:val="18"/>
                <w:lang w:val="en-US"/>
              </w:rPr>
            </w:pPr>
          </w:p>
        </w:tc>
        <w:tc>
          <w:tcPr>
            <w:tcW w:w="709" w:type="dxa"/>
            <w:vAlign w:val="center"/>
          </w:tcPr>
          <w:p w14:paraId="2BF7BE82" w14:textId="77777777" w:rsidR="005B5532" w:rsidRPr="00FE760F" w:rsidRDefault="005B5532" w:rsidP="007274DE">
            <w:pPr>
              <w:pStyle w:val="TAC"/>
              <w:keepNext w:val="0"/>
              <w:keepLines w:val="0"/>
              <w:rPr>
                <w:bCs/>
                <w:szCs w:val="18"/>
                <w:lang w:val="en-US"/>
              </w:rPr>
            </w:pPr>
          </w:p>
        </w:tc>
        <w:tc>
          <w:tcPr>
            <w:tcW w:w="709" w:type="dxa"/>
            <w:vAlign w:val="center"/>
          </w:tcPr>
          <w:p w14:paraId="5A545D76" w14:textId="77777777" w:rsidR="005B5532" w:rsidRPr="00FE760F" w:rsidRDefault="005B5532" w:rsidP="007274DE">
            <w:pPr>
              <w:pStyle w:val="TAC"/>
              <w:keepNext w:val="0"/>
              <w:keepLines w:val="0"/>
              <w:rPr>
                <w:bCs/>
                <w:szCs w:val="18"/>
                <w:lang w:val="en-US"/>
              </w:rPr>
            </w:pPr>
          </w:p>
        </w:tc>
        <w:tc>
          <w:tcPr>
            <w:tcW w:w="710" w:type="dxa"/>
            <w:vAlign w:val="center"/>
          </w:tcPr>
          <w:p w14:paraId="719268B5" w14:textId="77777777" w:rsidR="005B5532" w:rsidRPr="00FE760F" w:rsidRDefault="005B5532" w:rsidP="007274DE">
            <w:pPr>
              <w:pStyle w:val="TAC"/>
              <w:keepNext w:val="0"/>
              <w:keepLines w:val="0"/>
              <w:rPr>
                <w:bCs/>
                <w:szCs w:val="18"/>
                <w:lang w:val="en-US"/>
              </w:rPr>
            </w:pPr>
          </w:p>
        </w:tc>
        <w:tc>
          <w:tcPr>
            <w:tcW w:w="709" w:type="dxa"/>
          </w:tcPr>
          <w:p w14:paraId="18C7D6BA" w14:textId="77777777" w:rsidR="005B5532" w:rsidRPr="00FE760F" w:rsidRDefault="005B5532" w:rsidP="007274DE">
            <w:pPr>
              <w:pStyle w:val="TAC"/>
              <w:keepNext w:val="0"/>
              <w:keepLines w:val="0"/>
              <w:rPr>
                <w:lang w:val="en-US"/>
              </w:rPr>
            </w:pPr>
          </w:p>
        </w:tc>
        <w:tc>
          <w:tcPr>
            <w:tcW w:w="709" w:type="dxa"/>
          </w:tcPr>
          <w:p w14:paraId="4585517F" w14:textId="77777777" w:rsidR="005B5532" w:rsidRPr="00FE760F" w:rsidRDefault="005B5532" w:rsidP="007274DE">
            <w:pPr>
              <w:pStyle w:val="TAC"/>
              <w:keepNext w:val="0"/>
              <w:keepLines w:val="0"/>
              <w:rPr>
                <w:lang w:val="en-US"/>
              </w:rPr>
            </w:pPr>
          </w:p>
        </w:tc>
        <w:tc>
          <w:tcPr>
            <w:tcW w:w="706" w:type="dxa"/>
          </w:tcPr>
          <w:p w14:paraId="26944A42" w14:textId="77777777" w:rsidR="005B5532" w:rsidRPr="00FE760F" w:rsidRDefault="005B5532" w:rsidP="007274DE">
            <w:pPr>
              <w:pStyle w:val="TAC"/>
              <w:keepNext w:val="0"/>
              <w:keepLines w:val="0"/>
              <w:rPr>
                <w:lang w:val="en-US"/>
              </w:rPr>
            </w:pPr>
          </w:p>
        </w:tc>
        <w:tc>
          <w:tcPr>
            <w:tcW w:w="1131" w:type="dxa"/>
            <w:vAlign w:val="center"/>
          </w:tcPr>
          <w:p w14:paraId="21F186A4" w14:textId="77777777" w:rsidR="005B5532" w:rsidRPr="00FE760F" w:rsidRDefault="005B5532" w:rsidP="007274DE">
            <w:pPr>
              <w:pStyle w:val="TAC"/>
              <w:keepNext w:val="0"/>
              <w:keepLines w:val="0"/>
              <w:rPr>
                <w:bCs/>
                <w:szCs w:val="18"/>
                <w:lang w:val="en-US"/>
              </w:rPr>
            </w:pPr>
          </w:p>
        </w:tc>
        <w:tc>
          <w:tcPr>
            <w:tcW w:w="709" w:type="dxa"/>
            <w:vAlign w:val="center"/>
          </w:tcPr>
          <w:p w14:paraId="49C7120D" w14:textId="77777777" w:rsidR="005B5532" w:rsidRPr="00FE760F" w:rsidRDefault="005B5532" w:rsidP="007274DE">
            <w:pPr>
              <w:pStyle w:val="TAC"/>
              <w:keepNext w:val="0"/>
              <w:keepLines w:val="0"/>
              <w:rPr>
                <w:lang w:val="en-US"/>
              </w:rPr>
            </w:pPr>
          </w:p>
        </w:tc>
      </w:tr>
      <w:tr w:rsidR="005B5532" w:rsidRPr="00FE760F" w14:paraId="33E813E6" w14:textId="77777777" w:rsidTr="007274DE">
        <w:trPr>
          <w:tblHeader/>
          <w:jc w:val="center"/>
        </w:trPr>
        <w:tc>
          <w:tcPr>
            <w:tcW w:w="1819" w:type="dxa"/>
            <w:vAlign w:val="center"/>
          </w:tcPr>
          <w:p w14:paraId="75DA5E8D" w14:textId="77777777" w:rsidR="005B5532" w:rsidRPr="00FE760F" w:rsidRDefault="005B5532" w:rsidP="007274DE">
            <w:pPr>
              <w:pStyle w:val="TAC"/>
              <w:keepNext w:val="0"/>
              <w:keepLines w:val="0"/>
              <w:rPr>
                <w:lang w:val="en-US"/>
              </w:rPr>
            </w:pPr>
          </w:p>
        </w:tc>
        <w:tc>
          <w:tcPr>
            <w:tcW w:w="1102" w:type="dxa"/>
          </w:tcPr>
          <w:p w14:paraId="556A3358"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66409500" w14:textId="77777777" w:rsidR="005B5532" w:rsidRPr="00FE760F" w:rsidRDefault="005B5532" w:rsidP="007274DE">
            <w:pPr>
              <w:pStyle w:val="TAC"/>
              <w:keepNext w:val="0"/>
              <w:keepLines w:val="0"/>
              <w:rPr>
                <w:lang w:val="en-US"/>
              </w:rPr>
            </w:pPr>
          </w:p>
        </w:tc>
        <w:tc>
          <w:tcPr>
            <w:tcW w:w="2975" w:type="dxa"/>
            <w:gridSpan w:val="7"/>
            <w:vAlign w:val="center"/>
          </w:tcPr>
          <w:p w14:paraId="56A11FA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E473C46" w14:textId="77777777" w:rsidR="005B5532" w:rsidRPr="00FE760F" w:rsidRDefault="005B5532" w:rsidP="007274DE">
            <w:pPr>
              <w:pStyle w:val="TAC"/>
              <w:keepNext w:val="0"/>
              <w:keepLines w:val="0"/>
              <w:rPr>
                <w:bCs/>
                <w:szCs w:val="18"/>
                <w:lang w:val="en-US"/>
              </w:rPr>
            </w:pPr>
          </w:p>
        </w:tc>
        <w:tc>
          <w:tcPr>
            <w:tcW w:w="717" w:type="dxa"/>
            <w:vAlign w:val="center"/>
          </w:tcPr>
          <w:p w14:paraId="0DE05300" w14:textId="77777777" w:rsidR="005B5532" w:rsidRPr="00FE760F" w:rsidRDefault="005B5532" w:rsidP="007274DE">
            <w:pPr>
              <w:pStyle w:val="TAC"/>
              <w:keepNext w:val="0"/>
              <w:keepLines w:val="0"/>
              <w:rPr>
                <w:bCs/>
                <w:szCs w:val="18"/>
                <w:lang w:val="en-US"/>
              </w:rPr>
            </w:pPr>
          </w:p>
        </w:tc>
        <w:tc>
          <w:tcPr>
            <w:tcW w:w="712" w:type="dxa"/>
            <w:vAlign w:val="center"/>
          </w:tcPr>
          <w:p w14:paraId="71DCED5B" w14:textId="77777777" w:rsidR="005B5532" w:rsidRPr="00FE760F" w:rsidRDefault="005B5532" w:rsidP="007274DE">
            <w:pPr>
              <w:pStyle w:val="TAC"/>
              <w:keepNext w:val="0"/>
              <w:keepLines w:val="0"/>
              <w:rPr>
                <w:bCs/>
                <w:szCs w:val="18"/>
                <w:lang w:val="en-US"/>
              </w:rPr>
            </w:pPr>
          </w:p>
        </w:tc>
        <w:tc>
          <w:tcPr>
            <w:tcW w:w="709" w:type="dxa"/>
            <w:vAlign w:val="center"/>
          </w:tcPr>
          <w:p w14:paraId="438AAB67" w14:textId="77777777" w:rsidR="005B5532" w:rsidRPr="00FE760F" w:rsidRDefault="005B5532" w:rsidP="007274DE">
            <w:pPr>
              <w:pStyle w:val="TAC"/>
              <w:keepNext w:val="0"/>
              <w:keepLines w:val="0"/>
              <w:rPr>
                <w:bCs/>
                <w:szCs w:val="18"/>
                <w:lang w:val="en-US"/>
              </w:rPr>
            </w:pPr>
          </w:p>
        </w:tc>
        <w:tc>
          <w:tcPr>
            <w:tcW w:w="709" w:type="dxa"/>
            <w:vAlign w:val="center"/>
          </w:tcPr>
          <w:p w14:paraId="39DE6543" w14:textId="77777777" w:rsidR="005B5532" w:rsidRPr="00FE760F" w:rsidRDefault="005B5532" w:rsidP="007274DE">
            <w:pPr>
              <w:pStyle w:val="TAC"/>
              <w:keepNext w:val="0"/>
              <w:keepLines w:val="0"/>
              <w:rPr>
                <w:bCs/>
                <w:szCs w:val="18"/>
                <w:lang w:val="en-US"/>
              </w:rPr>
            </w:pPr>
          </w:p>
        </w:tc>
        <w:tc>
          <w:tcPr>
            <w:tcW w:w="710" w:type="dxa"/>
            <w:vAlign w:val="center"/>
          </w:tcPr>
          <w:p w14:paraId="23DF82D3" w14:textId="77777777" w:rsidR="005B5532" w:rsidRPr="00FE760F" w:rsidRDefault="005B5532" w:rsidP="007274DE">
            <w:pPr>
              <w:pStyle w:val="TAC"/>
              <w:keepNext w:val="0"/>
              <w:keepLines w:val="0"/>
              <w:rPr>
                <w:bCs/>
                <w:szCs w:val="18"/>
                <w:lang w:val="en-US"/>
              </w:rPr>
            </w:pPr>
          </w:p>
        </w:tc>
        <w:tc>
          <w:tcPr>
            <w:tcW w:w="709" w:type="dxa"/>
          </w:tcPr>
          <w:p w14:paraId="50AA9711" w14:textId="77777777" w:rsidR="005B5532" w:rsidRPr="00FE760F" w:rsidRDefault="005B5532" w:rsidP="007274DE">
            <w:pPr>
              <w:pStyle w:val="TAC"/>
              <w:keepNext w:val="0"/>
              <w:keepLines w:val="0"/>
              <w:rPr>
                <w:lang w:val="en-US"/>
              </w:rPr>
            </w:pPr>
          </w:p>
        </w:tc>
        <w:tc>
          <w:tcPr>
            <w:tcW w:w="709" w:type="dxa"/>
          </w:tcPr>
          <w:p w14:paraId="3B724CC7" w14:textId="77777777" w:rsidR="005B5532" w:rsidRPr="00FE760F" w:rsidRDefault="005B5532" w:rsidP="007274DE">
            <w:pPr>
              <w:pStyle w:val="TAC"/>
              <w:keepNext w:val="0"/>
              <w:keepLines w:val="0"/>
              <w:rPr>
                <w:lang w:val="en-US"/>
              </w:rPr>
            </w:pPr>
          </w:p>
        </w:tc>
        <w:tc>
          <w:tcPr>
            <w:tcW w:w="706" w:type="dxa"/>
          </w:tcPr>
          <w:p w14:paraId="2AF853D3" w14:textId="77777777" w:rsidR="005B5532" w:rsidRPr="00FE760F" w:rsidRDefault="005B5532" w:rsidP="007274DE">
            <w:pPr>
              <w:pStyle w:val="TAC"/>
              <w:keepNext w:val="0"/>
              <w:keepLines w:val="0"/>
              <w:rPr>
                <w:lang w:val="en-US"/>
              </w:rPr>
            </w:pPr>
          </w:p>
        </w:tc>
        <w:tc>
          <w:tcPr>
            <w:tcW w:w="1131" w:type="dxa"/>
            <w:vAlign w:val="center"/>
          </w:tcPr>
          <w:p w14:paraId="13B47DDA" w14:textId="77777777" w:rsidR="005B5532" w:rsidRPr="00FE760F" w:rsidRDefault="005B5532" w:rsidP="007274DE">
            <w:pPr>
              <w:pStyle w:val="TAC"/>
              <w:keepNext w:val="0"/>
              <w:keepLines w:val="0"/>
              <w:rPr>
                <w:bCs/>
                <w:szCs w:val="18"/>
                <w:lang w:val="en-US"/>
              </w:rPr>
            </w:pPr>
          </w:p>
        </w:tc>
        <w:tc>
          <w:tcPr>
            <w:tcW w:w="709" w:type="dxa"/>
            <w:vAlign w:val="center"/>
          </w:tcPr>
          <w:p w14:paraId="0E4CD084" w14:textId="77777777" w:rsidR="005B5532" w:rsidRPr="00FE760F" w:rsidRDefault="005B5532" w:rsidP="007274DE">
            <w:pPr>
              <w:pStyle w:val="TAC"/>
              <w:keepNext w:val="0"/>
              <w:keepLines w:val="0"/>
              <w:rPr>
                <w:lang w:val="en-US"/>
              </w:rPr>
            </w:pPr>
          </w:p>
        </w:tc>
      </w:tr>
      <w:tr w:rsidR="005B5532" w:rsidRPr="00FE760F" w14:paraId="03EFE4E6" w14:textId="77777777" w:rsidTr="007274DE">
        <w:trPr>
          <w:tblHeader/>
          <w:jc w:val="center"/>
        </w:trPr>
        <w:tc>
          <w:tcPr>
            <w:tcW w:w="1819" w:type="dxa"/>
            <w:vAlign w:val="center"/>
          </w:tcPr>
          <w:p w14:paraId="69501E04" w14:textId="77777777" w:rsidR="005B5532" w:rsidRPr="00FE760F" w:rsidRDefault="005B5532" w:rsidP="007274DE">
            <w:pPr>
              <w:pStyle w:val="TAC"/>
              <w:keepNext w:val="0"/>
              <w:keepLines w:val="0"/>
              <w:rPr>
                <w:lang w:val="en-US"/>
              </w:rPr>
            </w:pPr>
          </w:p>
        </w:tc>
        <w:tc>
          <w:tcPr>
            <w:tcW w:w="1102" w:type="dxa"/>
          </w:tcPr>
          <w:p w14:paraId="419C79E3"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2AFCCBAA" w14:textId="77777777" w:rsidR="005B5532" w:rsidRPr="00FE760F" w:rsidRDefault="005B5532" w:rsidP="007274DE">
            <w:pPr>
              <w:pStyle w:val="TAC"/>
              <w:keepNext w:val="0"/>
              <w:keepLines w:val="0"/>
            </w:pPr>
          </w:p>
        </w:tc>
        <w:tc>
          <w:tcPr>
            <w:tcW w:w="1406" w:type="dxa"/>
            <w:gridSpan w:val="5"/>
            <w:vAlign w:val="center"/>
          </w:tcPr>
          <w:p w14:paraId="3F1DF63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B7ADA44" w14:textId="77777777" w:rsidR="005B5532" w:rsidRPr="00FE760F" w:rsidRDefault="005B5532" w:rsidP="007274DE">
            <w:pPr>
              <w:pStyle w:val="TAC"/>
              <w:keepNext w:val="0"/>
              <w:keepLines w:val="0"/>
              <w:rPr>
                <w:bCs/>
                <w:szCs w:val="18"/>
                <w:lang w:val="en-US"/>
              </w:rPr>
            </w:pPr>
          </w:p>
        </w:tc>
        <w:tc>
          <w:tcPr>
            <w:tcW w:w="717" w:type="dxa"/>
            <w:vAlign w:val="center"/>
          </w:tcPr>
          <w:p w14:paraId="33145771" w14:textId="77777777" w:rsidR="005B5532" w:rsidRPr="00FE760F" w:rsidRDefault="005B5532" w:rsidP="007274DE">
            <w:pPr>
              <w:pStyle w:val="TAC"/>
              <w:keepNext w:val="0"/>
              <w:keepLines w:val="0"/>
              <w:rPr>
                <w:bCs/>
                <w:szCs w:val="18"/>
                <w:lang w:val="en-US"/>
              </w:rPr>
            </w:pPr>
          </w:p>
        </w:tc>
        <w:tc>
          <w:tcPr>
            <w:tcW w:w="712" w:type="dxa"/>
            <w:vAlign w:val="center"/>
          </w:tcPr>
          <w:p w14:paraId="2E6B63E4" w14:textId="77777777" w:rsidR="005B5532" w:rsidRPr="00FE760F" w:rsidRDefault="005B5532" w:rsidP="007274DE">
            <w:pPr>
              <w:pStyle w:val="TAC"/>
              <w:keepNext w:val="0"/>
              <w:keepLines w:val="0"/>
              <w:rPr>
                <w:bCs/>
                <w:szCs w:val="18"/>
                <w:lang w:val="en-US"/>
              </w:rPr>
            </w:pPr>
          </w:p>
        </w:tc>
        <w:tc>
          <w:tcPr>
            <w:tcW w:w="709" w:type="dxa"/>
            <w:vAlign w:val="center"/>
          </w:tcPr>
          <w:p w14:paraId="68E3F37F" w14:textId="77777777" w:rsidR="005B5532" w:rsidRPr="00FE760F" w:rsidRDefault="005B5532" w:rsidP="007274DE">
            <w:pPr>
              <w:pStyle w:val="TAC"/>
              <w:keepNext w:val="0"/>
              <w:keepLines w:val="0"/>
              <w:rPr>
                <w:bCs/>
                <w:szCs w:val="18"/>
                <w:lang w:val="en-US"/>
              </w:rPr>
            </w:pPr>
          </w:p>
        </w:tc>
        <w:tc>
          <w:tcPr>
            <w:tcW w:w="709" w:type="dxa"/>
            <w:vAlign w:val="center"/>
          </w:tcPr>
          <w:p w14:paraId="0C014EE5" w14:textId="77777777" w:rsidR="005B5532" w:rsidRPr="00FE760F" w:rsidRDefault="005B5532" w:rsidP="007274DE">
            <w:pPr>
              <w:pStyle w:val="TAC"/>
              <w:keepNext w:val="0"/>
              <w:keepLines w:val="0"/>
              <w:rPr>
                <w:bCs/>
                <w:szCs w:val="18"/>
                <w:lang w:val="en-US"/>
              </w:rPr>
            </w:pPr>
          </w:p>
        </w:tc>
        <w:tc>
          <w:tcPr>
            <w:tcW w:w="710" w:type="dxa"/>
            <w:vAlign w:val="center"/>
          </w:tcPr>
          <w:p w14:paraId="293C4F0E" w14:textId="77777777" w:rsidR="005B5532" w:rsidRPr="00FE760F" w:rsidRDefault="005B5532" w:rsidP="007274DE">
            <w:pPr>
              <w:pStyle w:val="TAC"/>
              <w:keepNext w:val="0"/>
              <w:keepLines w:val="0"/>
              <w:rPr>
                <w:bCs/>
                <w:szCs w:val="18"/>
                <w:lang w:val="en-US"/>
              </w:rPr>
            </w:pPr>
          </w:p>
        </w:tc>
        <w:tc>
          <w:tcPr>
            <w:tcW w:w="709" w:type="dxa"/>
          </w:tcPr>
          <w:p w14:paraId="09B197D8" w14:textId="77777777" w:rsidR="005B5532" w:rsidRPr="00FE760F" w:rsidRDefault="005B5532" w:rsidP="007274DE">
            <w:pPr>
              <w:pStyle w:val="TAC"/>
              <w:keepNext w:val="0"/>
              <w:keepLines w:val="0"/>
              <w:rPr>
                <w:lang w:val="en-US"/>
              </w:rPr>
            </w:pPr>
          </w:p>
        </w:tc>
        <w:tc>
          <w:tcPr>
            <w:tcW w:w="709" w:type="dxa"/>
          </w:tcPr>
          <w:p w14:paraId="7D1ADF14" w14:textId="77777777" w:rsidR="005B5532" w:rsidRPr="00FE760F" w:rsidRDefault="005B5532" w:rsidP="007274DE">
            <w:pPr>
              <w:pStyle w:val="TAC"/>
              <w:keepNext w:val="0"/>
              <w:keepLines w:val="0"/>
              <w:rPr>
                <w:lang w:val="en-US"/>
              </w:rPr>
            </w:pPr>
          </w:p>
        </w:tc>
        <w:tc>
          <w:tcPr>
            <w:tcW w:w="706" w:type="dxa"/>
          </w:tcPr>
          <w:p w14:paraId="0AED0984" w14:textId="77777777" w:rsidR="005B5532" w:rsidRPr="00FE760F" w:rsidRDefault="005B5532" w:rsidP="007274DE">
            <w:pPr>
              <w:pStyle w:val="TAC"/>
              <w:keepNext w:val="0"/>
              <w:keepLines w:val="0"/>
              <w:rPr>
                <w:lang w:val="en-US"/>
              </w:rPr>
            </w:pPr>
          </w:p>
        </w:tc>
        <w:tc>
          <w:tcPr>
            <w:tcW w:w="1131" w:type="dxa"/>
            <w:vAlign w:val="center"/>
          </w:tcPr>
          <w:p w14:paraId="4292BB2F" w14:textId="77777777" w:rsidR="005B5532" w:rsidRPr="00FE760F" w:rsidRDefault="005B5532" w:rsidP="007274DE">
            <w:pPr>
              <w:pStyle w:val="TAC"/>
              <w:keepNext w:val="0"/>
              <w:keepLines w:val="0"/>
              <w:rPr>
                <w:bCs/>
                <w:szCs w:val="18"/>
                <w:lang w:val="en-US"/>
              </w:rPr>
            </w:pPr>
          </w:p>
        </w:tc>
        <w:tc>
          <w:tcPr>
            <w:tcW w:w="709" w:type="dxa"/>
            <w:vAlign w:val="center"/>
          </w:tcPr>
          <w:p w14:paraId="1223D6B0" w14:textId="77777777" w:rsidR="005B5532" w:rsidRPr="00FE760F" w:rsidRDefault="005B5532" w:rsidP="007274DE">
            <w:pPr>
              <w:pStyle w:val="TAC"/>
              <w:keepNext w:val="0"/>
              <w:keepLines w:val="0"/>
              <w:rPr>
                <w:lang w:val="en-US"/>
              </w:rPr>
            </w:pPr>
          </w:p>
        </w:tc>
      </w:tr>
      <w:tr w:rsidR="005B5532" w:rsidRPr="00FE760F" w14:paraId="11180DE4" w14:textId="77777777" w:rsidTr="007274DE">
        <w:trPr>
          <w:tblHeader/>
          <w:jc w:val="center"/>
        </w:trPr>
        <w:tc>
          <w:tcPr>
            <w:tcW w:w="1819" w:type="dxa"/>
            <w:vAlign w:val="center"/>
          </w:tcPr>
          <w:p w14:paraId="252CFF8F" w14:textId="77777777" w:rsidR="005B5532" w:rsidRPr="00FE760F" w:rsidRDefault="005B5532" w:rsidP="007274DE">
            <w:pPr>
              <w:pStyle w:val="TAC"/>
              <w:keepNext w:val="0"/>
              <w:keepLines w:val="0"/>
              <w:rPr>
                <w:lang w:val="en-US"/>
              </w:rPr>
            </w:pPr>
          </w:p>
        </w:tc>
        <w:tc>
          <w:tcPr>
            <w:tcW w:w="1102" w:type="dxa"/>
            <w:vAlign w:val="center"/>
          </w:tcPr>
          <w:p w14:paraId="4A54C6AC"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31569764" w14:textId="77777777" w:rsidR="005B5532" w:rsidRPr="00FE760F" w:rsidRDefault="005B5532" w:rsidP="007274DE">
            <w:pPr>
              <w:pStyle w:val="TAC"/>
              <w:keepNext w:val="0"/>
              <w:keepLines w:val="0"/>
            </w:pPr>
          </w:p>
        </w:tc>
        <w:tc>
          <w:tcPr>
            <w:tcW w:w="2835" w:type="dxa"/>
            <w:gridSpan w:val="8"/>
            <w:vAlign w:val="center"/>
          </w:tcPr>
          <w:p w14:paraId="61FAA82D" w14:textId="77777777" w:rsidR="005B5532" w:rsidRPr="00FE760F" w:rsidRDefault="005B5532" w:rsidP="007274DE">
            <w:pPr>
              <w:pStyle w:val="TAC"/>
              <w:keepNext w:val="0"/>
              <w:keepLines w:val="0"/>
              <w:rPr>
                <w:bCs/>
                <w:szCs w:val="18"/>
                <w:lang w:val="en-US"/>
              </w:rPr>
            </w:pPr>
          </w:p>
        </w:tc>
        <w:tc>
          <w:tcPr>
            <w:tcW w:w="712" w:type="dxa"/>
            <w:vAlign w:val="center"/>
          </w:tcPr>
          <w:p w14:paraId="68129FCF" w14:textId="77777777" w:rsidR="005B5532" w:rsidRPr="00FE760F" w:rsidRDefault="005B5532" w:rsidP="007274DE">
            <w:pPr>
              <w:pStyle w:val="TAC"/>
              <w:keepNext w:val="0"/>
              <w:keepLines w:val="0"/>
              <w:rPr>
                <w:bCs/>
                <w:szCs w:val="18"/>
                <w:lang w:val="en-US"/>
              </w:rPr>
            </w:pPr>
          </w:p>
        </w:tc>
        <w:tc>
          <w:tcPr>
            <w:tcW w:w="709" w:type="dxa"/>
            <w:vAlign w:val="center"/>
          </w:tcPr>
          <w:p w14:paraId="2D89C3C2" w14:textId="77777777" w:rsidR="005B5532" w:rsidRPr="00FE760F" w:rsidRDefault="005B5532" w:rsidP="007274DE">
            <w:pPr>
              <w:pStyle w:val="TAC"/>
              <w:keepNext w:val="0"/>
              <w:keepLines w:val="0"/>
              <w:rPr>
                <w:bCs/>
                <w:szCs w:val="18"/>
                <w:lang w:val="en-US"/>
              </w:rPr>
            </w:pPr>
          </w:p>
        </w:tc>
        <w:tc>
          <w:tcPr>
            <w:tcW w:w="709" w:type="dxa"/>
            <w:vAlign w:val="center"/>
          </w:tcPr>
          <w:p w14:paraId="1927B11C" w14:textId="77777777" w:rsidR="005B5532" w:rsidRPr="00FE760F" w:rsidRDefault="005B5532" w:rsidP="007274DE">
            <w:pPr>
              <w:pStyle w:val="TAC"/>
              <w:keepNext w:val="0"/>
              <w:keepLines w:val="0"/>
              <w:rPr>
                <w:bCs/>
                <w:szCs w:val="18"/>
                <w:lang w:val="en-US"/>
              </w:rPr>
            </w:pPr>
          </w:p>
        </w:tc>
        <w:tc>
          <w:tcPr>
            <w:tcW w:w="710" w:type="dxa"/>
            <w:vAlign w:val="center"/>
          </w:tcPr>
          <w:p w14:paraId="22C24B87" w14:textId="77777777" w:rsidR="005B5532" w:rsidRPr="00FE760F" w:rsidRDefault="005B5532" w:rsidP="007274DE">
            <w:pPr>
              <w:pStyle w:val="TAC"/>
              <w:keepNext w:val="0"/>
              <w:keepLines w:val="0"/>
              <w:rPr>
                <w:bCs/>
                <w:szCs w:val="18"/>
                <w:lang w:val="en-US"/>
              </w:rPr>
            </w:pPr>
          </w:p>
        </w:tc>
        <w:tc>
          <w:tcPr>
            <w:tcW w:w="709" w:type="dxa"/>
          </w:tcPr>
          <w:p w14:paraId="12D8310B" w14:textId="77777777" w:rsidR="005B5532" w:rsidRPr="00FE760F" w:rsidRDefault="005B5532" w:rsidP="007274DE">
            <w:pPr>
              <w:pStyle w:val="TAC"/>
              <w:keepNext w:val="0"/>
              <w:keepLines w:val="0"/>
              <w:rPr>
                <w:lang w:val="en-US"/>
              </w:rPr>
            </w:pPr>
          </w:p>
        </w:tc>
        <w:tc>
          <w:tcPr>
            <w:tcW w:w="709" w:type="dxa"/>
          </w:tcPr>
          <w:p w14:paraId="0ADE32EA" w14:textId="77777777" w:rsidR="005B5532" w:rsidRPr="00FE760F" w:rsidRDefault="005B5532" w:rsidP="007274DE">
            <w:pPr>
              <w:pStyle w:val="TAC"/>
              <w:keepNext w:val="0"/>
              <w:keepLines w:val="0"/>
              <w:rPr>
                <w:lang w:val="en-US"/>
              </w:rPr>
            </w:pPr>
          </w:p>
        </w:tc>
        <w:tc>
          <w:tcPr>
            <w:tcW w:w="706" w:type="dxa"/>
          </w:tcPr>
          <w:p w14:paraId="0953EC2A" w14:textId="77777777" w:rsidR="005B5532" w:rsidRPr="00FE760F" w:rsidRDefault="005B5532" w:rsidP="007274DE">
            <w:pPr>
              <w:pStyle w:val="TAC"/>
              <w:keepNext w:val="0"/>
              <w:keepLines w:val="0"/>
              <w:rPr>
                <w:lang w:val="en-US"/>
              </w:rPr>
            </w:pPr>
          </w:p>
        </w:tc>
        <w:tc>
          <w:tcPr>
            <w:tcW w:w="1131" w:type="dxa"/>
            <w:vAlign w:val="center"/>
          </w:tcPr>
          <w:p w14:paraId="7397C0BA" w14:textId="77777777" w:rsidR="005B5532" w:rsidRPr="00FE760F" w:rsidRDefault="005B5532" w:rsidP="007274DE">
            <w:pPr>
              <w:pStyle w:val="TAC"/>
              <w:keepNext w:val="0"/>
              <w:keepLines w:val="0"/>
              <w:rPr>
                <w:bCs/>
                <w:szCs w:val="18"/>
                <w:lang w:val="en-US"/>
              </w:rPr>
            </w:pPr>
          </w:p>
        </w:tc>
        <w:tc>
          <w:tcPr>
            <w:tcW w:w="709" w:type="dxa"/>
            <w:vAlign w:val="center"/>
          </w:tcPr>
          <w:p w14:paraId="1FC985A0" w14:textId="77777777" w:rsidR="005B5532" w:rsidRPr="00FE760F" w:rsidRDefault="005B5532" w:rsidP="007274DE">
            <w:pPr>
              <w:pStyle w:val="TAC"/>
              <w:keepNext w:val="0"/>
              <w:keepLines w:val="0"/>
              <w:rPr>
                <w:lang w:val="en-US"/>
              </w:rPr>
            </w:pPr>
          </w:p>
        </w:tc>
      </w:tr>
      <w:tr w:rsidR="005B5532" w:rsidRPr="00FE760F" w14:paraId="7FB232C7" w14:textId="77777777" w:rsidTr="007274DE">
        <w:trPr>
          <w:tblHeader/>
          <w:jc w:val="center"/>
        </w:trPr>
        <w:tc>
          <w:tcPr>
            <w:tcW w:w="1819" w:type="dxa"/>
            <w:vAlign w:val="center"/>
          </w:tcPr>
          <w:p w14:paraId="62D9913C" w14:textId="77777777" w:rsidR="005B5532" w:rsidRPr="00FE760F" w:rsidRDefault="005B5532" w:rsidP="007274DE">
            <w:pPr>
              <w:pStyle w:val="TAC"/>
              <w:keepNext w:val="0"/>
              <w:keepLines w:val="0"/>
              <w:rPr>
                <w:lang w:val="en-US"/>
              </w:rPr>
            </w:pPr>
          </w:p>
        </w:tc>
        <w:tc>
          <w:tcPr>
            <w:tcW w:w="1102" w:type="dxa"/>
            <w:vAlign w:val="center"/>
          </w:tcPr>
          <w:p w14:paraId="4FA5877C"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1C4B6DFA" w14:textId="77777777" w:rsidR="005B5532" w:rsidRPr="00FE760F" w:rsidRDefault="005B5532" w:rsidP="007274DE">
            <w:pPr>
              <w:pStyle w:val="TAC"/>
              <w:keepNext w:val="0"/>
              <w:keepLines w:val="0"/>
              <w:rPr>
                <w:lang w:val="en-US"/>
              </w:rPr>
            </w:pPr>
          </w:p>
        </w:tc>
        <w:tc>
          <w:tcPr>
            <w:tcW w:w="4404" w:type="dxa"/>
            <w:gridSpan w:val="10"/>
            <w:vAlign w:val="center"/>
          </w:tcPr>
          <w:p w14:paraId="14C6BFB4" w14:textId="77777777" w:rsidR="005B5532" w:rsidRPr="00FE760F" w:rsidRDefault="005B5532" w:rsidP="007274DE">
            <w:pPr>
              <w:pStyle w:val="TAC"/>
              <w:keepNext w:val="0"/>
              <w:keepLines w:val="0"/>
              <w:rPr>
                <w:bCs/>
                <w:szCs w:val="18"/>
                <w:lang w:val="en-US"/>
              </w:rPr>
            </w:pPr>
          </w:p>
        </w:tc>
        <w:tc>
          <w:tcPr>
            <w:tcW w:w="712" w:type="dxa"/>
            <w:vAlign w:val="center"/>
          </w:tcPr>
          <w:p w14:paraId="27B5127E" w14:textId="77777777" w:rsidR="005B5532" w:rsidRPr="00FE760F" w:rsidRDefault="005B5532" w:rsidP="007274DE">
            <w:pPr>
              <w:pStyle w:val="TAC"/>
              <w:keepNext w:val="0"/>
              <w:keepLines w:val="0"/>
              <w:rPr>
                <w:bCs/>
                <w:szCs w:val="18"/>
                <w:lang w:val="en-US"/>
              </w:rPr>
            </w:pPr>
          </w:p>
        </w:tc>
        <w:tc>
          <w:tcPr>
            <w:tcW w:w="709" w:type="dxa"/>
            <w:vAlign w:val="center"/>
          </w:tcPr>
          <w:p w14:paraId="689324CB" w14:textId="77777777" w:rsidR="005B5532" w:rsidRPr="00FE760F" w:rsidRDefault="005B5532" w:rsidP="007274DE">
            <w:pPr>
              <w:pStyle w:val="TAC"/>
              <w:keepNext w:val="0"/>
              <w:keepLines w:val="0"/>
              <w:rPr>
                <w:bCs/>
                <w:szCs w:val="18"/>
                <w:lang w:val="en-US"/>
              </w:rPr>
            </w:pPr>
          </w:p>
        </w:tc>
        <w:tc>
          <w:tcPr>
            <w:tcW w:w="709" w:type="dxa"/>
            <w:vAlign w:val="center"/>
          </w:tcPr>
          <w:p w14:paraId="6FF76259" w14:textId="77777777" w:rsidR="005B5532" w:rsidRPr="00FE760F" w:rsidRDefault="005B5532" w:rsidP="007274DE">
            <w:pPr>
              <w:pStyle w:val="TAC"/>
              <w:keepNext w:val="0"/>
              <w:keepLines w:val="0"/>
              <w:rPr>
                <w:bCs/>
                <w:szCs w:val="18"/>
                <w:lang w:val="en-US"/>
              </w:rPr>
            </w:pPr>
          </w:p>
        </w:tc>
        <w:tc>
          <w:tcPr>
            <w:tcW w:w="710" w:type="dxa"/>
            <w:vAlign w:val="center"/>
          </w:tcPr>
          <w:p w14:paraId="0084F209" w14:textId="77777777" w:rsidR="005B5532" w:rsidRPr="00FE760F" w:rsidRDefault="005B5532" w:rsidP="007274DE">
            <w:pPr>
              <w:pStyle w:val="TAC"/>
              <w:keepNext w:val="0"/>
              <w:keepLines w:val="0"/>
              <w:rPr>
                <w:bCs/>
                <w:szCs w:val="18"/>
                <w:lang w:val="en-US"/>
              </w:rPr>
            </w:pPr>
          </w:p>
        </w:tc>
        <w:tc>
          <w:tcPr>
            <w:tcW w:w="709" w:type="dxa"/>
          </w:tcPr>
          <w:p w14:paraId="074606EF" w14:textId="77777777" w:rsidR="005B5532" w:rsidRPr="00FE760F" w:rsidRDefault="005B5532" w:rsidP="007274DE">
            <w:pPr>
              <w:pStyle w:val="TAC"/>
              <w:keepNext w:val="0"/>
              <w:keepLines w:val="0"/>
              <w:rPr>
                <w:lang w:val="en-US"/>
              </w:rPr>
            </w:pPr>
          </w:p>
        </w:tc>
        <w:tc>
          <w:tcPr>
            <w:tcW w:w="709" w:type="dxa"/>
          </w:tcPr>
          <w:p w14:paraId="2484B321" w14:textId="77777777" w:rsidR="005B5532" w:rsidRPr="00FE760F" w:rsidRDefault="005B5532" w:rsidP="007274DE">
            <w:pPr>
              <w:pStyle w:val="TAC"/>
              <w:keepNext w:val="0"/>
              <w:keepLines w:val="0"/>
              <w:rPr>
                <w:lang w:val="en-US"/>
              </w:rPr>
            </w:pPr>
          </w:p>
        </w:tc>
        <w:tc>
          <w:tcPr>
            <w:tcW w:w="706" w:type="dxa"/>
          </w:tcPr>
          <w:p w14:paraId="11D8AFBA" w14:textId="77777777" w:rsidR="005B5532" w:rsidRPr="00FE760F" w:rsidRDefault="005B5532" w:rsidP="007274DE">
            <w:pPr>
              <w:pStyle w:val="TAC"/>
              <w:keepNext w:val="0"/>
              <w:keepLines w:val="0"/>
              <w:rPr>
                <w:lang w:val="en-US"/>
              </w:rPr>
            </w:pPr>
          </w:p>
        </w:tc>
        <w:tc>
          <w:tcPr>
            <w:tcW w:w="1131" w:type="dxa"/>
            <w:vAlign w:val="center"/>
          </w:tcPr>
          <w:p w14:paraId="40DA2D47" w14:textId="77777777" w:rsidR="005B5532" w:rsidRPr="00FE760F" w:rsidRDefault="005B5532" w:rsidP="007274DE">
            <w:pPr>
              <w:pStyle w:val="TAC"/>
              <w:keepNext w:val="0"/>
              <w:keepLines w:val="0"/>
              <w:rPr>
                <w:bCs/>
                <w:szCs w:val="18"/>
                <w:lang w:val="en-US"/>
              </w:rPr>
            </w:pPr>
          </w:p>
        </w:tc>
        <w:tc>
          <w:tcPr>
            <w:tcW w:w="709" w:type="dxa"/>
            <w:vAlign w:val="center"/>
          </w:tcPr>
          <w:p w14:paraId="0D07CF8E" w14:textId="77777777" w:rsidR="005B5532" w:rsidRPr="00FE760F" w:rsidRDefault="005B5532" w:rsidP="007274DE">
            <w:pPr>
              <w:pStyle w:val="TAC"/>
              <w:keepNext w:val="0"/>
              <w:keepLines w:val="0"/>
              <w:rPr>
                <w:lang w:val="en-US"/>
              </w:rPr>
            </w:pPr>
          </w:p>
        </w:tc>
      </w:tr>
      <w:tr w:rsidR="005B5532" w:rsidRPr="00FE760F" w14:paraId="171C7634" w14:textId="77777777" w:rsidTr="007274DE">
        <w:trPr>
          <w:tblHeader/>
          <w:jc w:val="center"/>
        </w:trPr>
        <w:tc>
          <w:tcPr>
            <w:tcW w:w="1819" w:type="dxa"/>
            <w:vAlign w:val="center"/>
          </w:tcPr>
          <w:p w14:paraId="72530556" w14:textId="77777777" w:rsidR="005B5532" w:rsidRPr="00FE760F" w:rsidRDefault="005B5532" w:rsidP="007274DE">
            <w:pPr>
              <w:pStyle w:val="TAC"/>
              <w:keepNext w:val="0"/>
              <w:keepLines w:val="0"/>
              <w:rPr>
                <w:lang w:val="en-US"/>
              </w:rPr>
            </w:pPr>
          </w:p>
        </w:tc>
        <w:tc>
          <w:tcPr>
            <w:tcW w:w="1102" w:type="dxa"/>
            <w:vAlign w:val="center"/>
          </w:tcPr>
          <w:p w14:paraId="7600969F"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0F9F3EA3"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6B32A3D7" w14:textId="77777777" w:rsidR="005B5532" w:rsidRPr="00FE760F" w:rsidRDefault="005B5532" w:rsidP="007274DE">
            <w:pPr>
              <w:pStyle w:val="TAC"/>
              <w:keepNext w:val="0"/>
              <w:keepLines w:val="0"/>
              <w:rPr>
                <w:bCs/>
                <w:szCs w:val="18"/>
                <w:lang w:val="en-US"/>
              </w:rPr>
            </w:pPr>
          </w:p>
        </w:tc>
        <w:tc>
          <w:tcPr>
            <w:tcW w:w="712" w:type="dxa"/>
            <w:vAlign w:val="center"/>
          </w:tcPr>
          <w:p w14:paraId="10C46AE4" w14:textId="77777777" w:rsidR="005B5532" w:rsidRPr="00FE760F" w:rsidRDefault="005B5532" w:rsidP="007274DE">
            <w:pPr>
              <w:pStyle w:val="TAC"/>
              <w:keepNext w:val="0"/>
              <w:keepLines w:val="0"/>
              <w:rPr>
                <w:bCs/>
                <w:szCs w:val="18"/>
                <w:lang w:val="en-US"/>
              </w:rPr>
            </w:pPr>
          </w:p>
        </w:tc>
        <w:tc>
          <w:tcPr>
            <w:tcW w:w="709" w:type="dxa"/>
            <w:vAlign w:val="center"/>
          </w:tcPr>
          <w:p w14:paraId="5A456300" w14:textId="77777777" w:rsidR="005B5532" w:rsidRPr="00FE760F" w:rsidRDefault="005B5532" w:rsidP="007274DE">
            <w:pPr>
              <w:pStyle w:val="TAC"/>
              <w:keepNext w:val="0"/>
              <w:keepLines w:val="0"/>
              <w:rPr>
                <w:bCs/>
                <w:szCs w:val="18"/>
                <w:lang w:val="en-US"/>
              </w:rPr>
            </w:pPr>
          </w:p>
        </w:tc>
        <w:tc>
          <w:tcPr>
            <w:tcW w:w="709" w:type="dxa"/>
            <w:vAlign w:val="center"/>
          </w:tcPr>
          <w:p w14:paraId="32F3DD5A" w14:textId="77777777" w:rsidR="005B5532" w:rsidRPr="00FE760F" w:rsidRDefault="005B5532" w:rsidP="007274DE">
            <w:pPr>
              <w:pStyle w:val="TAC"/>
              <w:keepNext w:val="0"/>
              <w:keepLines w:val="0"/>
              <w:rPr>
                <w:bCs/>
                <w:szCs w:val="18"/>
                <w:lang w:val="en-US"/>
              </w:rPr>
            </w:pPr>
          </w:p>
        </w:tc>
        <w:tc>
          <w:tcPr>
            <w:tcW w:w="710" w:type="dxa"/>
            <w:vAlign w:val="center"/>
          </w:tcPr>
          <w:p w14:paraId="507FA42E" w14:textId="77777777" w:rsidR="005B5532" w:rsidRPr="00FE760F" w:rsidRDefault="005B5532" w:rsidP="007274DE">
            <w:pPr>
              <w:pStyle w:val="TAC"/>
              <w:keepNext w:val="0"/>
              <w:keepLines w:val="0"/>
              <w:rPr>
                <w:bCs/>
                <w:szCs w:val="18"/>
                <w:lang w:val="en-US"/>
              </w:rPr>
            </w:pPr>
          </w:p>
        </w:tc>
        <w:tc>
          <w:tcPr>
            <w:tcW w:w="709" w:type="dxa"/>
          </w:tcPr>
          <w:p w14:paraId="4BCA546C" w14:textId="77777777" w:rsidR="005B5532" w:rsidRPr="00FE760F" w:rsidRDefault="005B5532" w:rsidP="007274DE">
            <w:pPr>
              <w:pStyle w:val="TAC"/>
              <w:keepNext w:val="0"/>
              <w:keepLines w:val="0"/>
              <w:rPr>
                <w:lang w:val="en-US"/>
              </w:rPr>
            </w:pPr>
          </w:p>
        </w:tc>
        <w:tc>
          <w:tcPr>
            <w:tcW w:w="709" w:type="dxa"/>
          </w:tcPr>
          <w:p w14:paraId="2C1599AA" w14:textId="77777777" w:rsidR="005B5532" w:rsidRPr="00FE760F" w:rsidRDefault="005B5532" w:rsidP="007274DE">
            <w:pPr>
              <w:pStyle w:val="TAC"/>
              <w:keepNext w:val="0"/>
              <w:keepLines w:val="0"/>
              <w:rPr>
                <w:lang w:val="en-US"/>
              </w:rPr>
            </w:pPr>
          </w:p>
        </w:tc>
        <w:tc>
          <w:tcPr>
            <w:tcW w:w="706" w:type="dxa"/>
          </w:tcPr>
          <w:p w14:paraId="53B4CDD9" w14:textId="77777777" w:rsidR="005B5532" w:rsidRPr="00FE760F" w:rsidRDefault="005B5532" w:rsidP="007274DE">
            <w:pPr>
              <w:pStyle w:val="TAC"/>
              <w:keepNext w:val="0"/>
              <w:keepLines w:val="0"/>
              <w:rPr>
                <w:lang w:val="en-US"/>
              </w:rPr>
            </w:pPr>
          </w:p>
        </w:tc>
        <w:tc>
          <w:tcPr>
            <w:tcW w:w="1131" w:type="dxa"/>
            <w:vAlign w:val="center"/>
          </w:tcPr>
          <w:p w14:paraId="5A49D56C" w14:textId="77777777" w:rsidR="005B5532" w:rsidRPr="00FE760F" w:rsidRDefault="005B5532" w:rsidP="007274DE">
            <w:pPr>
              <w:pStyle w:val="TAC"/>
              <w:keepNext w:val="0"/>
              <w:keepLines w:val="0"/>
              <w:rPr>
                <w:bCs/>
                <w:szCs w:val="18"/>
                <w:lang w:val="en-US"/>
              </w:rPr>
            </w:pPr>
          </w:p>
        </w:tc>
        <w:tc>
          <w:tcPr>
            <w:tcW w:w="709" w:type="dxa"/>
            <w:vAlign w:val="center"/>
          </w:tcPr>
          <w:p w14:paraId="5D8D7709" w14:textId="77777777" w:rsidR="005B5532" w:rsidRPr="00FE760F" w:rsidRDefault="005B5532" w:rsidP="007274DE">
            <w:pPr>
              <w:pStyle w:val="TAC"/>
              <w:keepNext w:val="0"/>
              <w:keepLines w:val="0"/>
              <w:rPr>
                <w:lang w:val="en-US"/>
              </w:rPr>
            </w:pPr>
          </w:p>
        </w:tc>
      </w:tr>
      <w:tr w:rsidR="005B5532" w:rsidRPr="00FE760F" w14:paraId="435D4C0E" w14:textId="77777777" w:rsidTr="007274DE">
        <w:trPr>
          <w:tblHeader/>
          <w:jc w:val="center"/>
        </w:trPr>
        <w:tc>
          <w:tcPr>
            <w:tcW w:w="1819" w:type="dxa"/>
            <w:vAlign w:val="center"/>
          </w:tcPr>
          <w:p w14:paraId="39EF6BE1" w14:textId="77777777" w:rsidR="005B5532" w:rsidRPr="00FE760F" w:rsidRDefault="005B5532" w:rsidP="007274DE">
            <w:pPr>
              <w:pStyle w:val="TAC"/>
              <w:keepNext w:val="0"/>
              <w:keepLines w:val="0"/>
              <w:rPr>
                <w:lang w:val="en-US"/>
              </w:rPr>
            </w:pPr>
          </w:p>
        </w:tc>
        <w:tc>
          <w:tcPr>
            <w:tcW w:w="1102" w:type="dxa"/>
            <w:vAlign w:val="center"/>
          </w:tcPr>
          <w:p w14:paraId="310A590D" w14:textId="77777777" w:rsidR="005B5532" w:rsidRPr="00FE760F" w:rsidRDefault="005B5532" w:rsidP="007274DE">
            <w:pPr>
              <w:pStyle w:val="TAC"/>
              <w:keepNext w:val="0"/>
              <w:keepLines w:val="0"/>
              <w:rPr>
                <w:lang w:val="en-US"/>
              </w:rPr>
            </w:pPr>
          </w:p>
        </w:tc>
        <w:tc>
          <w:tcPr>
            <w:tcW w:w="3028" w:type="dxa"/>
            <w:gridSpan w:val="4"/>
            <w:shd w:val="clear" w:color="auto" w:fill="auto"/>
            <w:vAlign w:val="center"/>
          </w:tcPr>
          <w:p w14:paraId="7507180B" w14:textId="77777777" w:rsidR="005B5532" w:rsidRPr="00FE760F" w:rsidRDefault="005B5532" w:rsidP="007274DE">
            <w:pPr>
              <w:pStyle w:val="TAC"/>
              <w:keepNext w:val="0"/>
              <w:keepLines w:val="0"/>
            </w:pPr>
          </w:p>
        </w:tc>
        <w:tc>
          <w:tcPr>
            <w:tcW w:w="4256" w:type="dxa"/>
            <w:gridSpan w:val="10"/>
            <w:vAlign w:val="center"/>
          </w:tcPr>
          <w:p w14:paraId="2C325369" w14:textId="77777777" w:rsidR="005B5532" w:rsidRPr="00FE760F" w:rsidRDefault="005B5532" w:rsidP="007274DE">
            <w:pPr>
              <w:pStyle w:val="TAC"/>
              <w:keepNext w:val="0"/>
              <w:keepLines w:val="0"/>
              <w:rPr>
                <w:bCs/>
                <w:szCs w:val="18"/>
                <w:lang w:val="en-US"/>
              </w:rPr>
            </w:pPr>
          </w:p>
        </w:tc>
        <w:tc>
          <w:tcPr>
            <w:tcW w:w="709" w:type="dxa"/>
            <w:vAlign w:val="center"/>
          </w:tcPr>
          <w:p w14:paraId="21B6AEE6" w14:textId="77777777" w:rsidR="005B5532" w:rsidRPr="00FE760F" w:rsidRDefault="005B5532" w:rsidP="007274DE">
            <w:pPr>
              <w:pStyle w:val="TAC"/>
              <w:keepNext w:val="0"/>
              <w:keepLines w:val="0"/>
              <w:rPr>
                <w:bCs/>
                <w:szCs w:val="18"/>
                <w:lang w:val="en-US"/>
              </w:rPr>
            </w:pPr>
          </w:p>
        </w:tc>
        <w:tc>
          <w:tcPr>
            <w:tcW w:w="710" w:type="dxa"/>
            <w:vAlign w:val="center"/>
          </w:tcPr>
          <w:p w14:paraId="78607987" w14:textId="77777777" w:rsidR="005B5532" w:rsidRPr="00FE760F" w:rsidRDefault="005B5532" w:rsidP="007274DE">
            <w:pPr>
              <w:pStyle w:val="TAC"/>
              <w:keepNext w:val="0"/>
              <w:keepLines w:val="0"/>
              <w:rPr>
                <w:bCs/>
                <w:szCs w:val="18"/>
                <w:lang w:val="en-US"/>
              </w:rPr>
            </w:pPr>
          </w:p>
        </w:tc>
        <w:tc>
          <w:tcPr>
            <w:tcW w:w="709" w:type="dxa"/>
          </w:tcPr>
          <w:p w14:paraId="2823374A" w14:textId="77777777" w:rsidR="005B5532" w:rsidRPr="00FE760F" w:rsidRDefault="005B5532" w:rsidP="007274DE">
            <w:pPr>
              <w:pStyle w:val="TAC"/>
              <w:keepNext w:val="0"/>
              <w:keepLines w:val="0"/>
              <w:rPr>
                <w:lang w:val="en-US"/>
              </w:rPr>
            </w:pPr>
          </w:p>
        </w:tc>
        <w:tc>
          <w:tcPr>
            <w:tcW w:w="709" w:type="dxa"/>
          </w:tcPr>
          <w:p w14:paraId="6A0CE67A" w14:textId="77777777" w:rsidR="005B5532" w:rsidRPr="00FE760F" w:rsidRDefault="005B5532" w:rsidP="007274DE">
            <w:pPr>
              <w:pStyle w:val="TAC"/>
              <w:keepNext w:val="0"/>
              <w:keepLines w:val="0"/>
              <w:rPr>
                <w:lang w:val="en-US"/>
              </w:rPr>
            </w:pPr>
          </w:p>
        </w:tc>
        <w:tc>
          <w:tcPr>
            <w:tcW w:w="706" w:type="dxa"/>
          </w:tcPr>
          <w:p w14:paraId="0BF2B2EF" w14:textId="77777777" w:rsidR="005B5532" w:rsidRPr="00FE760F" w:rsidRDefault="005B5532" w:rsidP="007274DE">
            <w:pPr>
              <w:pStyle w:val="TAC"/>
              <w:keepNext w:val="0"/>
              <w:keepLines w:val="0"/>
              <w:rPr>
                <w:lang w:val="en-US"/>
              </w:rPr>
            </w:pPr>
          </w:p>
        </w:tc>
        <w:tc>
          <w:tcPr>
            <w:tcW w:w="1131" w:type="dxa"/>
            <w:vAlign w:val="center"/>
          </w:tcPr>
          <w:p w14:paraId="78C741C7" w14:textId="77777777" w:rsidR="005B5532" w:rsidRPr="00FE760F" w:rsidRDefault="005B5532" w:rsidP="007274DE">
            <w:pPr>
              <w:pStyle w:val="TAC"/>
              <w:keepNext w:val="0"/>
              <w:keepLines w:val="0"/>
              <w:rPr>
                <w:bCs/>
                <w:szCs w:val="18"/>
                <w:lang w:val="en-US"/>
              </w:rPr>
            </w:pPr>
          </w:p>
        </w:tc>
        <w:tc>
          <w:tcPr>
            <w:tcW w:w="709" w:type="dxa"/>
            <w:vAlign w:val="center"/>
          </w:tcPr>
          <w:p w14:paraId="0F337006" w14:textId="77777777" w:rsidR="005B5532" w:rsidRPr="00FE760F" w:rsidRDefault="005B5532" w:rsidP="007274DE">
            <w:pPr>
              <w:pStyle w:val="TAC"/>
              <w:keepNext w:val="0"/>
              <w:keepLines w:val="0"/>
              <w:rPr>
                <w:lang w:val="en-US"/>
              </w:rPr>
            </w:pPr>
          </w:p>
        </w:tc>
      </w:tr>
      <w:tr w:rsidR="005B5532" w:rsidRPr="00FE760F" w14:paraId="21C836DB" w14:textId="77777777" w:rsidTr="007274DE">
        <w:trPr>
          <w:tblHeader/>
          <w:jc w:val="center"/>
        </w:trPr>
        <w:tc>
          <w:tcPr>
            <w:tcW w:w="1819" w:type="dxa"/>
            <w:vAlign w:val="center"/>
          </w:tcPr>
          <w:p w14:paraId="6D3B7F90" w14:textId="77777777" w:rsidR="005B5532" w:rsidRPr="00FE760F" w:rsidRDefault="005B5532" w:rsidP="007274DE">
            <w:pPr>
              <w:pStyle w:val="TAC"/>
              <w:keepNext w:val="0"/>
              <w:keepLines w:val="0"/>
              <w:rPr>
                <w:lang w:val="en-US"/>
              </w:rPr>
            </w:pPr>
          </w:p>
        </w:tc>
        <w:tc>
          <w:tcPr>
            <w:tcW w:w="1102" w:type="dxa"/>
            <w:vAlign w:val="center"/>
          </w:tcPr>
          <w:p w14:paraId="1E99A649" w14:textId="77777777" w:rsidR="005B5532" w:rsidRPr="00FE760F" w:rsidRDefault="005B5532" w:rsidP="007274DE">
            <w:pPr>
              <w:pStyle w:val="TAC"/>
              <w:keepNext w:val="0"/>
              <w:keepLines w:val="0"/>
              <w:rPr>
                <w:lang w:val="en-US"/>
              </w:rPr>
            </w:pPr>
          </w:p>
        </w:tc>
        <w:tc>
          <w:tcPr>
            <w:tcW w:w="1459" w:type="dxa"/>
            <w:gridSpan w:val="2"/>
            <w:shd w:val="clear" w:color="auto" w:fill="auto"/>
          </w:tcPr>
          <w:p w14:paraId="078CF273" w14:textId="77777777" w:rsidR="005B5532" w:rsidRPr="00FE760F" w:rsidRDefault="005B5532" w:rsidP="007274DE">
            <w:pPr>
              <w:pStyle w:val="TAC"/>
              <w:keepNext w:val="0"/>
              <w:keepLines w:val="0"/>
              <w:rPr>
                <w:lang w:val="en-US"/>
              </w:rPr>
            </w:pPr>
          </w:p>
        </w:tc>
        <w:tc>
          <w:tcPr>
            <w:tcW w:w="5825" w:type="dxa"/>
            <w:gridSpan w:val="12"/>
            <w:vAlign w:val="center"/>
          </w:tcPr>
          <w:p w14:paraId="453DD488" w14:textId="77777777" w:rsidR="005B5532" w:rsidRPr="00FE760F" w:rsidRDefault="005B5532" w:rsidP="007274DE">
            <w:pPr>
              <w:pStyle w:val="TAC"/>
              <w:keepNext w:val="0"/>
              <w:keepLines w:val="0"/>
              <w:rPr>
                <w:bCs/>
                <w:szCs w:val="18"/>
                <w:lang w:val="en-US"/>
              </w:rPr>
            </w:pPr>
          </w:p>
        </w:tc>
        <w:tc>
          <w:tcPr>
            <w:tcW w:w="709" w:type="dxa"/>
            <w:vAlign w:val="center"/>
          </w:tcPr>
          <w:p w14:paraId="700F4C6E" w14:textId="77777777" w:rsidR="005B5532" w:rsidRPr="00FE760F" w:rsidRDefault="005B5532" w:rsidP="007274DE">
            <w:pPr>
              <w:pStyle w:val="TAC"/>
              <w:keepNext w:val="0"/>
              <w:keepLines w:val="0"/>
              <w:rPr>
                <w:bCs/>
                <w:szCs w:val="18"/>
                <w:lang w:val="en-US"/>
              </w:rPr>
            </w:pPr>
          </w:p>
        </w:tc>
        <w:tc>
          <w:tcPr>
            <w:tcW w:w="710" w:type="dxa"/>
            <w:vAlign w:val="center"/>
          </w:tcPr>
          <w:p w14:paraId="15F40ECD" w14:textId="77777777" w:rsidR="005B5532" w:rsidRPr="00FE760F" w:rsidRDefault="005B5532" w:rsidP="007274DE">
            <w:pPr>
              <w:pStyle w:val="TAC"/>
              <w:keepNext w:val="0"/>
              <w:keepLines w:val="0"/>
              <w:rPr>
                <w:bCs/>
                <w:szCs w:val="18"/>
                <w:lang w:val="en-US"/>
              </w:rPr>
            </w:pPr>
          </w:p>
        </w:tc>
        <w:tc>
          <w:tcPr>
            <w:tcW w:w="709" w:type="dxa"/>
          </w:tcPr>
          <w:p w14:paraId="4EE8853F" w14:textId="77777777" w:rsidR="005B5532" w:rsidRPr="00FE760F" w:rsidRDefault="005B5532" w:rsidP="007274DE">
            <w:pPr>
              <w:pStyle w:val="TAC"/>
              <w:keepNext w:val="0"/>
              <w:keepLines w:val="0"/>
              <w:rPr>
                <w:lang w:val="en-US"/>
              </w:rPr>
            </w:pPr>
          </w:p>
        </w:tc>
        <w:tc>
          <w:tcPr>
            <w:tcW w:w="709" w:type="dxa"/>
          </w:tcPr>
          <w:p w14:paraId="494C9342" w14:textId="77777777" w:rsidR="005B5532" w:rsidRPr="00FE760F" w:rsidRDefault="005B5532" w:rsidP="007274DE">
            <w:pPr>
              <w:pStyle w:val="TAC"/>
              <w:keepNext w:val="0"/>
              <w:keepLines w:val="0"/>
              <w:rPr>
                <w:lang w:val="en-US"/>
              </w:rPr>
            </w:pPr>
          </w:p>
        </w:tc>
        <w:tc>
          <w:tcPr>
            <w:tcW w:w="706" w:type="dxa"/>
          </w:tcPr>
          <w:p w14:paraId="19BA2EDC" w14:textId="77777777" w:rsidR="005B5532" w:rsidRPr="00FE760F" w:rsidRDefault="005B5532" w:rsidP="007274DE">
            <w:pPr>
              <w:pStyle w:val="TAC"/>
              <w:keepNext w:val="0"/>
              <w:keepLines w:val="0"/>
              <w:rPr>
                <w:lang w:val="en-US"/>
              </w:rPr>
            </w:pPr>
          </w:p>
        </w:tc>
        <w:tc>
          <w:tcPr>
            <w:tcW w:w="1131" w:type="dxa"/>
            <w:vAlign w:val="center"/>
          </w:tcPr>
          <w:p w14:paraId="16A46645" w14:textId="77777777" w:rsidR="005B5532" w:rsidRPr="00FE760F" w:rsidRDefault="005B5532" w:rsidP="007274DE">
            <w:pPr>
              <w:pStyle w:val="TAC"/>
              <w:keepNext w:val="0"/>
              <w:keepLines w:val="0"/>
              <w:rPr>
                <w:bCs/>
                <w:szCs w:val="18"/>
                <w:lang w:val="en-US"/>
              </w:rPr>
            </w:pPr>
          </w:p>
        </w:tc>
        <w:tc>
          <w:tcPr>
            <w:tcW w:w="709" w:type="dxa"/>
            <w:vAlign w:val="center"/>
          </w:tcPr>
          <w:p w14:paraId="3BF42F52" w14:textId="77777777" w:rsidR="005B5532" w:rsidRPr="00FE760F" w:rsidRDefault="005B5532" w:rsidP="007274DE">
            <w:pPr>
              <w:pStyle w:val="TAC"/>
              <w:keepNext w:val="0"/>
              <w:keepLines w:val="0"/>
              <w:rPr>
                <w:lang w:val="en-US"/>
              </w:rPr>
            </w:pPr>
          </w:p>
        </w:tc>
      </w:tr>
      <w:tr w:rsidR="005B5532" w:rsidRPr="00FE760F" w14:paraId="3FCE90E4" w14:textId="77777777" w:rsidTr="007274DE">
        <w:trPr>
          <w:tblHeader/>
          <w:jc w:val="center"/>
        </w:trPr>
        <w:tc>
          <w:tcPr>
            <w:tcW w:w="1819" w:type="dxa"/>
            <w:vAlign w:val="center"/>
          </w:tcPr>
          <w:p w14:paraId="18ED2FC6" w14:textId="77777777" w:rsidR="005B5532" w:rsidRPr="00FE760F" w:rsidRDefault="005B5532" w:rsidP="007274DE">
            <w:pPr>
              <w:pStyle w:val="TAC"/>
              <w:keepNext w:val="0"/>
              <w:keepLines w:val="0"/>
              <w:rPr>
                <w:lang w:val="en-US"/>
              </w:rPr>
            </w:pPr>
          </w:p>
        </w:tc>
        <w:tc>
          <w:tcPr>
            <w:tcW w:w="1102" w:type="dxa"/>
            <w:vAlign w:val="center"/>
          </w:tcPr>
          <w:p w14:paraId="5E4E8BF4" w14:textId="77777777" w:rsidR="005B5532" w:rsidRPr="00FE760F" w:rsidRDefault="005B5532" w:rsidP="007274DE">
            <w:pPr>
              <w:pStyle w:val="TAC"/>
              <w:keepNext w:val="0"/>
              <w:keepLines w:val="0"/>
              <w:rPr>
                <w:lang w:val="en-US"/>
              </w:rPr>
            </w:pPr>
          </w:p>
        </w:tc>
        <w:tc>
          <w:tcPr>
            <w:tcW w:w="3028" w:type="dxa"/>
            <w:gridSpan w:val="4"/>
            <w:shd w:val="clear" w:color="auto" w:fill="auto"/>
          </w:tcPr>
          <w:p w14:paraId="065C055B" w14:textId="77777777" w:rsidR="005B5532" w:rsidRPr="00FE760F" w:rsidRDefault="005B5532" w:rsidP="007274DE">
            <w:pPr>
              <w:pStyle w:val="TAC"/>
              <w:keepNext w:val="0"/>
              <w:keepLines w:val="0"/>
            </w:pPr>
          </w:p>
        </w:tc>
        <w:tc>
          <w:tcPr>
            <w:tcW w:w="5675" w:type="dxa"/>
            <w:gridSpan w:val="12"/>
          </w:tcPr>
          <w:p w14:paraId="13463540" w14:textId="77777777" w:rsidR="005B5532" w:rsidRPr="00FE760F" w:rsidRDefault="005B5532" w:rsidP="007274DE">
            <w:pPr>
              <w:pStyle w:val="TAC"/>
              <w:keepNext w:val="0"/>
              <w:keepLines w:val="0"/>
              <w:rPr>
                <w:bCs/>
                <w:szCs w:val="18"/>
                <w:lang w:val="en-US"/>
              </w:rPr>
            </w:pPr>
          </w:p>
        </w:tc>
        <w:tc>
          <w:tcPr>
            <w:tcW w:w="709" w:type="dxa"/>
          </w:tcPr>
          <w:p w14:paraId="07758CC7" w14:textId="77777777" w:rsidR="005B5532" w:rsidRPr="00FE760F" w:rsidRDefault="005B5532" w:rsidP="007274DE">
            <w:pPr>
              <w:pStyle w:val="TAC"/>
              <w:keepNext w:val="0"/>
              <w:keepLines w:val="0"/>
              <w:rPr>
                <w:lang w:val="en-US"/>
              </w:rPr>
            </w:pPr>
          </w:p>
        </w:tc>
        <w:tc>
          <w:tcPr>
            <w:tcW w:w="709" w:type="dxa"/>
          </w:tcPr>
          <w:p w14:paraId="43A66E6F" w14:textId="77777777" w:rsidR="005B5532" w:rsidRPr="00FE760F" w:rsidRDefault="005B5532" w:rsidP="007274DE">
            <w:pPr>
              <w:pStyle w:val="TAC"/>
              <w:keepNext w:val="0"/>
              <w:keepLines w:val="0"/>
              <w:rPr>
                <w:lang w:val="en-US"/>
              </w:rPr>
            </w:pPr>
          </w:p>
        </w:tc>
        <w:tc>
          <w:tcPr>
            <w:tcW w:w="706" w:type="dxa"/>
          </w:tcPr>
          <w:p w14:paraId="62E75E61" w14:textId="77777777" w:rsidR="005B5532" w:rsidRPr="00FE760F" w:rsidRDefault="005B5532" w:rsidP="007274DE">
            <w:pPr>
              <w:pStyle w:val="TAC"/>
              <w:keepNext w:val="0"/>
              <w:keepLines w:val="0"/>
              <w:rPr>
                <w:lang w:val="en-US"/>
              </w:rPr>
            </w:pPr>
          </w:p>
        </w:tc>
        <w:tc>
          <w:tcPr>
            <w:tcW w:w="1131" w:type="dxa"/>
            <w:vAlign w:val="center"/>
          </w:tcPr>
          <w:p w14:paraId="611CA912" w14:textId="77777777" w:rsidR="005B5532" w:rsidRPr="00FE760F" w:rsidRDefault="005B5532" w:rsidP="007274DE">
            <w:pPr>
              <w:pStyle w:val="TAC"/>
              <w:keepNext w:val="0"/>
              <w:keepLines w:val="0"/>
              <w:rPr>
                <w:bCs/>
                <w:szCs w:val="18"/>
                <w:lang w:val="en-US"/>
              </w:rPr>
            </w:pPr>
          </w:p>
        </w:tc>
        <w:tc>
          <w:tcPr>
            <w:tcW w:w="709" w:type="dxa"/>
            <w:vAlign w:val="center"/>
          </w:tcPr>
          <w:p w14:paraId="238EFEB8" w14:textId="77777777" w:rsidR="005B5532" w:rsidRPr="00FE760F" w:rsidRDefault="005B5532" w:rsidP="007274DE">
            <w:pPr>
              <w:pStyle w:val="TAC"/>
              <w:keepNext w:val="0"/>
              <w:keepLines w:val="0"/>
              <w:rPr>
                <w:lang w:val="en-US"/>
              </w:rPr>
            </w:pPr>
          </w:p>
        </w:tc>
      </w:tr>
      <w:tr w:rsidR="005B5532" w:rsidRPr="00FE760F" w14:paraId="486EA330" w14:textId="77777777" w:rsidTr="007274DE">
        <w:trPr>
          <w:tblHeader/>
          <w:jc w:val="center"/>
        </w:trPr>
        <w:tc>
          <w:tcPr>
            <w:tcW w:w="1819" w:type="dxa"/>
            <w:vAlign w:val="center"/>
          </w:tcPr>
          <w:p w14:paraId="72994F92" w14:textId="77777777" w:rsidR="005B5532" w:rsidRPr="00FE760F" w:rsidRDefault="005B5532" w:rsidP="007274DE">
            <w:pPr>
              <w:pStyle w:val="TAC"/>
              <w:keepNext w:val="0"/>
              <w:keepLines w:val="0"/>
              <w:rPr>
                <w:lang w:val="en-US"/>
              </w:rPr>
            </w:pPr>
          </w:p>
        </w:tc>
        <w:tc>
          <w:tcPr>
            <w:tcW w:w="1102" w:type="dxa"/>
            <w:vAlign w:val="center"/>
          </w:tcPr>
          <w:p w14:paraId="7E8E7E95" w14:textId="77777777" w:rsidR="005B5532" w:rsidRPr="00FE760F" w:rsidRDefault="005B5532" w:rsidP="007274DE">
            <w:pPr>
              <w:pStyle w:val="TAC"/>
              <w:keepNext w:val="0"/>
              <w:keepLines w:val="0"/>
              <w:rPr>
                <w:lang w:val="en-US"/>
              </w:rPr>
            </w:pPr>
          </w:p>
        </w:tc>
        <w:tc>
          <w:tcPr>
            <w:tcW w:w="5863" w:type="dxa"/>
            <w:gridSpan w:val="12"/>
            <w:shd w:val="clear" w:color="auto" w:fill="auto"/>
            <w:vAlign w:val="center"/>
          </w:tcPr>
          <w:p w14:paraId="3B9B25B9" w14:textId="77777777" w:rsidR="005B5532" w:rsidRPr="00FE760F" w:rsidRDefault="005B5532" w:rsidP="007274DE">
            <w:pPr>
              <w:pStyle w:val="TAC"/>
              <w:keepNext w:val="0"/>
              <w:keepLines w:val="0"/>
              <w:rPr>
                <w:bCs/>
                <w:szCs w:val="18"/>
                <w:lang w:val="en-US"/>
              </w:rPr>
            </w:pPr>
          </w:p>
        </w:tc>
        <w:tc>
          <w:tcPr>
            <w:tcW w:w="1421" w:type="dxa"/>
            <w:gridSpan w:val="2"/>
          </w:tcPr>
          <w:p w14:paraId="4A02ECF8" w14:textId="77777777" w:rsidR="005B5532" w:rsidRPr="00FE760F" w:rsidRDefault="005B5532" w:rsidP="007274DE">
            <w:pPr>
              <w:pStyle w:val="TAC"/>
              <w:keepNext w:val="0"/>
              <w:keepLines w:val="0"/>
              <w:rPr>
                <w:bCs/>
                <w:szCs w:val="18"/>
                <w:lang w:val="en-US"/>
              </w:rPr>
            </w:pPr>
          </w:p>
        </w:tc>
        <w:tc>
          <w:tcPr>
            <w:tcW w:w="709" w:type="dxa"/>
            <w:vAlign w:val="center"/>
          </w:tcPr>
          <w:p w14:paraId="6D49B9DC" w14:textId="77777777" w:rsidR="005B5532" w:rsidRPr="00FE760F" w:rsidRDefault="005B5532" w:rsidP="007274DE">
            <w:pPr>
              <w:pStyle w:val="TAC"/>
              <w:keepNext w:val="0"/>
              <w:keepLines w:val="0"/>
              <w:rPr>
                <w:bCs/>
                <w:szCs w:val="18"/>
                <w:lang w:val="en-US"/>
              </w:rPr>
            </w:pPr>
          </w:p>
        </w:tc>
        <w:tc>
          <w:tcPr>
            <w:tcW w:w="710" w:type="dxa"/>
            <w:vAlign w:val="center"/>
          </w:tcPr>
          <w:p w14:paraId="406C2FF9" w14:textId="77777777" w:rsidR="005B5532" w:rsidRPr="00FE760F" w:rsidRDefault="005B5532" w:rsidP="007274DE">
            <w:pPr>
              <w:pStyle w:val="TAC"/>
              <w:keepNext w:val="0"/>
              <w:keepLines w:val="0"/>
              <w:rPr>
                <w:bCs/>
                <w:szCs w:val="18"/>
                <w:lang w:val="en-US"/>
              </w:rPr>
            </w:pPr>
          </w:p>
        </w:tc>
        <w:tc>
          <w:tcPr>
            <w:tcW w:w="709" w:type="dxa"/>
          </w:tcPr>
          <w:p w14:paraId="11793176" w14:textId="77777777" w:rsidR="005B5532" w:rsidRPr="00FE760F" w:rsidRDefault="005B5532" w:rsidP="007274DE">
            <w:pPr>
              <w:pStyle w:val="TAC"/>
              <w:keepNext w:val="0"/>
              <w:keepLines w:val="0"/>
              <w:rPr>
                <w:lang w:val="en-US"/>
              </w:rPr>
            </w:pPr>
          </w:p>
        </w:tc>
        <w:tc>
          <w:tcPr>
            <w:tcW w:w="709" w:type="dxa"/>
          </w:tcPr>
          <w:p w14:paraId="716B32B6" w14:textId="77777777" w:rsidR="005B5532" w:rsidRPr="00FE760F" w:rsidRDefault="005B5532" w:rsidP="007274DE">
            <w:pPr>
              <w:pStyle w:val="TAC"/>
              <w:keepNext w:val="0"/>
              <w:keepLines w:val="0"/>
              <w:rPr>
                <w:lang w:val="en-US"/>
              </w:rPr>
            </w:pPr>
          </w:p>
        </w:tc>
        <w:tc>
          <w:tcPr>
            <w:tcW w:w="706" w:type="dxa"/>
          </w:tcPr>
          <w:p w14:paraId="38856ED2" w14:textId="77777777" w:rsidR="005B5532" w:rsidRPr="00FE760F" w:rsidRDefault="005B5532" w:rsidP="007274DE">
            <w:pPr>
              <w:pStyle w:val="TAC"/>
              <w:keepNext w:val="0"/>
              <w:keepLines w:val="0"/>
              <w:rPr>
                <w:lang w:val="en-US"/>
              </w:rPr>
            </w:pPr>
          </w:p>
        </w:tc>
        <w:tc>
          <w:tcPr>
            <w:tcW w:w="1131" w:type="dxa"/>
            <w:vAlign w:val="center"/>
          </w:tcPr>
          <w:p w14:paraId="71F94E1F" w14:textId="77777777" w:rsidR="005B5532" w:rsidRPr="00FE760F" w:rsidRDefault="005B5532" w:rsidP="007274DE">
            <w:pPr>
              <w:pStyle w:val="TAC"/>
              <w:keepNext w:val="0"/>
              <w:keepLines w:val="0"/>
              <w:rPr>
                <w:bCs/>
                <w:szCs w:val="18"/>
                <w:lang w:val="en-US"/>
              </w:rPr>
            </w:pPr>
          </w:p>
        </w:tc>
        <w:tc>
          <w:tcPr>
            <w:tcW w:w="709" w:type="dxa"/>
            <w:vAlign w:val="center"/>
          </w:tcPr>
          <w:p w14:paraId="0436E151" w14:textId="77777777" w:rsidR="005B5532" w:rsidRPr="00FE760F" w:rsidRDefault="005B5532" w:rsidP="007274DE">
            <w:pPr>
              <w:pStyle w:val="TAC"/>
              <w:keepNext w:val="0"/>
              <w:keepLines w:val="0"/>
              <w:rPr>
                <w:lang w:val="en-US"/>
              </w:rPr>
            </w:pPr>
          </w:p>
        </w:tc>
      </w:tr>
      <w:tr w:rsidR="005B5532" w:rsidRPr="00FE760F" w14:paraId="2CB144FA" w14:textId="77777777" w:rsidTr="007274DE">
        <w:trPr>
          <w:tblHeader/>
          <w:jc w:val="center"/>
        </w:trPr>
        <w:tc>
          <w:tcPr>
            <w:tcW w:w="1819" w:type="dxa"/>
            <w:vAlign w:val="center"/>
          </w:tcPr>
          <w:p w14:paraId="57773C3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144D99F1"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0017807B" w14:textId="77777777" w:rsidR="005B5532" w:rsidRPr="00FE760F" w:rsidRDefault="005B5532" w:rsidP="007274DE">
            <w:pPr>
              <w:pStyle w:val="TAC"/>
              <w:keepNext w:val="0"/>
              <w:keepLines w:val="0"/>
              <w:rPr>
                <w:lang w:val="en-US"/>
              </w:rPr>
            </w:pPr>
          </w:p>
        </w:tc>
        <w:tc>
          <w:tcPr>
            <w:tcW w:w="1550" w:type="dxa"/>
            <w:gridSpan w:val="3"/>
            <w:vAlign w:val="center"/>
          </w:tcPr>
          <w:p w14:paraId="20A89E9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7FD7D6C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65756F4" w14:textId="77777777" w:rsidR="005B5532" w:rsidRPr="00FE760F" w:rsidRDefault="005B5532" w:rsidP="007274DE">
            <w:pPr>
              <w:pStyle w:val="TAC"/>
              <w:keepNext w:val="0"/>
              <w:keepLines w:val="0"/>
              <w:rPr>
                <w:bCs/>
                <w:szCs w:val="18"/>
                <w:lang w:val="en-US"/>
              </w:rPr>
            </w:pPr>
          </w:p>
        </w:tc>
        <w:tc>
          <w:tcPr>
            <w:tcW w:w="717" w:type="dxa"/>
            <w:vAlign w:val="center"/>
          </w:tcPr>
          <w:p w14:paraId="2FAF8D35" w14:textId="77777777" w:rsidR="005B5532" w:rsidRPr="00FE760F" w:rsidRDefault="005B5532" w:rsidP="007274DE">
            <w:pPr>
              <w:pStyle w:val="TAC"/>
              <w:keepNext w:val="0"/>
              <w:keepLines w:val="0"/>
              <w:rPr>
                <w:bCs/>
                <w:szCs w:val="18"/>
                <w:lang w:val="en-US"/>
              </w:rPr>
            </w:pPr>
          </w:p>
        </w:tc>
        <w:tc>
          <w:tcPr>
            <w:tcW w:w="712" w:type="dxa"/>
            <w:vAlign w:val="center"/>
          </w:tcPr>
          <w:p w14:paraId="7CC8F76D" w14:textId="77777777" w:rsidR="005B5532" w:rsidRPr="00FE760F" w:rsidRDefault="005B5532" w:rsidP="007274DE">
            <w:pPr>
              <w:pStyle w:val="TAC"/>
              <w:keepNext w:val="0"/>
              <w:keepLines w:val="0"/>
              <w:rPr>
                <w:bCs/>
                <w:szCs w:val="18"/>
                <w:lang w:val="en-US"/>
              </w:rPr>
            </w:pPr>
          </w:p>
        </w:tc>
        <w:tc>
          <w:tcPr>
            <w:tcW w:w="709" w:type="dxa"/>
            <w:vAlign w:val="center"/>
          </w:tcPr>
          <w:p w14:paraId="44C9143F" w14:textId="77777777" w:rsidR="005B5532" w:rsidRPr="00FE760F" w:rsidRDefault="005B5532" w:rsidP="007274DE">
            <w:pPr>
              <w:pStyle w:val="TAC"/>
              <w:keepNext w:val="0"/>
              <w:keepLines w:val="0"/>
              <w:rPr>
                <w:bCs/>
                <w:szCs w:val="18"/>
                <w:lang w:val="en-US"/>
              </w:rPr>
            </w:pPr>
          </w:p>
        </w:tc>
        <w:tc>
          <w:tcPr>
            <w:tcW w:w="709" w:type="dxa"/>
            <w:vAlign w:val="center"/>
          </w:tcPr>
          <w:p w14:paraId="711A9445" w14:textId="77777777" w:rsidR="005B5532" w:rsidRPr="00FE760F" w:rsidRDefault="005B5532" w:rsidP="007274DE">
            <w:pPr>
              <w:pStyle w:val="TAC"/>
              <w:keepNext w:val="0"/>
              <w:keepLines w:val="0"/>
              <w:rPr>
                <w:bCs/>
                <w:szCs w:val="18"/>
                <w:lang w:val="en-US"/>
              </w:rPr>
            </w:pPr>
          </w:p>
        </w:tc>
        <w:tc>
          <w:tcPr>
            <w:tcW w:w="710" w:type="dxa"/>
            <w:vAlign w:val="center"/>
          </w:tcPr>
          <w:p w14:paraId="23B6FDAD" w14:textId="77777777" w:rsidR="005B5532" w:rsidRPr="00FE760F" w:rsidRDefault="005B5532" w:rsidP="007274DE">
            <w:pPr>
              <w:pStyle w:val="TAC"/>
              <w:keepNext w:val="0"/>
              <w:keepLines w:val="0"/>
              <w:rPr>
                <w:bCs/>
                <w:szCs w:val="18"/>
                <w:lang w:val="en-US"/>
              </w:rPr>
            </w:pPr>
          </w:p>
        </w:tc>
        <w:tc>
          <w:tcPr>
            <w:tcW w:w="709" w:type="dxa"/>
          </w:tcPr>
          <w:p w14:paraId="3E2E8AD3" w14:textId="77777777" w:rsidR="005B5532" w:rsidRPr="00FE760F" w:rsidRDefault="005B5532" w:rsidP="007274DE">
            <w:pPr>
              <w:pStyle w:val="TAC"/>
              <w:keepNext w:val="0"/>
              <w:keepLines w:val="0"/>
              <w:rPr>
                <w:lang w:val="en-US"/>
              </w:rPr>
            </w:pPr>
          </w:p>
        </w:tc>
        <w:tc>
          <w:tcPr>
            <w:tcW w:w="709" w:type="dxa"/>
          </w:tcPr>
          <w:p w14:paraId="1A90843E" w14:textId="77777777" w:rsidR="005B5532" w:rsidRPr="00FE760F" w:rsidRDefault="005B5532" w:rsidP="007274DE">
            <w:pPr>
              <w:pStyle w:val="TAC"/>
              <w:keepNext w:val="0"/>
              <w:keepLines w:val="0"/>
              <w:rPr>
                <w:lang w:val="en-US"/>
              </w:rPr>
            </w:pPr>
          </w:p>
        </w:tc>
        <w:tc>
          <w:tcPr>
            <w:tcW w:w="706" w:type="dxa"/>
          </w:tcPr>
          <w:p w14:paraId="352DEBDB" w14:textId="77777777" w:rsidR="005B5532" w:rsidRPr="00FE760F" w:rsidRDefault="005B5532" w:rsidP="007274DE">
            <w:pPr>
              <w:pStyle w:val="TAC"/>
              <w:keepNext w:val="0"/>
              <w:keepLines w:val="0"/>
              <w:rPr>
                <w:lang w:val="en-US"/>
              </w:rPr>
            </w:pPr>
          </w:p>
        </w:tc>
        <w:tc>
          <w:tcPr>
            <w:tcW w:w="1131" w:type="dxa"/>
            <w:vAlign w:val="center"/>
          </w:tcPr>
          <w:p w14:paraId="3DBE0647" w14:textId="77777777" w:rsidR="005B5532" w:rsidRPr="00FE760F" w:rsidRDefault="005B5532" w:rsidP="007274DE">
            <w:pPr>
              <w:pStyle w:val="TAC"/>
              <w:keepNext w:val="0"/>
              <w:keepLines w:val="0"/>
              <w:rPr>
                <w:bCs/>
                <w:szCs w:val="18"/>
                <w:lang w:val="en-US"/>
              </w:rPr>
            </w:pPr>
          </w:p>
        </w:tc>
        <w:tc>
          <w:tcPr>
            <w:tcW w:w="709" w:type="dxa"/>
            <w:vAlign w:val="center"/>
          </w:tcPr>
          <w:p w14:paraId="3E03A3D7" w14:textId="77777777" w:rsidR="005B5532" w:rsidRPr="00FE760F" w:rsidRDefault="005B5532" w:rsidP="007274DE">
            <w:pPr>
              <w:pStyle w:val="TAC"/>
              <w:keepNext w:val="0"/>
              <w:keepLines w:val="0"/>
              <w:rPr>
                <w:lang w:val="en-US"/>
              </w:rPr>
            </w:pPr>
          </w:p>
        </w:tc>
      </w:tr>
      <w:tr w:rsidR="005B5532" w:rsidRPr="00FE760F" w14:paraId="67511683" w14:textId="77777777" w:rsidTr="007274DE">
        <w:trPr>
          <w:tblHeader/>
          <w:jc w:val="center"/>
        </w:trPr>
        <w:tc>
          <w:tcPr>
            <w:tcW w:w="1819" w:type="dxa"/>
            <w:vAlign w:val="center"/>
          </w:tcPr>
          <w:p w14:paraId="27AFE471"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21DB90AE"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7F4A1D94" w14:textId="77777777" w:rsidR="005B5532" w:rsidRPr="00FE760F" w:rsidRDefault="005B5532" w:rsidP="007274DE">
            <w:pPr>
              <w:pStyle w:val="TAC"/>
              <w:keepNext w:val="0"/>
              <w:keepLines w:val="0"/>
              <w:rPr>
                <w:bCs/>
                <w:szCs w:val="18"/>
                <w:lang w:val="en-US"/>
              </w:rPr>
            </w:pPr>
          </w:p>
        </w:tc>
        <w:tc>
          <w:tcPr>
            <w:tcW w:w="1429" w:type="dxa"/>
            <w:gridSpan w:val="3"/>
          </w:tcPr>
          <w:p w14:paraId="595DA3B6" w14:textId="77777777" w:rsidR="005B5532" w:rsidRPr="00FE760F" w:rsidRDefault="005B5532" w:rsidP="007274DE">
            <w:pPr>
              <w:pStyle w:val="TAC"/>
              <w:keepNext w:val="0"/>
              <w:keepLines w:val="0"/>
              <w:rPr>
                <w:bCs/>
                <w:szCs w:val="18"/>
                <w:lang w:val="en-US"/>
              </w:rPr>
            </w:pPr>
          </w:p>
        </w:tc>
        <w:tc>
          <w:tcPr>
            <w:tcW w:w="712" w:type="dxa"/>
            <w:vAlign w:val="center"/>
          </w:tcPr>
          <w:p w14:paraId="785E5B26" w14:textId="77777777" w:rsidR="005B5532" w:rsidRPr="00FE760F" w:rsidRDefault="005B5532" w:rsidP="007274DE">
            <w:pPr>
              <w:pStyle w:val="TAC"/>
              <w:keepNext w:val="0"/>
              <w:keepLines w:val="0"/>
              <w:rPr>
                <w:bCs/>
                <w:szCs w:val="18"/>
                <w:lang w:val="en-US"/>
              </w:rPr>
            </w:pPr>
          </w:p>
        </w:tc>
        <w:tc>
          <w:tcPr>
            <w:tcW w:w="709" w:type="dxa"/>
            <w:vAlign w:val="center"/>
          </w:tcPr>
          <w:p w14:paraId="56DBBF6F" w14:textId="77777777" w:rsidR="005B5532" w:rsidRPr="00FE760F" w:rsidRDefault="005B5532" w:rsidP="007274DE">
            <w:pPr>
              <w:pStyle w:val="TAC"/>
              <w:keepNext w:val="0"/>
              <w:keepLines w:val="0"/>
              <w:rPr>
                <w:bCs/>
                <w:szCs w:val="18"/>
                <w:lang w:val="en-US"/>
              </w:rPr>
            </w:pPr>
          </w:p>
        </w:tc>
        <w:tc>
          <w:tcPr>
            <w:tcW w:w="709" w:type="dxa"/>
            <w:vAlign w:val="center"/>
          </w:tcPr>
          <w:p w14:paraId="474BDE44" w14:textId="77777777" w:rsidR="005B5532" w:rsidRPr="00FE760F" w:rsidRDefault="005B5532" w:rsidP="007274DE">
            <w:pPr>
              <w:pStyle w:val="TAC"/>
              <w:keepNext w:val="0"/>
              <w:keepLines w:val="0"/>
              <w:rPr>
                <w:bCs/>
                <w:szCs w:val="18"/>
                <w:lang w:val="en-US"/>
              </w:rPr>
            </w:pPr>
          </w:p>
        </w:tc>
        <w:tc>
          <w:tcPr>
            <w:tcW w:w="710" w:type="dxa"/>
            <w:vAlign w:val="center"/>
          </w:tcPr>
          <w:p w14:paraId="449AA17B" w14:textId="77777777" w:rsidR="005B5532" w:rsidRPr="00FE760F" w:rsidRDefault="005B5532" w:rsidP="007274DE">
            <w:pPr>
              <w:pStyle w:val="TAC"/>
              <w:keepNext w:val="0"/>
              <w:keepLines w:val="0"/>
              <w:rPr>
                <w:bCs/>
                <w:szCs w:val="18"/>
                <w:lang w:val="en-US"/>
              </w:rPr>
            </w:pPr>
          </w:p>
        </w:tc>
        <w:tc>
          <w:tcPr>
            <w:tcW w:w="709" w:type="dxa"/>
          </w:tcPr>
          <w:p w14:paraId="7B31D029" w14:textId="77777777" w:rsidR="005B5532" w:rsidRPr="00FE760F" w:rsidRDefault="005B5532" w:rsidP="007274DE">
            <w:pPr>
              <w:pStyle w:val="TAC"/>
              <w:keepNext w:val="0"/>
              <w:keepLines w:val="0"/>
              <w:rPr>
                <w:lang w:val="en-US"/>
              </w:rPr>
            </w:pPr>
          </w:p>
        </w:tc>
        <w:tc>
          <w:tcPr>
            <w:tcW w:w="709" w:type="dxa"/>
          </w:tcPr>
          <w:p w14:paraId="410BA4FD" w14:textId="77777777" w:rsidR="005B5532" w:rsidRPr="00FE760F" w:rsidRDefault="005B5532" w:rsidP="007274DE">
            <w:pPr>
              <w:pStyle w:val="TAC"/>
              <w:keepNext w:val="0"/>
              <w:keepLines w:val="0"/>
              <w:rPr>
                <w:lang w:val="en-US"/>
              </w:rPr>
            </w:pPr>
          </w:p>
        </w:tc>
        <w:tc>
          <w:tcPr>
            <w:tcW w:w="706" w:type="dxa"/>
          </w:tcPr>
          <w:p w14:paraId="76C54D8E" w14:textId="77777777" w:rsidR="005B5532" w:rsidRPr="00FE760F" w:rsidRDefault="005B5532" w:rsidP="007274DE">
            <w:pPr>
              <w:pStyle w:val="TAC"/>
              <w:keepNext w:val="0"/>
              <w:keepLines w:val="0"/>
              <w:rPr>
                <w:lang w:val="en-US"/>
              </w:rPr>
            </w:pPr>
          </w:p>
        </w:tc>
        <w:tc>
          <w:tcPr>
            <w:tcW w:w="1131" w:type="dxa"/>
            <w:vAlign w:val="center"/>
          </w:tcPr>
          <w:p w14:paraId="0A3D4404" w14:textId="77777777" w:rsidR="005B5532" w:rsidRPr="00FE760F" w:rsidRDefault="005B5532" w:rsidP="007274DE">
            <w:pPr>
              <w:pStyle w:val="TAC"/>
              <w:keepNext w:val="0"/>
              <w:keepLines w:val="0"/>
              <w:rPr>
                <w:bCs/>
                <w:szCs w:val="18"/>
                <w:lang w:val="en-US"/>
              </w:rPr>
            </w:pPr>
          </w:p>
        </w:tc>
        <w:tc>
          <w:tcPr>
            <w:tcW w:w="709" w:type="dxa"/>
            <w:vAlign w:val="center"/>
          </w:tcPr>
          <w:p w14:paraId="6B66F1A4" w14:textId="77777777" w:rsidR="005B5532" w:rsidRPr="00FE760F" w:rsidRDefault="005B5532" w:rsidP="007274DE">
            <w:pPr>
              <w:pStyle w:val="TAC"/>
              <w:keepNext w:val="0"/>
              <w:keepLines w:val="0"/>
              <w:rPr>
                <w:lang w:val="en-US"/>
              </w:rPr>
            </w:pPr>
          </w:p>
        </w:tc>
      </w:tr>
      <w:tr w:rsidR="005B5532" w:rsidRPr="00FE760F" w14:paraId="5D646A84" w14:textId="77777777" w:rsidTr="007274DE">
        <w:trPr>
          <w:tblHeader/>
          <w:jc w:val="center"/>
        </w:trPr>
        <w:tc>
          <w:tcPr>
            <w:tcW w:w="1819" w:type="dxa"/>
            <w:vAlign w:val="center"/>
          </w:tcPr>
          <w:p w14:paraId="2CD99C32"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34A06A0"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39ED0782" w14:textId="77777777" w:rsidR="005B5532" w:rsidRPr="00FE760F" w:rsidRDefault="005B5532" w:rsidP="007274DE">
            <w:pPr>
              <w:pStyle w:val="TAC"/>
              <w:keepNext w:val="0"/>
              <w:keepLines w:val="0"/>
              <w:rPr>
                <w:rFonts w:cs="Arial"/>
                <w:szCs w:val="18"/>
              </w:rPr>
            </w:pPr>
          </w:p>
        </w:tc>
        <w:tc>
          <w:tcPr>
            <w:tcW w:w="4404" w:type="dxa"/>
            <w:gridSpan w:val="10"/>
            <w:shd w:val="clear" w:color="auto" w:fill="auto"/>
            <w:vAlign w:val="center"/>
          </w:tcPr>
          <w:p w14:paraId="5545E8D5" w14:textId="77777777" w:rsidR="005B5532" w:rsidRPr="00FE760F" w:rsidRDefault="005B5532" w:rsidP="007274DE">
            <w:pPr>
              <w:pStyle w:val="TAC"/>
              <w:keepNext w:val="0"/>
              <w:keepLines w:val="0"/>
              <w:rPr>
                <w:bCs/>
                <w:szCs w:val="18"/>
                <w:lang w:val="en-US"/>
              </w:rPr>
            </w:pPr>
          </w:p>
        </w:tc>
        <w:tc>
          <w:tcPr>
            <w:tcW w:w="712" w:type="dxa"/>
            <w:vAlign w:val="center"/>
          </w:tcPr>
          <w:p w14:paraId="76020EB7" w14:textId="77777777" w:rsidR="005B5532" w:rsidRPr="00FE760F" w:rsidRDefault="005B5532" w:rsidP="007274DE">
            <w:pPr>
              <w:pStyle w:val="TAC"/>
              <w:keepNext w:val="0"/>
              <w:keepLines w:val="0"/>
              <w:rPr>
                <w:bCs/>
                <w:szCs w:val="18"/>
                <w:lang w:val="en-US"/>
              </w:rPr>
            </w:pPr>
          </w:p>
        </w:tc>
        <w:tc>
          <w:tcPr>
            <w:tcW w:w="709" w:type="dxa"/>
            <w:vAlign w:val="center"/>
          </w:tcPr>
          <w:p w14:paraId="47FB6C6E" w14:textId="77777777" w:rsidR="005B5532" w:rsidRPr="00FE760F" w:rsidRDefault="005B5532" w:rsidP="007274DE">
            <w:pPr>
              <w:pStyle w:val="TAC"/>
              <w:keepNext w:val="0"/>
              <w:keepLines w:val="0"/>
              <w:rPr>
                <w:bCs/>
                <w:szCs w:val="18"/>
                <w:lang w:val="en-US"/>
              </w:rPr>
            </w:pPr>
          </w:p>
        </w:tc>
        <w:tc>
          <w:tcPr>
            <w:tcW w:w="709" w:type="dxa"/>
            <w:vAlign w:val="center"/>
          </w:tcPr>
          <w:p w14:paraId="137B8BCF" w14:textId="77777777" w:rsidR="005B5532" w:rsidRPr="00FE760F" w:rsidRDefault="005B5532" w:rsidP="007274DE">
            <w:pPr>
              <w:pStyle w:val="TAC"/>
              <w:keepNext w:val="0"/>
              <w:keepLines w:val="0"/>
              <w:rPr>
                <w:bCs/>
                <w:szCs w:val="18"/>
                <w:lang w:val="en-US"/>
              </w:rPr>
            </w:pPr>
          </w:p>
        </w:tc>
        <w:tc>
          <w:tcPr>
            <w:tcW w:w="710" w:type="dxa"/>
            <w:vAlign w:val="center"/>
          </w:tcPr>
          <w:p w14:paraId="05AF417F" w14:textId="77777777" w:rsidR="005B5532" w:rsidRPr="00FE760F" w:rsidRDefault="005B5532" w:rsidP="007274DE">
            <w:pPr>
              <w:pStyle w:val="TAC"/>
              <w:keepNext w:val="0"/>
              <w:keepLines w:val="0"/>
              <w:rPr>
                <w:bCs/>
                <w:szCs w:val="18"/>
                <w:lang w:val="en-US"/>
              </w:rPr>
            </w:pPr>
          </w:p>
        </w:tc>
        <w:tc>
          <w:tcPr>
            <w:tcW w:w="709" w:type="dxa"/>
          </w:tcPr>
          <w:p w14:paraId="2F704894" w14:textId="77777777" w:rsidR="005B5532" w:rsidRPr="00FE760F" w:rsidRDefault="005B5532" w:rsidP="007274DE">
            <w:pPr>
              <w:pStyle w:val="TAC"/>
              <w:keepNext w:val="0"/>
              <w:keepLines w:val="0"/>
              <w:rPr>
                <w:lang w:val="en-US"/>
              </w:rPr>
            </w:pPr>
          </w:p>
        </w:tc>
        <w:tc>
          <w:tcPr>
            <w:tcW w:w="709" w:type="dxa"/>
          </w:tcPr>
          <w:p w14:paraId="019D2C63" w14:textId="77777777" w:rsidR="005B5532" w:rsidRPr="00FE760F" w:rsidRDefault="005B5532" w:rsidP="007274DE">
            <w:pPr>
              <w:pStyle w:val="TAC"/>
              <w:keepNext w:val="0"/>
              <w:keepLines w:val="0"/>
              <w:rPr>
                <w:lang w:val="en-US"/>
              </w:rPr>
            </w:pPr>
          </w:p>
        </w:tc>
        <w:tc>
          <w:tcPr>
            <w:tcW w:w="706" w:type="dxa"/>
          </w:tcPr>
          <w:p w14:paraId="05BC848C" w14:textId="77777777" w:rsidR="005B5532" w:rsidRPr="00FE760F" w:rsidRDefault="005B5532" w:rsidP="007274DE">
            <w:pPr>
              <w:pStyle w:val="TAC"/>
              <w:keepNext w:val="0"/>
              <w:keepLines w:val="0"/>
              <w:rPr>
                <w:lang w:val="en-US"/>
              </w:rPr>
            </w:pPr>
          </w:p>
        </w:tc>
        <w:tc>
          <w:tcPr>
            <w:tcW w:w="1131" w:type="dxa"/>
            <w:vAlign w:val="center"/>
          </w:tcPr>
          <w:p w14:paraId="2C359347" w14:textId="77777777" w:rsidR="005B5532" w:rsidRPr="00FE760F" w:rsidRDefault="005B5532" w:rsidP="007274DE">
            <w:pPr>
              <w:pStyle w:val="TAC"/>
              <w:keepNext w:val="0"/>
              <w:keepLines w:val="0"/>
              <w:rPr>
                <w:lang w:val="en-US"/>
              </w:rPr>
            </w:pPr>
          </w:p>
        </w:tc>
        <w:tc>
          <w:tcPr>
            <w:tcW w:w="709" w:type="dxa"/>
            <w:vAlign w:val="center"/>
          </w:tcPr>
          <w:p w14:paraId="1E5FD468" w14:textId="77777777" w:rsidR="005B5532" w:rsidRPr="00FE760F" w:rsidRDefault="005B5532" w:rsidP="007274DE">
            <w:pPr>
              <w:pStyle w:val="TAC"/>
              <w:keepNext w:val="0"/>
              <w:keepLines w:val="0"/>
              <w:rPr>
                <w:lang w:val="en-US"/>
              </w:rPr>
            </w:pPr>
          </w:p>
        </w:tc>
      </w:tr>
      <w:tr w:rsidR="005B5532" w:rsidRPr="00FE760F" w14:paraId="4CBED812" w14:textId="77777777" w:rsidTr="007274DE">
        <w:trPr>
          <w:tblHeader/>
          <w:jc w:val="center"/>
        </w:trPr>
        <w:tc>
          <w:tcPr>
            <w:tcW w:w="1819" w:type="dxa"/>
            <w:vAlign w:val="center"/>
          </w:tcPr>
          <w:p w14:paraId="70572C2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5B457609"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2CE1502" w14:textId="77777777" w:rsidR="005B5532" w:rsidRPr="00FE760F" w:rsidRDefault="005B5532" w:rsidP="007274DE">
            <w:pPr>
              <w:pStyle w:val="TAC"/>
              <w:keepNext w:val="0"/>
              <w:keepLines w:val="0"/>
              <w:rPr>
                <w:rFonts w:cs="Arial"/>
                <w:szCs w:val="18"/>
              </w:rPr>
            </w:pPr>
          </w:p>
        </w:tc>
        <w:tc>
          <w:tcPr>
            <w:tcW w:w="5825" w:type="dxa"/>
            <w:gridSpan w:val="12"/>
            <w:shd w:val="clear" w:color="auto" w:fill="auto"/>
            <w:vAlign w:val="center"/>
          </w:tcPr>
          <w:p w14:paraId="0708AA1F" w14:textId="77777777" w:rsidR="005B5532" w:rsidRPr="00FE760F" w:rsidRDefault="005B5532" w:rsidP="007274DE">
            <w:pPr>
              <w:pStyle w:val="TAC"/>
              <w:keepNext w:val="0"/>
              <w:keepLines w:val="0"/>
              <w:rPr>
                <w:bCs/>
                <w:szCs w:val="18"/>
                <w:lang w:val="en-US"/>
              </w:rPr>
            </w:pPr>
          </w:p>
        </w:tc>
        <w:tc>
          <w:tcPr>
            <w:tcW w:w="709" w:type="dxa"/>
            <w:vAlign w:val="center"/>
          </w:tcPr>
          <w:p w14:paraId="72732A2C" w14:textId="77777777" w:rsidR="005B5532" w:rsidRPr="00FE760F" w:rsidRDefault="005B5532" w:rsidP="007274DE">
            <w:pPr>
              <w:pStyle w:val="TAC"/>
              <w:keepNext w:val="0"/>
              <w:keepLines w:val="0"/>
              <w:rPr>
                <w:bCs/>
                <w:szCs w:val="18"/>
                <w:lang w:val="en-US"/>
              </w:rPr>
            </w:pPr>
          </w:p>
        </w:tc>
        <w:tc>
          <w:tcPr>
            <w:tcW w:w="710" w:type="dxa"/>
            <w:vAlign w:val="center"/>
          </w:tcPr>
          <w:p w14:paraId="4725BBB1" w14:textId="77777777" w:rsidR="005B5532" w:rsidRPr="00FE760F" w:rsidRDefault="005B5532" w:rsidP="007274DE">
            <w:pPr>
              <w:pStyle w:val="TAC"/>
              <w:keepNext w:val="0"/>
              <w:keepLines w:val="0"/>
              <w:rPr>
                <w:bCs/>
                <w:szCs w:val="18"/>
                <w:lang w:val="en-US"/>
              </w:rPr>
            </w:pPr>
          </w:p>
        </w:tc>
        <w:tc>
          <w:tcPr>
            <w:tcW w:w="709" w:type="dxa"/>
          </w:tcPr>
          <w:p w14:paraId="0D9E49C0" w14:textId="77777777" w:rsidR="005B5532" w:rsidRPr="00FE760F" w:rsidRDefault="005B5532" w:rsidP="007274DE">
            <w:pPr>
              <w:pStyle w:val="TAC"/>
              <w:keepNext w:val="0"/>
              <w:keepLines w:val="0"/>
              <w:rPr>
                <w:lang w:val="en-US"/>
              </w:rPr>
            </w:pPr>
          </w:p>
        </w:tc>
        <w:tc>
          <w:tcPr>
            <w:tcW w:w="709" w:type="dxa"/>
          </w:tcPr>
          <w:p w14:paraId="0C7FF311" w14:textId="77777777" w:rsidR="005B5532" w:rsidRPr="00FE760F" w:rsidRDefault="005B5532" w:rsidP="007274DE">
            <w:pPr>
              <w:pStyle w:val="TAC"/>
              <w:keepNext w:val="0"/>
              <w:keepLines w:val="0"/>
              <w:rPr>
                <w:lang w:val="en-US"/>
              </w:rPr>
            </w:pPr>
          </w:p>
        </w:tc>
        <w:tc>
          <w:tcPr>
            <w:tcW w:w="706" w:type="dxa"/>
          </w:tcPr>
          <w:p w14:paraId="239C7C04" w14:textId="77777777" w:rsidR="005B5532" w:rsidRPr="00FE760F" w:rsidRDefault="005B5532" w:rsidP="007274DE">
            <w:pPr>
              <w:pStyle w:val="TAC"/>
              <w:keepNext w:val="0"/>
              <w:keepLines w:val="0"/>
              <w:rPr>
                <w:lang w:val="en-US"/>
              </w:rPr>
            </w:pPr>
          </w:p>
        </w:tc>
        <w:tc>
          <w:tcPr>
            <w:tcW w:w="1131" w:type="dxa"/>
            <w:vAlign w:val="center"/>
          </w:tcPr>
          <w:p w14:paraId="454E58B4" w14:textId="77777777" w:rsidR="005B5532" w:rsidRPr="00FE760F" w:rsidRDefault="005B5532" w:rsidP="007274DE">
            <w:pPr>
              <w:pStyle w:val="TAC"/>
              <w:keepNext w:val="0"/>
              <w:keepLines w:val="0"/>
              <w:rPr>
                <w:lang w:val="en-US"/>
              </w:rPr>
            </w:pPr>
          </w:p>
        </w:tc>
        <w:tc>
          <w:tcPr>
            <w:tcW w:w="709" w:type="dxa"/>
            <w:vAlign w:val="center"/>
          </w:tcPr>
          <w:p w14:paraId="69ADD485" w14:textId="77777777" w:rsidR="005B5532" w:rsidRPr="00FE760F" w:rsidRDefault="005B5532" w:rsidP="007274DE">
            <w:pPr>
              <w:pStyle w:val="TAC"/>
              <w:keepNext w:val="0"/>
              <w:keepLines w:val="0"/>
              <w:rPr>
                <w:lang w:val="en-US"/>
              </w:rPr>
            </w:pPr>
          </w:p>
        </w:tc>
      </w:tr>
      <w:tr w:rsidR="005B5532" w:rsidRPr="00FE760F" w14:paraId="66FEE5D7" w14:textId="77777777" w:rsidTr="007274DE">
        <w:trPr>
          <w:tblHeader/>
          <w:jc w:val="center"/>
        </w:trPr>
        <w:tc>
          <w:tcPr>
            <w:tcW w:w="1819" w:type="dxa"/>
            <w:vAlign w:val="center"/>
          </w:tcPr>
          <w:p w14:paraId="5073F7A4"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0BF024E6"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16C448A0" w14:textId="77777777" w:rsidR="005B5532" w:rsidRPr="00FE760F" w:rsidRDefault="005B5532" w:rsidP="007274DE">
            <w:pPr>
              <w:pStyle w:val="TAC"/>
              <w:keepNext w:val="0"/>
              <w:keepLines w:val="0"/>
              <w:rPr>
                <w:rFonts w:cs="Arial"/>
                <w:szCs w:val="18"/>
              </w:rPr>
            </w:pPr>
          </w:p>
        </w:tc>
        <w:tc>
          <w:tcPr>
            <w:tcW w:w="2273" w:type="dxa"/>
            <w:gridSpan w:val="5"/>
            <w:shd w:val="clear" w:color="auto" w:fill="auto"/>
            <w:vAlign w:val="center"/>
          </w:tcPr>
          <w:p w14:paraId="0322D707" w14:textId="77777777" w:rsidR="005B5532" w:rsidRPr="00FE760F" w:rsidRDefault="005B5532" w:rsidP="007274DE">
            <w:pPr>
              <w:pStyle w:val="TAC"/>
              <w:keepNext w:val="0"/>
              <w:keepLines w:val="0"/>
              <w:rPr>
                <w:bCs/>
                <w:szCs w:val="18"/>
                <w:lang w:val="en-US"/>
              </w:rPr>
            </w:pPr>
          </w:p>
        </w:tc>
        <w:tc>
          <w:tcPr>
            <w:tcW w:w="672" w:type="dxa"/>
            <w:shd w:val="clear" w:color="auto" w:fill="auto"/>
            <w:vAlign w:val="center"/>
          </w:tcPr>
          <w:p w14:paraId="6A9FE428" w14:textId="77777777" w:rsidR="005B5532" w:rsidRPr="00FE760F" w:rsidRDefault="005B5532" w:rsidP="007274DE">
            <w:pPr>
              <w:pStyle w:val="TAC"/>
              <w:keepNext w:val="0"/>
              <w:keepLines w:val="0"/>
              <w:rPr>
                <w:bCs/>
                <w:szCs w:val="18"/>
                <w:lang w:val="en-US"/>
              </w:rPr>
            </w:pPr>
          </w:p>
        </w:tc>
        <w:tc>
          <w:tcPr>
            <w:tcW w:w="718" w:type="dxa"/>
            <w:gridSpan w:val="2"/>
            <w:shd w:val="clear" w:color="auto" w:fill="auto"/>
            <w:vAlign w:val="center"/>
          </w:tcPr>
          <w:p w14:paraId="1300D0B7" w14:textId="77777777" w:rsidR="005B5532" w:rsidRPr="00FE760F" w:rsidRDefault="005B5532" w:rsidP="007274DE">
            <w:pPr>
              <w:pStyle w:val="TAC"/>
              <w:keepNext w:val="0"/>
              <w:keepLines w:val="0"/>
              <w:rPr>
                <w:bCs/>
                <w:szCs w:val="18"/>
                <w:lang w:val="en-US"/>
              </w:rPr>
            </w:pPr>
          </w:p>
        </w:tc>
        <w:tc>
          <w:tcPr>
            <w:tcW w:w="741" w:type="dxa"/>
            <w:gridSpan w:val="2"/>
            <w:shd w:val="clear" w:color="auto" w:fill="auto"/>
            <w:vAlign w:val="center"/>
          </w:tcPr>
          <w:p w14:paraId="2153C277" w14:textId="77777777" w:rsidR="005B5532" w:rsidRPr="00FE760F" w:rsidRDefault="005B5532" w:rsidP="007274DE">
            <w:pPr>
              <w:pStyle w:val="TAC"/>
              <w:keepNext w:val="0"/>
              <w:keepLines w:val="0"/>
              <w:rPr>
                <w:bCs/>
                <w:szCs w:val="18"/>
                <w:lang w:val="en-US"/>
              </w:rPr>
            </w:pPr>
          </w:p>
        </w:tc>
        <w:tc>
          <w:tcPr>
            <w:tcW w:w="712" w:type="dxa"/>
            <w:vAlign w:val="center"/>
          </w:tcPr>
          <w:p w14:paraId="25581BBC" w14:textId="77777777" w:rsidR="005B5532" w:rsidRPr="00FE760F" w:rsidRDefault="005B5532" w:rsidP="007274DE">
            <w:pPr>
              <w:pStyle w:val="TAC"/>
              <w:keepNext w:val="0"/>
              <w:keepLines w:val="0"/>
              <w:rPr>
                <w:bCs/>
                <w:szCs w:val="18"/>
                <w:lang w:val="en-US"/>
              </w:rPr>
            </w:pPr>
          </w:p>
        </w:tc>
        <w:tc>
          <w:tcPr>
            <w:tcW w:w="709" w:type="dxa"/>
            <w:vAlign w:val="center"/>
          </w:tcPr>
          <w:p w14:paraId="402CC03B" w14:textId="77777777" w:rsidR="005B5532" w:rsidRPr="00FE760F" w:rsidRDefault="005B5532" w:rsidP="007274DE">
            <w:pPr>
              <w:pStyle w:val="TAC"/>
              <w:keepNext w:val="0"/>
              <w:keepLines w:val="0"/>
              <w:rPr>
                <w:bCs/>
                <w:szCs w:val="18"/>
                <w:lang w:val="en-US"/>
              </w:rPr>
            </w:pPr>
          </w:p>
        </w:tc>
        <w:tc>
          <w:tcPr>
            <w:tcW w:w="709" w:type="dxa"/>
            <w:vAlign w:val="center"/>
          </w:tcPr>
          <w:p w14:paraId="0FD77579" w14:textId="77777777" w:rsidR="005B5532" w:rsidRPr="00FE760F" w:rsidRDefault="005B5532" w:rsidP="007274DE">
            <w:pPr>
              <w:pStyle w:val="TAC"/>
              <w:keepNext w:val="0"/>
              <w:keepLines w:val="0"/>
              <w:rPr>
                <w:bCs/>
                <w:szCs w:val="18"/>
                <w:lang w:val="en-US"/>
              </w:rPr>
            </w:pPr>
          </w:p>
        </w:tc>
        <w:tc>
          <w:tcPr>
            <w:tcW w:w="710" w:type="dxa"/>
            <w:vAlign w:val="center"/>
          </w:tcPr>
          <w:p w14:paraId="57C254DC" w14:textId="77777777" w:rsidR="005B5532" w:rsidRPr="00FE760F" w:rsidRDefault="005B5532" w:rsidP="007274DE">
            <w:pPr>
              <w:pStyle w:val="TAC"/>
              <w:keepNext w:val="0"/>
              <w:keepLines w:val="0"/>
              <w:rPr>
                <w:bCs/>
                <w:szCs w:val="18"/>
                <w:lang w:val="en-US"/>
              </w:rPr>
            </w:pPr>
          </w:p>
        </w:tc>
        <w:tc>
          <w:tcPr>
            <w:tcW w:w="709" w:type="dxa"/>
          </w:tcPr>
          <w:p w14:paraId="553E54B6" w14:textId="77777777" w:rsidR="005B5532" w:rsidRPr="00FE760F" w:rsidRDefault="005B5532" w:rsidP="007274DE">
            <w:pPr>
              <w:pStyle w:val="TAC"/>
              <w:keepNext w:val="0"/>
              <w:keepLines w:val="0"/>
              <w:rPr>
                <w:lang w:val="en-US"/>
              </w:rPr>
            </w:pPr>
          </w:p>
        </w:tc>
        <w:tc>
          <w:tcPr>
            <w:tcW w:w="709" w:type="dxa"/>
          </w:tcPr>
          <w:p w14:paraId="5344AD52" w14:textId="77777777" w:rsidR="005B5532" w:rsidRPr="00FE760F" w:rsidRDefault="005B5532" w:rsidP="007274DE">
            <w:pPr>
              <w:pStyle w:val="TAC"/>
              <w:keepNext w:val="0"/>
              <w:keepLines w:val="0"/>
              <w:rPr>
                <w:lang w:val="en-US"/>
              </w:rPr>
            </w:pPr>
          </w:p>
        </w:tc>
        <w:tc>
          <w:tcPr>
            <w:tcW w:w="706" w:type="dxa"/>
          </w:tcPr>
          <w:p w14:paraId="0CBA0F83" w14:textId="77777777" w:rsidR="005B5532" w:rsidRPr="00FE760F" w:rsidRDefault="005B5532" w:rsidP="007274DE">
            <w:pPr>
              <w:pStyle w:val="TAC"/>
              <w:keepNext w:val="0"/>
              <w:keepLines w:val="0"/>
              <w:rPr>
                <w:lang w:val="en-US"/>
              </w:rPr>
            </w:pPr>
          </w:p>
        </w:tc>
        <w:tc>
          <w:tcPr>
            <w:tcW w:w="1131" w:type="dxa"/>
            <w:vAlign w:val="center"/>
          </w:tcPr>
          <w:p w14:paraId="58F1DD92" w14:textId="77777777" w:rsidR="005B5532" w:rsidRPr="00FE760F" w:rsidRDefault="005B5532" w:rsidP="007274DE">
            <w:pPr>
              <w:pStyle w:val="TAC"/>
              <w:keepNext w:val="0"/>
              <w:keepLines w:val="0"/>
              <w:rPr>
                <w:lang w:val="en-US"/>
              </w:rPr>
            </w:pPr>
          </w:p>
        </w:tc>
        <w:tc>
          <w:tcPr>
            <w:tcW w:w="709" w:type="dxa"/>
            <w:vAlign w:val="center"/>
          </w:tcPr>
          <w:p w14:paraId="51CE00BB" w14:textId="77777777" w:rsidR="005B5532" w:rsidRPr="00FE760F" w:rsidRDefault="005B5532" w:rsidP="007274DE">
            <w:pPr>
              <w:pStyle w:val="TAC"/>
              <w:keepNext w:val="0"/>
              <w:keepLines w:val="0"/>
              <w:rPr>
                <w:lang w:val="en-US"/>
              </w:rPr>
            </w:pPr>
          </w:p>
        </w:tc>
      </w:tr>
      <w:tr w:rsidR="005B5532" w:rsidRPr="00FE760F" w14:paraId="6F44E01B" w14:textId="77777777" w:rsidTr="007274DE">
        <w:trPr>
          <w:tblHeader/>
          <w:jc w:val="center"/>
        </w:trPr>
        <w:tc>
          <w:tcPr>
            <w:tcW w:w="1819" w:type="dxa"/>
            <w:vAlign w:val="center"/>
          </w:tcPr>
          <w:p w14:paraId="5BC45620"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1628EE7B"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3B51AAE4" w14:textId="77777777" w:rsidR="005B5532" w:rsidRPr="00FE760F" w:rsidRDefault="005B5532" w:rsidP="007274DE">
            <w:pPr>
              <w:pStyle w:val="TAC"/>
              <w:keepNext w:val="0"/>
              <w:keepLines w:val="0"/>
              <w:rPr>
                <w:rFonts w:cs="Arial"/>
                <w:szCs w:val="18"/>
              </w:rPr>
            </w:pPr>
          </w:p>
        </w:tc>
        <w:tc>
          <w:tcPr>
            <w:tcW w:w="2118" w:type="dxa"/>
            <w:gridSpan w:val="7"/>
            <w:vAlign w:val="center"/>
          </w:tcPr>
          <w:p w14:paraId="4715CE3C" w14:textId="77777777" w:rsidR="005B5532" w:rsidRPr="00FE760F" w:rsidRDefault="005B5532" w:rsidP="007274DE">
            <w:pPr>
              <w:pStyle w:val="TAC"/>
              <w:keepNext w:val="0"/>
              <w:keepLines w:val="0"/>
              <w:rPr>
                <w:bCs/>
                <w:szCs w:val="18"/>
                <w:lang w:val="en-US"/>
              </w:rPr>
            </w:pPr>
          </w:p>
        </w:tc>
        <w:tc>
          <w:tcPr>
            <w:tcW w:w="717" w:type="dxa"/>
            <w:vAlign w:val="center"/>
          </w:tcPr>
          <w:p w14:paraId="2A95B2BC" w14:textId="77777777" w:rsidR="005B5532" w:rsidRPr="00FE760F" w:rsidRDefault="005B5532" w:rsidP="007274DE">
            <w:pPr>
              <w:pStyle w:val="TAC"/>
              <w:keepNext w:val="0"/>
              <w:keepLines w:val="0"/>
              <w:rPr>
                <w:bCs/>
                <w:szCs w:val="18"/>
                <w:lang w:val="en-US"/>
              </w:rPr>
            </w:pPr>
          </w:p>
        </w:tc>
        <w:tc>
          <w:tcPr>
            <w:tcW w:w="712" w:type="dxa"/>
            <w:vAlign w:val="center"/>
          </w:tcPr>
          <w:p w14:paraId="4BF68F18" w14:textId="77777777" w:rsidR="005B5532" w:rsidRPr="00FE760F" w:rsidRDefault="005B5532" w:rsidP="007274DE">
            <w:pPr>
              <w:pStyle w:val="TAC"/>
              <w:keepNext w:val="0"/>
              <w:keepLines w:val="0"/>
              <w:rPr>
                <w:bCs/>
                <w:szCs w:val="18"/>
                <w:lang w:val="en-US"/>
              </w:rPr>
            </w:pPr>
          </w:p>
        </w:tc>
        <w:tc>
          <w:tcPr>
            <w:tcW w:w="709" w:type="dxa"/>
            <w:vAlign w:val="center"/>
          </w:tcPr>
          <w:p w14:paraId="4CDC596B" w14:textId="77777777" w:rsidR="005B5532" w:rsidRPr="00FE760F" w:rsidRDefault="005B5532" w:rsidP="007274DE">
            <w:pPr>
              <w:pStyle w:val="TAC"/>
              <w:keepNext w:val="0"/>
              <w:keepLines w:val="0"/>
              <w:rPr>
                <w:bCs/>
                <w:szCs w:val="18"/>
                <w:lang w:val="en-US"/>
              </w:rPr>
            </w:pPr>
          </w:p>
        </w:tc>
        <w:tc>
          <w:tcPr>
            <w:tcW w:w="709" w:type="dxa"/>
            <w:vAlign w:val="center"/>
          </w:tcPr>
          <w:p w14:paraId="3C5F4593" w14:textId="77777777" w:rsidR="005B5532" w:rsidRPr="00FE760F" w:rsidRDefault="005B5532" w:rsidP="007274DE">
            <w:pPr>
              <w:pStyle w:val="TAC"/>
              <w:keepNext w:val="0"/>
              <w:keepLines w:val="0"/>
              <w:rPr>
                <w:bCs/>
                <w:szCs w:val="18"/>
                <w:lang w:val="en-US"/>
              </w:rPr>
            </w:pPr>
          </w:p>
        </w:tc>
        <w:tc>
          <w:tcPr>
            <w:tcW w:w="710" w:type="dxa"/>
            <w:vAlign w:val="center"/>
          </w:tcPr>
          <w:p w14:paraId="2DFCDADD" w14:textId="77777777" w:rsidR="005B5532" w:rsidRPr="00FE760F" w:rsidRDefault="005B5532" w:rsidP="007274DE">
            <w:pPr>
              <w:pStyle w:val="TAC"/>
              <w:keepNext w:val="0"/>
              <w:keepLines w:val="0"/>
              <w:rPr>
                <w:bCs/>
                <w:szCs w:val="18"/>
                <w:lang w:val="en-US"/>
              </w:rPr>
            </w:pPr>
          </w:p>
        </w:tc>
        <w:tc>
          <w:tcPr>
            <w:tcW w:w="709" w:type="dxa"/>
          </w:tcPr>
          <w:p w14:paraId="58652E8B" w14:textId="77777777" w:rsidR="005B5532" w:rsidRPr="00FE760F" w:rsidRDefault="005B5532" w:rsidP="007274DE">
            <w:pPr>
              <w:pStyle w:val="TAC"/>
              <w:keepNext w:val="0"/>
              <w:keepLines w:val="0"/>
              <w:rPr>
                <w:lang w:val="en-US"/>
              </w:rPr>
            </w:pPr>
          </w:p>
        </w:tc>
        <w:tc>
          <w:tcPr>
            <w:tcW w:w="709" w:type="dxa"/>
          </w:tcPr>
          <w:p w14:paraId="3CB777AB" w14:textId="77777777" w:rsidR="005B5532" w:rsidRPr="00FE760F" w:rsidRDefault="005B5532" w:rsidP="007274DE">
            <w:pPr>
              <w:pStyle w:val="TAC"/>
              <w:keepNext w:val="0"/>
              <w:keepLines w:val="0"/>
              <w:rPr>
                <w:lang w:val="en-US"/>
              </w:rPr>
            </w:pPr>
          </w:p>
        </w:tc>
        <w:tc>
          <w:tcPr>
            <w:tcW w:w="706" w:type="dxa"/>
          </w:tcPr>
          <w:p w14:paraId="6576A78C" w14:textId="77777777" w:rsidR="005B5532" w:rsidRPr="00FE760F" w:rsidRDefault="005B5532" w:rsidP="007274DE">
            <w:pPr>
              <w:pStyle w:val="TAC"/>
              <w:keepNext w:val="0"/>
              <w:keepLines w:val="0"/>
              <w:rPr>
                <w:lang w:val="en-US"/>
              </w:rPr>
            </w:pPr>
          </w:p>
        </w:tc>
        <w:tc>
          <w:tcPr>
            <w:tcW w:w="1131" w:type="dxa"/>
            <w:vAlign w:val="center"/>
          </w:tcPr>
          <w:p w14:paraId="14068A31" w14:textId="77777777" w:rsidR="005B5532" w:rsidRPr="00FE760F" w:rsidRDefault="005B5532" w:rsidP="007274DE">
            <w:pPr>
              <w:pStyle w:val="TAC"/>
              <w:keepNext w:val="0"/>
              <w:keepLines w:val="0"/>
              <w:rPr>
                <w:lang w:val="en-US"/>
              </w:rPr>
            </w:pPr>
          </w:p>
        </w:tc>
        <w:tc>
          <w:tcPr>
            <w:tcW w:w="709" w:type="dxa"/>
            <w:vAlign w:val="center"/>
          </w:tcPr>
          <w:p w14:paraId="59F03598" w14:textId="77777777" w:rsidR="005B5532" w:rsidRPr="00FE760F" w:rsidRDefault="005B5532" w:rsidP="007274DE">
            <w:pPr>
              <w:pStyle w:val="TAC"/>
              <w:keepNext w:val="0"/>
              <w:keepLines w:val="0"/>
              <w:rPr>
                <w:lang w:val="en-US"/>
              </w:rPr>
            </w:pPr>
          </w:p>
        </w:tc>
      </w:tr>
      <w:tr w:rsidR="005B5532" w:rsidRPr="00FE760F" w14:paraId="13E23442" w14:textId="77777777" w:rsidTr="007274DE">
        <w:trPr>
          <w:tblHeader/>
          <w:jc w:val="center"/>
        </w:trPr>
        <w:tc>
          <w:tcPr>
            <w:tcW w:w="1819" w:type="dxa"/>
            <w:vAlign w:val="center"/>
          </w:tcPr>
          <w:p w14:paraId="40566E7C"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4ED95C7E" w14:textId="77777777" w:rsidR="005B5532" w:rsidRPr="00FE760F" w:rsidRDefault="005B5532" w:rsidP="007274DE">
            <w:pPr>
              <w:pStyle w:val="TAC"/>
              <w:keepNext w:val="0"/>
              <w:keepLines w:val="0"/>
              <w:rPr>
                <w:lang w:val="en-US"/>
              </w:rPr>
            </w:pPr>
          </w:p>
        </w:tc>
        <w:tc>
          <w:tcPr>
            <w:tcW w:w="4434" w:type="dxa"/>
            <w:gridSpan w:val="9"/>
            <w:shd w:val="clear" w:color="auto" w:fill="auto"/>
            <w:vAlign w:val="center"/>
          </w:tcPr>
          <w:p w14:paraId="03BE38A0" w14:textId="77777777" w:rsidR="005B5532" w:rsidRPr="00FE760F" w:rsidRDefault="005B5532" w:rsidP="007274DE">
            <w:pPr>
              <w:pStyle w:val="TAC"/>
              <w:keepNext w:val="0"/>
              <w:keepLines w:val="0"/>
              <w:rPr>
                <w:bCs/>
                <w:szCs w:val="18"/>
                <w:lang w:val="en-US"/>
              </w:rPr>
            </w:pPr>
          </w:p>
        </w:tc>
        <w:tc>
          <w:tcPr>
            <w:tcW w:w="2850" w:type="dxa"/>
            <w:gridSpan w:val="5"/>
            <w:vAlign w:val="center"/>
          </w:tcPr>
          <w:p w14:paraId="338F065A" w14:textId="77777777" w:rsidR="005B5532" w:rsidRPr="00FE760F" w:rsidRDefault="005B5532" w:rsidP="007274DE">
            <w:pPr>
              <w:pStyle w:val="TAC"/>
              <w:keepNext w:val="0"/>
              <w:keepLines w:val="0"/>
              <w:rPr>
                <w:bCs/>
                <w:szCs w:val="18"/>
                <w:lang w:val="en-US"/>
              </w:rPr>
            </w:pPr>
          </w:p>
        </w:tc>
        <w:tc>
          <w:tcPr>
            <w:tcW w:w="709" w:type="dxa"/>
            <w:vAlign w:val="center"/>
          </w:tcPr>
          <w:p w14:paraId="10F37554" w14:textId="77777777" w:rsidR="005B5532" w:rsidRPr="00FE760F" w:rsidRDefault="005B5532" w:rsidP="007274DE">
            <w:pPr>
              <w:pStyle w:val="TAC"/>
              <w:keepNext w:val="0"/>
              <w:keepLines w:val="0"/>
              <w:rPr>
                <w:bCs/>
                <w:szCs w:val="18"/>
                <w:lang w:val="en-US"/>
              </w:rPr>
            </w:pPr>
          </w:p>
        </w:tc>
        <w:tc>
          <w:tcPr>
            <w:tcW w:w="710" w:type="dxa"/>
            <w:vAlign w:val="center"/>
          </w:tcPr>
          <w:p w14:paraId="66E8C7B1" w14:textId="77777777" w:rsidR="005B5532" w:rsidRPr="00FE760F" w:rsidRDefault="005B5532" w:rsidP="007274DE">
            <w:pPr>
              <w:pStyle w:val="TAC"/>
              <w:keepNext w:val="0"/>
              <w:keepLines w:val="0"/>
              <w:rPr>
                <w:bCs/>
                <w:szCs w:val="18"/>
                <w:lang w:val="en-US"/>
              </w:rPr>
            </w:pPr>
          </w:p>
        </w:tc>
        <w:tc>
          <w:tcPr>
            <w:tcW w:w="709" w:type="dxa"/>
          </w:tcPr>
          <w:p w14:paraId="0B41C9A4" w14:textId="77777777" w:rsidR="005B5532" w:rsidRPr="00FE760F" w:rsidRDefault="005B5532" w:rsidP="007274DE">
            <w:pPr>
              <w:pStyle w:val="TAC"/>
              <w:keepNext w:val="0"/>
              <w:keepLines w:val="0"/>
              <w:rPr>
                <w:lang w:val="en-US"/>
              </w:rPr>
            </w:pPr>
          </w:p>
        </w:tc>
        <w:tc>
          <w:tcPr>
            <w:tcW w:w="709" w:type="dxa"/>
          </w:tcPr>
          <w:p w14:paraId="75E1411D" w14:textId="77777777" w:rsidR="005B5532" w:rsidRPr="00FE760F" w:rsidRDefault="005B5532" w:rsidP="007274DE">
            <w:pPr>
              <w:pStyle w:val="TAC"/>
              <w:keepNext w:val="0"/>
              <w:keepLines w:val="0"/>
              <w:rPr>
                <w:lang w:val="en-US"/>
              </w:rPr>
            </w:pPr>
          </w:p>
        </w:tc>
        <w:tc>
          <w:tcPr>
            <w:tcW w:w="706" w:type="dxa"/>
          </w:tcPr>
          <w:p w14:paraId="5D8BD9A3" w14:textId="77777777" w:rsidR="005B5532" w:rsidRPr="00FE760F" w:rsidRDefault="005B5532" w:rsidP="007274DE">
            <w:pPr>
              <w:pStyle w:val="TAC"/>
              <w:keepNext w:val="0"/>
              <w:keepLines w:val="0"/>
              <w:rPr>
                <w:lang w:val="en-US"/>
              </w:rPr>
            </w:pPr>
          </w:p>
        </w:tc>
        <w:tc>
          <w:tcPr>
            <w:tcW w:w="1131" w:type="dxa"/>
            <w:vAlign w:val="center"/>
          </w:tcPr>
          <w:p w14:paraId="592935D4" w14:textId="77777777" w:rsidR="005B5532" w:rsidRPr="00FE760F" w:rsidRDefault="005B5532" w:rsidP="007274DE">
            <w:pPr>
              <w:pStyle w:val="TAC"/>
              <w:keepNext w:val="0"/>
              <w:keepLines w:val="0"/>
              <w:rPr>
                <w:bCs/>
                <w:szCs w:val="18"/>
                <w:lang w:val="en-US"/>
              </w:rPr>
            </w:pPr>
          </w:p>
        </w:tc>
        <w:tc>
          <w:tcPr>
            <w:tcW w:w="709" w:type="dxa"/>
            <w:vAlign w:val="center"/>
          </w:tcPr>
          <w:p w14:paraId="1D02EA46" w14:textId="77777777" w:rsidR="005B5532" w:rsidRPr="00FE760F" w:rsidRDefault="005B5532" w:rsidP="007274DE">
            <w:pPr>
              <w:pStyle w:val="TAC"/>
              <w:keepNext w:val="0"/>
              <w:keepLines w:val="0"/>
              <w:rPr>
                <w:lang w:val="en-US"/>
              </w:rPr>
            </w:pPr>
          </w:p>
        </w:tc>
      </w:tr>
      <w:tr w:rsidR="005B5532" w:rsidRPr="00FE760F" w14:paraId="08CE92E4" w14:textId="77777777" w:rsidTr="007274DE">
        <w:trPr>
          <w:tblHeader/>
          <w:jc w:val="center"/>
        </w:trPr>
        <w:tc>
          <w:tcPr>
            <w:tcW w:w="1819" w:type="dxa"/>
            <w:vAlign w:val="center"/>
          </w:tcPr>
          <w:p w14:paraId="67FB7DA0"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60F3F10"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01F31DC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66CA5AB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C082A1A" w14:textId="77777777" w:rsidR="005B5532" w:rsidRPr="00FE760F" w:rsidRDefault="005B5532" w:rsidP="007274DE">
            <w:pPr>
              <w:pStyle w:val="TAC"/>
              <w:keepNext w:val="0"/>
              <w:keepLines w:val="0"/>
              <w:rPr>
                <w:bCs/>
                <w:szCs w:val="18"/>
                <w:lang w:val="en-US"/>
              </w:rPr>
            </w:pPr>
          </w:p>
        </w:tc>
        <w:tc>
          <w:tcPr>
            <w:tcW w:w="717" w:type="dxa"/>
            <w:vAlign w:val="center"/>
          </w:tcPr>
          <w:p w14:paraId="60441AAF" w14:textId="77777777" w:rsidR="005B5532" w:rsidRPr="00FE760F" w:rsidRDefault="005B5532" w:rsidP="007274DE">
            <w:pPr>
              <w:pStyle w:val="TAC"/>
              <w:keepNext w:val="0"/>
              <w:keepLines w:val="0"/>
              <w:rPr>
                <w:bCs/>
                <w:szCs w:val="18"/>
                <w:lang w:val="en-US"/>
              </w:rPr>
            </w:pPr>
          </w:p>
        </w:tc>
        <w:tc>
          <w:tcPr>
            <w:tcW w:w="712" w:type="dxa"/>
            <w:vAlign w:val="center"/>
          </w:tcPr>
          <w:p w14:paraId="2FC09380" w14:textId="77777777" w:rsidR="005B5532" w:rsidRPr="00FE760F" w:rsidRDefault="005B5532" w:rsidP="007274DE">
            <w:pPr>
              <w:pStyle w:val="TAC"/>
              <w:keepNext w:val="0"/>
              <w:keepLines w:val="0"/>
              <w:rPr>
                <w:bCs/>
                <w:szCs w:val="18"/>
                <w:lang w:val="en-US"/>
              </w:rPr>
            </w:pPr>
          </w:p>
        </w:tc>
        <w:tc>
          <w:tcPr>
            <w:tcW w:w="709" w:type="dxa"/>
            <w:vAlign w:val="center"/>
          </w:tcPr>
          <w:p w14:paraId="09E76CDF" w14:textId="77777777" w:rsidR="005B5532" w:rsidRPr="00FE760F" w:rsidRDefault="005B5532" w:rsidP="007274DE">
            <w:pPr>
              <w:pStyle w:val="TAC"/>
              <w:keepNext w:val="0"/>
              <w:keepLines w:val="0"/>
              <w:rPr>
                <w:bCs/>
                <w:szCs w:val="18"/>
                <w:lang w:val="en-US"/>
              </w:rPr>
            </w:pPr>
          </w:p>
        </w:tc>
        <w:tc>
          <w:tcPr>
            <w:tcW w:w="709" w:type="dxa"/>
            <w:vAlign w:val="center"/>
          </w:tcPr>
          <w:p w14:paraId="0E48528C" w14:textId="77777777" w:rsidR="005B5532" w:rsidRPr="00FE760F" w:rsidRDefault="005B5532" w:rsidP="007274DE">
            <w:pPr>
              <w:pStyle w:val="TAC"/>
              <w:keepNext w:val="0"/>
              <w:keepLines w:val="0"/>
              <w:rPr>
                <w:bCs/>
                <w:szCs w:val="18"/>
                <w:lang w:val="en-US"/>
              </w:rPr>
            </w:pPr>
          </w:p>
        </w:tc>
        <w:tc>
          <w:tcPr>
            <w:tcW w:w="710" w:type="dxa"/>
            <w:vAlign w:val="center"/>
          </w:tcPr>
          <w:p w14:paraId="07938CCB" w14:textId="77777777" w:rsidR="005B5532" w:rsidRPr="00FE760F" w:rsidRDefault="005B5532" w:rsidP="007274DE">
            <w:pPr>
              <w:pStyle w:val="TAC"/>
              <w:keepNext w:val="0"/>
              <w:keepLines w:val="0"/>
              <w:rPr>
                <w:bCs/>
                <w:szCs w:val="18"/>
                <w:lang w:val="en-US"/>
              </w:rPr>
            </w:pPr>
          </w:p>
        </w:tc>
        <w:tc>
          <w:tcPr>
            <w:tcW w:w="709" w:type="dxa"/>
          </w:tcPr>
          <w:p w14:paraId="428D099C" w14:textId="77777777" w:rsidR="005B5532" w:rsidRPr="00FE760F" w:rsidRDefault="005B5532" w:rsidP="007274DE">
            <w:pPr>
              <w:pStyle w:val="TAC"/>
              <w:keepNext w:val="0"/>
              <w:keepLines w:val="0"/>
              <w:rPr>
                <w:lang w:val="en-US"/>
              </w:rPr>
            </w:pPr>
          </w:p>
        </w:tc>
        <w:tc>
          <w:tcPr>
            <w:tcW w:w="709" w:type="dxa"/>
          </w:tcPr>
          <w:p w14:paraId="37B6728D" w14:textId="77777777" w:rsidR="005B5532" w:rsidRPr="00FE760F" w:rsidRDefault="005B5532" w:rsidP="007274DE">
            <w:pPr>
              <w:pStyle w:val="TAC"/>
              <w:keepNext w:val="0"/>
              <w:keepLines w:val="0"/>
              <w:rPr>
                <w:lang w:val="en-US"/>
              </w:rPr>
            </w:pPr>
          </w:p>
        </w:tc>
        <w:tc>
          <w:tcPr>
            <w:tcW w:w="706" w:type="dxa"/>
          </w:tcPr>
          <w:p w14:paraId="6D554CA2" w14:textId="77777777" w:rsidR="005B5532" w:rsidRPr="00FE760F" w:rsidRDefault="005B5532" w:rsidP="007274DE">
            <w:pPr>
              <w:pStyle w:val="TAC"/>
              <w:keepNext w:val="0"/>
              <w:keepLines w:val="0"/>
              <w:rPr>
                <w:lang w:val="en-US"/>
              </w:rPr>
            </w:pPr>
          </w:p>
        </w:tc>
        <w:tc>
          <w:tcPr>
            <w:tcW w:w="1131" w:type="dxa"/>
            <w:vAlign w:val="center"/>
          </w:tcPr>
          <w:p w14:paraId="7C69D2A4" w14:textId="77777777" w:rsidR="005B5532" w:rsidRPr="00FE760F" w:rsidRDefault="005B5532" w:rsidP="007274DE">
            <w:pPr>
              <w:pStyle w:val="TAC"/>
              <w:keepNext w:val="0"/>
              <w:keepLines w:val="0"/>
              <w:rPr>
                <w:lang w:val="en-US"/>
              </w:rPr>
            </w:pPr>
          </w:p>
        </w:tc>
        <w:tc>
          <w:tcPr>
            <w:tcW w:w="709" w:type="dxa"/>
            <w:vAlign w:val="center"/>
          </w:tcPr>
          <w:p w14:paraId="02C2DE16" w14:textId="77777777" w:rsidR="005B5532" w:rsidRPr="00FE760F" w:rsidRDefault="005B5532" w:rsidP="007274DE">
            <w:pPr>
              <w:pStyle w:val="TAC"/>
              <w:keepNext w:val="0"/>
              <w:keepLines w:val="0"/>
              <w:rPr>
                <w:lang w:val="en-US"/>
              </w:rPr>
            </w:pPr>
          </w:p>
        </w:tc>
      </w:tr>
      <w:tr w:rsidR="005B5532" w:rsidRPr="00FE760F" w14:paraId="720FC5BB" w14:textId="77777777" w:rsidTr="007274DE">
        <w:trPr>
          <w:tblHeader/>
          <w:jc w:val="center"/>
        </w:trPr>
        <w:tc>
          <w:tcPr>
            <w:tcW w:w="1819" w:type="dxa"/>
            <w:vAlign w:val="center"/>
          </w:tcPr>
          <w:p w14:paraId="77E5DE56"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488F9234"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6E8A118" w14:textId="77777777" w:rsidR="005B5532" w:rsidRPr="00FE760F" w:rsidRDefault="005B5532" w:rsidP="007274DE">
            <w:pPr>
              <w:pStyle w:val="TAC"/>
              <w:keepNext w:val="0"/>
              <w:keepLines w:val="0"/>
              <w:rPr>
                <w:rFonts w:cs="Arial"/>
                <w:szCs w:val="18"/>
              </w:rPr>
            </w:pPr>
          </w:p>
        </w:tc>
        <w:tc>
          <w:tcPr>
            <w:tcW w:w="2835" w:type="dxa"/>
            <w:gridSpan w:val="8"/>
            <w:vAlign w:val="center"/>
          </w:tcPr>
          <w:p w14:paraId="6578E524" w14:textId="77777777" w:rsidR="005B5532" w:rsidRPr="00FE760F" w:rsidRDefault="005B5532" w:rsidP="007274DE">
            <w:pPr>
              <w:pStyle w:val="TAC"/>
              <w:keepNext w:val="0"/>
              <w:keepLines w:val="0"/>
              <w:rPr>
                <w:bCs/>
                <w:szCs w:val="18"/>
                <w:lang w:val="en-US"/>
              </w:rPr>
            </w:pPr>
          </w:p>
        </w:tc>
        <w:tc>
          <w:tcPr>
            <w:tcW w:w="712" w:type="dxa"/>
            <w:vAlign w:val="center"/>
          </w:tcPr>
          <w:p w14:paraId="69FB8498" w14:textId="77777777" w:rsidR="005B5532" w:rsidRPr="00FE760F" w:rsidRDefault="005B5532" w:rsidP="007274DE">
            <w:pPr>
              <w:pStyle w:val="TAC"/>
              <w:keepNext w:val="0"/>
              <w:keepLines w:val="0"/>
              <w:rPr>
                <w:bCs/>
                <w:szCs w:val="18"/>
                <w:lang w:val="en-US"/>
              </w:rPr>
            </w:pPr>
          </w:p>
        </w:tc>
        <w:tc>
          <w:tcPr>
            <w:tcW w:w="709" w:type="dxa"/>
            <w:vAlign w:val="center"/>
          </w:tcPr>
          <w:p w14:paraId="711AB859" w14:textId="77777777" w:rsidR="005B5532" w:rsidRPr="00FE760F" w:rsidRDefault="005B5532" w:rsidP="007274DE">
            <w:pPr>
              <w:pStyle w:val="TAC"/>
              <w:keepNext w:val="0"/>
              <w:keepLines w:val="0"/>
              <w:rPr>
                <w:bCs/>
                <w:szCs w:val="18"/>
                <w:lang w:val="en-US"/>
              </w:rPr>
            </w:pPr>
          </w:p>
        </w:tc>
        <w:tc>
          <w:tcPr>
            <w:tcW w:w="709" w:type="dxa"/>
            <w:vAlign w:val="center"/>
          </w:tcPr>
          <w:p w14:paraId="291F1536" w14:textId="77777777" w:rsidR="005B5532" w:rsidRPr="00FE760F" w:rsidRDefault="005B5532" w:rsidP="007274DE">
            <w:pPr>
              <w:pStyle w:val="TAC"/>
              <w:keepNext w:val="0"/>
              <w:keepLines w:val="0"/>
              <w:rPr>
                <w:bCs/>
                <w:szCs w:val="18"/>
                <w:lang w:val="en-US"/>
              </w:rPr>
            </w:pPr>
          </w:p>
        </w:tc>
        <w:tc>
          <w:tcPr>
            <w:tcW w:w="710" w:type="dxa"/>
            <w:vAlign w:val="center"/>
          </w:tcPr>
          <w:p w14:paraId="287D7B3B" w14:textId="77777777" w:rsidR="005B5532" w:rsidRPr="00FE760F" w:rsidRDefault="005B5532" w:rsidP="007274DE">
            <w:pPr>
              <w:pStyle w:val="TAC"/>
              <w:keepNext w:val="0"/>
              <w:keepLines w:val="0"/>
              <w:rPr>
                <w:bCs/>
                <w:szCs w:val="18"/>
                <w:lang w:val="en-US"/>
              </w:rPr>
            </w:pPr>
          </w:p>
        </w:tc>
        <w:tc>
          <w:tcPr>
            <w:tcW w:w="709" w:type="dxa"/>
          </w:tcPr>
          <w:p w14:paraId="70ED4C44" w14:textId="77777777" w:rsidR="005B5532" w:rsidRPr="00FE760F" w:rsidRDefault="005B5532" w:rsidP="007274DE">
            <w:pPr>
              <w:pStyle w:val="TAC"/>
              <w:keepNext w:val="0"/>
              <w:keepLines w:val="0"/>
              <w:rPr>
                <w:lang w:val="en-US"/>
              </w:rPr>
            </w:pPr>
          </w:p>
        </w:tc>
        <w:tc>
          <w:tcPr>
            <w:tcW w:w="709" w:type="dxa"/>
          </w:tcPr>
          <w:p w14:paraId="5A93B1A1" w14:textId="77777777" w:rsidR="005B5532" w:rsidRPr="00FE760F" w:rsidRDefault="005B5532" w:rsidP="007274DE">
            <w:pPr>
              <w:pStyle w:val="TAC"/>
              <w:keepNext w:val="0"/>
              <w:keepLines w:val="0"/>
              <w:rPr>
                <w:lang w:val="en-US"/>
              </w:rPr>
            </w:pPr>
          </w:p>
        </w:tc>
        <w:tc>
          <w:tcPr>
            <w:tcW w:w="706" w:type="dxa"/>
          </w:tcPr>
          <w:p w14:paraId="6F12611A" w14:textId="77777777" w:rsidR="005B5532" w:rsidRPr="00FE760F" w:rsidRDefault="005B5532" w:rsidP="007274DE">
            <w:pPr>
              <w:pStyle w:val="TAC"/>
              <w:keepNext w:val="0"/>
              <w:keepLines w:val="0"/>
              <w:rPr>
                <w:lang w:val="en-US"/>
              </w:rPr>
            </w:pPr>
          </w:p>
        </w:tc>
        <w:tc>
          <w:tcPr>
            <w:tcW w:w="1131" w:type="dxa"/>
            <w:vAlign w:val="center"/>
          </w:tcPr>
          <w:p w14:paraId="2F2406B3" w14:textId="77777777" w:rsidR="005B5532" w:rsidRPr="00FE760F" w:rsidRDefault="005B5532" w:rsidP="007274DE">
            <w:pPr>
              <w:pStyle w:val="TAC"/>
              <w:keepNext w:val="0"/>
              <w:keepLines w:val="0"/>
              <w:rPr>
                <w:lang w:val="en-US"/>
              </w:rPr>
            </w:pPr>
          </w:p>
        </w:tc>
        <w:tc>
          <w:tcPr>
            <w:tcW w:w="709" w:type="dxa"/>
            <w:vAlign w:val="center"/>
          </w:tcPr>
          <w:p w14:paraId="1421DC5E" w14:textId="77777777" w:rsidR="005B5532" w:rsidRPr="00FE760F" w:rsidRDefault="005B5532" w:rsidP="007274DE">
            <w:pPr>
              <w:pStyle w:val="TAC"/>
              <w:keepNext w:val="0"/>
              <w:keepLines w:val="0"/>
              <w:rPr>
                <w:lang w:val="en-US"/>
              </w:rPr>
            </w:pPr>
          </w:p>
        </w:tc>
      </w:tr>
      <w:tr w:rsidR="005B5532" w:rsidRPr="00FE760F" w14:paraId="49F84F94" w14:textId="77777777" w:rsidTr="007274DE">
        <w:trPr>
          <w:tblHeader/>
          <w:jc w:val="center"/>
        </w:trPr>
        <w:tc>
          <w:tcPr>
            <w:tcW w:w="1819" w:type="dxa"/>
            <w:vAlign w:val="center"/>
          </w:tcPr>
          <w:p w14:paraId="622190FD"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3CC43611"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E5B0331" w14:textId="77777777" w:rsidR="005B5532" w:rsidRPr="00FE760F" w:rsidRDefault="005B5532" w:rsidP="007274DE">
            <w:pPr>
              <w:pStyle w:val="TAC"/>
              <w:keepNext w:val="0"/>
              <w:keepLines w:val="0"/>
              <w:rPr>
                <w:rFonts w:cs="Arial"/>
                <w:szCs w:val="18"/>
              </w:rPr>
            </w:pPr>
          </w:p>
        </w:tc>
        <w:tc>
          <w:tcPr>
            <w:tcW w:w="5675" w:type="dxa"/>
            <w:gridSpan w:val="12"/>
            <w:vAlign w:val="center"/>
          </w:tcPr>
          <w:p w14:paraId="1496408D" w14:textId="77777777" w:rsidR="005B5532" w:rsidRPr="00FE760F" w:rsidRDefault="005B5532" w:rsidP="007274DE">
            <w:pPr>
              <w:pStyle w:val="TAC"/>
              <w:keepNext w:val="0"/>
              <w:keepLines w:val="0"/>
              <w:rPr>
                <w:bCs/>
                <w:szCs w:val="18"/>
                <w:lang w:val="en-US"/>
              </w:rPr>
            </w:pPr>
          </w:p>
        </w:tc>
        <w:tc>
          <w:tcPr>
            <w:tcW w:w="709" w:type="dxa"/>
          </w:tcPr>
          <w:p w14:paraId="63371B37" w14:textId="77777777" w:rsidR="005B5532" w:rsidRPr="00FE760F" w:rsidRDefault="005B5532" w:rsidP="007274DE">
            <w:pPr>
              <w:pStyle w:val="TAC"/>
              <w:keepNext w:val="0"/>
              <w:keepLines w:val="0"/>
              <w:rPr>
                <w:lang w:val="en-US"/>
              </w:rPr>
            </w:pPr>
          </w:p>
        </w:tc>
        <w:tc>
          <w:tcPr>
            <w:tcW w:w="709" w:type="dxa"/>
          </w:tcPr>
          <w:p w14:paraId="541BFD72" w14:textId="77777777" w:rsidR="005B5532" w:rsidRPr="00FE760F" w:rsidRDefault="005B5532" w:rsidP="007274DE">
            <w:pPr>
              <w:pStyle w:val="TAC"/>
              <w:keepNext w:val="0"/>
              <w:keepLines w:val="0"/>
              <w:rPr>
                <w:lang w:val="en-US"/>
              </w:rPr>
            </w:pPr>
          </w:p>
        </w:tc>
        <w:tc>
          <w:tcPr>
            <w:tcW w:w="706" w:type="dxa"/>
          </w:tcPr>
          <w:p w14:paraId="50D6F0E7" w14:textId="77777777" w:rsidR="005B5532" w:rsidRPr="00FE760F" w:rsidRDefault="005B5532" w:rsidP="007274DE">
            <w:pPr>
              <w:pStyle w:val="TAC"/>
              <w:keepNext w:val="0"/>
              <w:keepLines w:val="0"/>
              <w:rPr>
                <w:lang w:val="en-US"/>
              </w:rPr>
            </w:pPr>
          </w:p>
        </w:tc>
        <w:tc>
          <w:tcPr>
            <w:tcW w:w="1131" w:type="dxa"/>
            <w:vAlign w:val="center"/>
          </w:tcPr>
          <w:p w14:paraId="60E4BCBC" w14:textId="77777777" w:rsidR="005B5532" w:rsidRPr="00FE760F" w:rsidRDefault="005B5532" w:rsidP="007274DE">
            <w:pPr>
              <w:pStyle w:val="TAC"/>
              <w:keepNext w:val="0"/>
              <w:keepLines w:val="0"/>
              <w:rPr>
                <w:lang w:val="en-US"/>
              </w:rPr>
            </w:pPr>
          </w:p>
        </w:tc>
        <w:tc>
          <w:tcPr>
            <w:tcW w:w="709" w:type="dxa"/>
            <w:vAlign w:val="center"/>
          </w:tcPr>
          <w:p w14:paraId="42296AF0" w14:textId="77777777" w:rsidR="005B5532" w:rsidRPr="00FE760F" w:rsidRDefault="005B5532" w:rsidP="007274DE">
            <w:pPr>
              <w:pStyle w:val="TAC"/>
              <w:keepNext w:val="0"/>
              <w:keepLines w:val="0"/>
              <w:rPr>
                <w:lang w:val="en-US"/>
              </w:rPr>
            </w:pPr>
          </w:p>
        </w:tc>
      </w:tr>
      <w:tr w:rsidR="005B5532" w:rsidRPr="00FE760F" w14:paraId="1BB4F582" w14:textId="77777777" w:rsidTr="007274DE">
        <w:trPr>
          <w:tblHeader/>
          <w:jc w:val="center"/>
        </w:trPr>
        <w:tc>
          <w:tcPr>
            <w:tcW w:w="1819" w:type="dxa"/>
            <w:vAlign w:val="center"/>
          </w:tcPr>
          <w:p w14:paraId="5611CB2A"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03ABE167"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3F2E968" w14:textId="77777777" w:rsidR="005B5532" w:rsidRPr="00FE760F" w:rsidRDefault="005B5532" w:rsidP="007274DE">
            <w:pPr>
              <w:pStyle w:val="TAC"/>
              <w:keepNext w:val="0"/>
              <w:keepLines w:val="0"/>
              <w:rPr>
                <w:rFonts w:cs="Arial"/>
                <w:szCs w:val="18"/>
              </w:rPr>
            </w:pPr>
          </w:p>
        </w:tc>
        <w:tc>
          <w:tcPr>
            <w:tcW w:w="2974" w:type="dxa"/>
            <w:gridSpan w:val="8"/>
            <w:vAlign w:val="center"/>
          </w:tcPr>
          <w:p w14:paraId="48F13570" w14:textId="77777777" w:rsidR="005B5532" w:rsidRPr="00FE760F" w:rsidRDefault="005B5532" w:rsidP="007274DE">
            <w:pPr>
              <w:pStyle w:val="TAC"/>
              <w:keepNext w:val="0"/>
              <w:keepLines w:val="0"/>
              <w:rPr>
                <w:bCs/>
                <w:szCs w:val="18"/>
                <w:lang w:val="en-US"/>
              </w:rPr>
            </w:pPr>
          </w:p>
        </w:tc>
        <w:tc>
          <w:tcPr>
            <w:tcW w:w="717" w:type="dxa"/>
            <w:vAlign w:val="center"/>
          </w:tcPr>
          <w:p w14:paraId="689BF0DD" w14:textId="77777777" w:rsidR="005B5532" w:rsidRPr="00FE760F" w:rsidRDefault="005B5532" w:rsidP="007274DE">
            <w:pPr>
              <w:pStyle w:val="TAC"/>
              <w:keepNext w:val="0"/>
              <w:keepLines w:val="0"/>
              <w:rPr>
                <w:bCs/>
                <w:szCs w:val="18"/>
                <w:lang w:val="en-US"/>
              </w:rPr>
            </w:pPr>
          </w:p>
        </w:tc>
        <w:tc>
          <w:tcPr>
            <w:tcW w:w="712" w:type="dxa"/>
            <w:vAlign w:val="center"/>
          </w:tcPr>
          <w:p w14:paraId="41742CB2" w14:textId="77777777" w:rsidR="005B5532" w:rsidRPr="00FE760F" w:rsidRDefault="005B5532" w:rsidP="007274DE">
            <w:pPr>
              <w:pStyle w:val="TAC"/>
              <w:keepNext w:val="0"/>
              <w:keepLines w:val="0"/>
              <w:rPr>
                <w:bCs/>
                <w:szCs w:val="18"/>
                <w:lang w:val="en-US"/>
              </w:rPr>
            </w:pPr>
          </w:p>
        </w:tc>
        <w:tc>
          <w:tcPr>
            <w:tcW w:w="709" w:type="dxa"/>
            <w:vAlign w:val="center"/>
          </w:tcPr>
          <w:p w14:paraId="20E37D69" w14:textId="77777777" w:rsidR="005B5532" w:rsidRPr="00FE760F" w:rsidRDefault="005B5532" w:rsidP="007274DE">
            <w:pPr>
              <w:pStyle w:val="TAC"/>
              <w:keepNext w:val="0"/>
              <w:keepLines w:val="0"/>
              <w:rPr>
                <w:bCs/>
                <w:szCs w:val="18"/>
                <w:lang w:val="en-US"/>
              </w:rPr>
            </w:pPr>
          </w:p>
        </w:tc>
        <w:tc>
          <w:tcPr>
            <w:tcW w:w="709" w:type="dxa"/>
            <w:vAlign w:val="center"/>
          </w:tcPr>
          <w:p w14:paraId="524EE954" w14:textId="77777777" w:rsidR="005B5532" w:rsidRPr="00FE760F" w:rsidRDefault="005B5532" w:rsidP="007274DE">
            <w:pPr>
              <w:pStyle w:val="TAC"/>
              <w:keepNext w:val="0"/>
              <w:keepLines w:val="0"/>
              <w:rPr>
                <w:bCs/>
                <w:szCs w:val="18"/>
                <w:lang w:val="en-US"/>
              </w:rPr>
            </w:pPr>
          </w:p>
        </w:tc>
        <w:tc>
          <w:tcPr>
            <w:tcW w:w="710" w:type="dxa"/>
            <w:vAlign w:val="center"/>
          </w:tcPr>
          <w:p w14:paraId="385A2098" w14:textId="77777777" w:rsidR="005B5532" w:rsidRPr="00FE760F" w:rsidRDefault="005B5532" w:rsidP="007274DE">
            <w:pPr>
              <w:pStyle w:val="TAC"/>
              <w:keepNext w:val="0"/>
              <w:keepLines w:val="0"/>
              <w:rPr>
                <w:bCs/>
                <w:szCs w:val="18"/>
                <w:lang w:val="en-US"/>
              </w:rPr>
            </w:pPr>
          </w:p>
        </w:tc>
        <w:tc>
          <w:tcPr>
            <w:tcW w:w="709" w:type="dxa"/>
          </w:tcPr>
          <w:p w14:paraId="74A14254" w14:textId="77777777" w:rsidR="005B5532" w:rsidRPr="00FE760F" w:rsidRDefault="005B5532" w:rsidP="007274DE">
            <w:pPr>
              <w:pStyle w:val="TAC"/>
              <w:keepNext w:val="0"/>
              <w:keepLines w:val="0"/>
              <w:rPr>
                <w:lang w:val="en-US"/>
              </w:rPr>
            </w:pPr>
          </w:p>
        </w:tc>
        <w:tc>
          <w:tcPr>
            <w:tcW w:w="709" w:type="dxa"/>
          </w:tcPr>
          <w:p w14:paraId="697A8BEC" w14:textId="77777777" w:rsidR="005B5532" w:rsidRPr="00FE760F" w:rsidRDefault="005B5532" w:rsidP="007274DE">
            <w:pPr>
              <w:pStyle w:val="TAC"/>
              <w:keepNext w:val="0"/>
              <w:keepLines w:val="0"/>
              <w:rPr>
                <w:lang w:val="en-US"/>
              </w:rPr>
            </w:pPr>
          </w:p>
        </w:tc>
        <w:tc>
          <w:tcPr>
            <w:tcW w:w="706" w:type="dxa"/>
          </w:tcPr>
          <w:p w14:paraId="1D56BCDF" w14:textId="77777777" w:rsidR="005B5532" w:rsidRPr="00FE760F" w:rsidRDefault="005B5532" w:rsidP="007274DE">
            <w:pPr>
              <w:pStyle w:val="TAC"/>
              <w:keepNext w:val="0"/>
              <w:keepLines w:val="0"/>
              <w:rPr>
                <w:lang w:val="en-US"/>
              </w:rPr>
            </w:pPr>
          </w:p>
        </w:tc>
        <w:tc>
          <w:tcPr>
            <w:tcW w:w="1131" w:type="dxa"/>
            <w:vAlign w:val="center"/>
          </w:tcPr>
          <w:p w14:paraId="23986C36" w14:textId="77777777" w:rsidR="005B5532" w:rsidRPr="00FE760F" w:rsidRDefault="005B5532" w:rsidP="007274DE">
            <w:pPr>
              <w:pStyle w:val="TAC"/>
              <w:keepNext w:val="0"/>
              <w:keepLines w:val="0"/>
              <w:rPr>
                <w:lang w:val="en-US"/>
              </w:rPr>
            </w:pPr>
          </w:p>
        </w:tc>
        <w:tc>
          <w:tcPr>
            <w:tcW w:w="709" w:type="dxa"/>
            <w:vAlign w:val="center"/>
          </w:tcPr>
          <w:p w14:paraId="297C2C1C" w14:textId="77777777" w:rsidR="005B5532" w:rsidRPr="00FE760F" w:rsidRDefault="005B5532" w:rsidP="007274DE">
            <w:pPr>
              <w:pStyle w:val="TAC"/>
              <w:keepNext w:val="0"/>
              <w:keepLines w:val="0"/>
              <w:rPr>
                <w:lang w:val="en-US"/>
              </w:rPr>
            </w:pPr>
          </w:p>
        </w:tc>
      </w:tr>
      <w:tr w:rsidR="005B5532" w:rsidRPr="00FE760F" w14:paraId="7C72AD17" w14:textId="77777777" w:rsidTr="007274DE">
        <w:trPr>
          <w:tblHeader/>
          <w:jc w:val="center"/>
        </w:trPr>
        <w:tc>
          <w:tcPr>
            <w:tcW w:w="1819" w:type="dxa"/>
            <w:vAlign w:val="center"/>
          </w:tcPr>
          <w:p w14:paraId="083B2CB5" w14:textId="77777777" w:rsidR="005B5532" w:rsidRPr="00FE760F" w:rsidRDefault="005B5532" w:rsidP="007274DE">
            <w:pPr>
              <w:pStyle w:val="TAC"/>
              <w:keepNext w:val="0"/>
              <w:keepLines w:val="0"/>
              <w:rPr>
                <w:rFonts w:cs="Arial"/>
                <w:szCs w:val="18"/>
                <w:lang w:val="en-US" w:eastAsia="ko-KR"/>
              </w:rPr>
            </w:pPr>
          </w:p>
        </w:tc>
        <w:tc>
          <w:tcPr>
            <w:tcW w:w="1102" w:type="dxa"/>
            <w:vAlign w:val="center"/>
          </w:tcPr>
          <w:p w14:paraId="612EE33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ED05993"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7A094200" w14:textId="77777777" w:rsidR="005B5532" w:rsidRPr="00FE760F" w:rsidRDefault="005B5532" w:rsidP="007274DE">
            <w:pPr>
              <w:pStyle w:val="TAC"/>
              <w:keepNext w:val="0"/>
              <w:keepLines w:val="0"/>
              <w:rPr>
                <w:lang w:val="en-US"/>
              </w:rPr>
            </w:pPr>
          </w:p>
        </w:tc>
        <w:tc>
          <w:tcPr>
            <w:tcW w:w="856" w:type="dxa"/>
            <w:vAlign w:val="center"/>
          </w:tcPr>
          <w:p w14:paraId="503605E4" w14:textId="77777777" w:rsidR="005B5532" w:rsidRPr="00FE760F" w:rsidRDefault="005B5532" w:rsidP="007274DE">
            <w:pPr>
              <w:pStyle w:val="TAC"/>
              <w:keepNext w:val="0"/>
              <w:keepLines w:val="0"/>
            </w:pPr>
          </w:p>
        </w:tc>
        <w:tc>
          <w:tcPr>
            <w:tcW w:w="694" w:type="dxa"/>
            <w:gridSpan w:val="2"/>
            <w:vAlign w:val="center"/>
          </w:tcPr>
          <w:p w14:paraId="438CDA76"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0DA5CA8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C570824" w14:textId="77777777" w:rsidR="005B5532" w:rsidRPr="00FE760F" w:rsidRDefault="005B5532" w:rsidP="007274DE">
            <w:pPr>
              <w:pStyle w:val="TAC"/>
              <w:keepNext w:val="0"/>
              <w:keepLines w:val="0"/>
              <w:rPr>
                <w:bCs/>
                <w:szCs w:val="18"/>
                <w:lang w:val="en-US"/>
              </w:rPr>
            </w:pPr>
          </w:p>
        </w:tc>
        <w:tc>
          <w:tcPr>
            <w:tcW w:w="717" w:type="dxa"/>
            <w:vAlign w:val="center"/>
          </w:tcPr>
          <w:p w14:paraId="21E00CEB" w14:textId="77777777" w:rsidR="005B5532" w:rsidRPr="00FE760F" w:rsidRDefault="005B5532" w:rsidP="007274DE">
            <w:pPr>
              <w:pStyle w:val="TAC"/>
              <w:keepNext w:val="0"/>
              <w:keepLines w:val="0"/>
              <w:rPr>
                <w:bCs/>
                <w:szCs w:val="18"/>
                <w:lang w:val="en-US"/>
              </w:rPr>
            </w:pPr>
          </w:p>
        </w:tc>
        <w:tc>
          <w:tcPr>
            <w:tcW w:w="712" w:type="dxa"/>
            <w:vAlign w:val="center"/>
          </w:tcPr>
          <w:p w14:paraId="2B5C63EC" w14:textId="77777777" w:rsidR="005B5532" w:rsidRPr="00FE760F" w:rsidRDefault="005B5532" w:rsidP="007274DE">
            <w:pPr>
              <w:pStyle w:val="TAC"/>
              <w:keepNext w:val="0"/>
              <w:keepLines w:val="0"/>
              <w:rPr>
                <w:bCs/>
                <w:szCs w:val="18"/>
                <w:lang w:val="en-US"/>
              </w:rPr>
            </w:pPr>
          </w:p>
        </w:tc>
        <w:tc>
          <w:tcPr>
            <w:tcW w:w="709" w:type="dxa"/>
            <w:vAlign w:val="center"/>
          </w:tcPr>
          <w:p w14:paraId="12721254" w14:textId="77777777" w:rsidR="005B5532" w:rsidRPr="00FE760F" w:rsidRDefault="005B5532" w:rsidP="007274DE">
            <w:pPr>
              <w:pStyle w:val="TAC"/>
              <w:keepNext w:val="0"/>
              <w:keepLines w:val="0"/>
              <w:rPr>
                <w:bCs/>
                <w:szCs w:val="18"/>
                <w:lang w:val="en-US"/>
              </w:rPr>
            </w:pPr>
          </w:p>
        </w:tc>
        <w:tc>
          <w:tcPr>
            <w:tcW w:w="709" w:type="dxa"/>
            <w:vAlign w:val="center"/>
          </w:tcPr>
          <w:p w14:paraId="3D35DFD5" w14:textId="77777777" w:rsidR="005B5532" w:rsidRPr="00FE760F" w:rsidRDefault="005B5532" w:rsidP="007274DE">
            <w:pPr>
              <w:pStyle w:val="TAC"/>
              <w:keepNext w:val="0"/>
              <w:keepLines w:val="0"/>
              <w:rPr>
                <w:bCs/>
                <w:szCs w:val="18"/>
                <w:lang w:val="en-US"/>
              </w:rPr>
            </w:pPr>
          </w:p>
        </w:tc>
        <w:tc>
          <w:tcPr>
            <w:tcW w:w="710" w:type="dxa"/>
            <w:vAlign w:val="center"/>
          </w:tcPr>
          <w:p w14:paraId="56D8B483" w14:textId="77777777" w:rsidR="005B5532" w:rsidRPr="00FE760F" w:rsidRDefault="005B5532" w:rsidP="007274DE">
            <w:pPr>
              <w:pStyle w:val="TAC"/>
              <w:keepNext w:val="0"/>
              <w:keepLines w:val="0"/>
              <w:rPr>
                <w:bCs/>
                <w:szCs w:val="18"/>
                <w:lang w:val="en-US"/>
              </w:rPr>
            </w:pPr>
          </w:p>
        </w:tc>
        <w:tc>
          <w:tcPr>
            <w:tcW w:w="709" w:type="dxa"/>
          </w:tcPr>
          <w:p w14:paraId="5291E007" w14:textId="77777777" w:rsidR="005B5532" w:rsidRPr="00FE760F" w:rsidRDefault="005B5532" w:rsidP="007274DE">
            <w:pPr>
              <w:pStyle w:val="TAC"/>
              <w:keepNext w:val="0"/>
              <w:keepLines w:val="0"/>
              <w:rPr>
                <w:lang w:val="en-US"/>
              </w:rPr>
            </w:pPr>
          </w:p>
        </w:tc>
        <w:tc>
          <w:tcPr>
            <w:tcW w:w="709" w:type="dxa"/>
          </w:tcPr>
          <w:p w14:paraId="414C4F99" w14:textId="77777777" w:rsidR="005B5532" w:rsidRPr="00FE760F" w:rsidRDefault="005B5532" w:rsidP="007274DE">
            <w:pPr>
              <w:pStyle w:val="TAC"/>
              <w:keepNext w:val="0"/>
              <w:keepLines w:val="0"/>
              <w:rPr>
                <w:lang w:val="en-US"/>
              </w:rPr>
            </w:pPr>
          </w:p>
        </w:tc>
        <w:tc>
          <w:tcPr>
            <w:tcW w:w="706" w:type="dxa"/>
          </w:tcPr>
          <w:p w14:paraId="27967F5E" w14:textId="77777777" w:rsidR="005B5532" w:rsidRPr="00FE760F" w:rsidRDefault="005B5532" w:rsidP="007274DE">
            <w:pPr>
              <w:pStyle w:val="TAC"/>
              <w:keepNext w:val="0"/>
              <w:keepLines w:val="0"/>
              <w:rPr>
                <w:lang w:val="en-US"/>
              </w:rPr>
            </w:pPr>
          </w:p>
        </w:tc>
        <w:tc>
          <w:tcPr>
            <w:tcW w:w="1131" w:type="dxa"/>
            <w:vAlign w:val="center"/>
          </w:tcPr>
          <w:p w14:paraId="53A10A5F" w14:textId="77777777" w:rsidR="005B5532" w:rsidRPr="00FE760F" w:rsidRDefault="005B5532" w:rsidP="007274DE">
            <w:pPr>
              <w:pStyle w:val="TAC"/>
              <w:keepNext w:val="0"/>
              <w:keepLines w:val="0"/>
              <w:rPr>
                <w:bCs/>
                <w:szCs w:val="18"/>
                <w:lang w:val="en-US"/>
              </w:rPr>
            </w:pPr>
          </w:p>
        </w:tc>
        <w:tc>
          <w:tcPr>
            <w:tcW w:w="709" w:type="dxa"/>
            <w:vAlign w:val="center"/>
          </w:tcPr>
          <w:p w14:paraId="6417B474" w14:textId="77777777" w:rsidR="005B5532" w:rsidRPr="00FE760F" w:rsidRDefault="005B5532" w:rsidP="007274DE">
            <w:pPr>
              <w:pStyle w:val="TAC"/>
              <w:keepNext w:val="0"/>
              <w:keepLines w:val="0"/>
              <w:rPr>
                <w:lang w:val="en-US"/>
              </w:rPr>
            </w:pPr>
          </w:p>
        </w:tc>
      </w:tr>
      <w:tr w:rsidR="005B5532" w:rsidRPr="00FE760F" w14:paraId="46C9C1CF" w14:textId="77777777" w:rsidTr="007274DE">
        <w:trPr>
          <w:tblHeader/>
          <w:jc w:val="center"/>
        </w:trPr>
        <w:tc>
          <w:tcPr>
            <w:tcW w:w="1819" w:type="dxa"/>
            <w:vAlign w:val="center"/>
          </w:tcPr>
          <w:p w14:paraId="56673B39" w14:textId="77777777" w:rsidR="005B5532" w:rsidRPr="00FE760F" w:rsidRDefault="005B5532" w:rsidP="007274DE">
            <w:pPr>
              <w:pStyle w:val="TAC"/>
              <w:keepNext w:val="0"/>
              <w:keepLines w:val="0"/>
              <w:rPr>
                <w:rFonts w:cs="Arial"/>
                <w:szCs w:val="18"/>
                <w:lang w:val="en-US" w:eastAsia="ko-KR"/>
              </w:rPr>
            </w:pPr>
          </w:p>
        </w:tc>
        <w:tc>
          <w:tcPr>
            <w:tcW w:w="1102" w:type="dxa"/>
          </w:tcPr>
          <w:p w14:paraId="5157DAE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327526DC"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53608B14"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9C47135"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037CA28" w14:textId="77777777" w:rsidR="005B5532" w:rsidRPr="00FE760F" w:rsidRDefault="005B5532" w:rsidP="007274DE">
            <w:pPr>
              <w:pStyle w:val="TAC"/>
              <w:keepNext w:val="0"/>
              <w:keepLines w:val="0"/>
              <w:rPr>
                <w:bCs/>
                <w:szCs w:val="18"/>
                <w:lang w:val="en-US"/>
              </w:rPr>
            </w:pPr>
          </w:p>
        </w:tc>
        <w:tc>
          <w:tcPr>
            <w:tcW w:w="717" w:type="dxa"/>
            <w:vAlign w:val="center"/>
          </w:tcPr>
          <w:p w14:paraId="37533A72" w14:textId="77777777" w:rsidR="005B5532" w:rsidRPr="00FE760F" w:rsidRDefault="005B5532" w:rsidP="007274DE">
            <w:pPr>
              <w:pStyle w:val="TAC"/>
              <w:keepNext w:val="0"/>
              <w:keepLines w:val="0"/>
              <w:rPr>
                <w:bCs/>
                <w:szCs w:val="18"/>
                <w:lang w:val="en-US"/>
              </w:rPr>
            </w:pPr>
          </w:p>
        </w:tc>
        <w:tc>
          <w:tcPr>
            <w:tcW w:w="712" w:type="dxa"/>
            <w:vAlign w:val="center"/>
          </w:tcPr>
          <w:p w14:paraId="0EF6000F" w14:textId="77777777" w:rsidR="005B5532" w:rsidRPr="00FE760F" w:rsidRDefault="005B5532" w:rsidP="007274DE">
            <w:pPr>
              <w:pStyle w:val="TAC"/>
              <w:keepNext w:val="0"/>
              <w:keepLines w:val="0"/>
              <w:rPr>
                <w:bCs/>
                <w:szCs w:val="18"/>
                <w:lang w:val="en-US"/>
              </w:rPr>
            </w:pPr>
          </w:p>
        </w:tc>
        <w:tc>
          <w:tcPr>
            <w:tcW w:w="709" w:type="dxa"/>
            <w:vAlign w:val="center"/>
          </w:tcPr>
          <w:p w14:paraId="0E6CEE5C" w14:textId="77777777" w:rsidR="005B5532" w:rsidRPr="00FE760F" w:rsidRDefault="005B5532" w:rsidP="007274DE">
            <w:pPr>
              <w:pStyle w:val="TAC"/>
              <w:keepNext w:val="0"/>
              <w:keepLines w:val="0"/>
              <w:rPr>
                <w:bCs/>
                <w:szCs w:val="18"/>
                <w:lang w:val="en-US"/>
              </w:rPr>
            </w:pPr>
          </w:p>
        </w:tc>
        <w:tc>
          <w:tcPr>
            <w:tcW w:w="709" w:type="dxa"/>
            <w:vAlign w:val="center"/>
          </w:tcPr>
          <w:p w14:paraId="0400E7AA" w14:textId="77777777" w:rsidR="005B5532" w:rsidRPr="00FE760F" w:rsidRDefault="005B5532" w:rsidP="007274DE">
            <w:pPr>
              <w:pStyle w:val="TAC"/>
              <w:keepNext w:val="0"/>
              <w:keepLines w:val="0"/>
              <w:rPr>
                <w:bCs/>
                <w:szCs w:val="18"/>
                <w:lang w:val="en-US"/>
              </w:rPr>
            </w:pPr>
          </w:p>
        </w:tc>
        <w:tc>
          <w:tcPr>
            <w:tcW w:w="710" w:type="dxa"/>
            <w:vAlign w:val="center"/>
          </w:tcPr>
          <w:p w14:paraId="31C406A0" w14:textId="77777777" w:rsidR="005B5532" w:rsidRPr="00FE760F" w:rsidRDefault="005B5532" w:rsidP="007274DE">
            <w:pPr>
              <w:pStyle w:val="TAC"/>
              <w:keepNext w:val="0"/>
              <w:keepLines w:val="0"/>
              <w:rPr>
                <w:bCs/>
                <w:szCs w:val="18"/>
                <w:lang w:val="en-US"/>
              </w:rPr>
            </w:pPr>
          </w:p>
        </w:tc>
        <w:tc>
          <w:tcPr>
            <w:tcW w:w="709" w:type="dxa"/>
          </w:tcPr>
          <w:p w14:paraId="483F05DC" w14:textId="77777777" w:rsidR="005B5532" w:rsidRPr="00FE760F" w:rsidRDefault="005B5532" w:rsidP="007274DE">
            <w:pPr>
              <w:pStyle w:val="TAC"/>
              <w:keepNext w:val="0"/>
              <w:keepLines w:val="0"/>
              <w:rPr>
                <w:lang w:val="en-US"/>
              </w:rPr>
            </w:pPr>
          </w:p>
        </w:tc>
        <w:tc>
          <w:tcPr>
            <w:tcW w:w="709" w:type="dxa"/>
          </w:tcPr>
          <w:p w14:paraId="34D0ABAE" w14:textId="77777777" w:rsidR="005B5532" w:rsidRPr="00FE760F" w:rsidRDefault="005B5532" w:rsidP="007274DE">
            <w:pPr>
              <w:pStyle w:val="TAC"/>
              <w:keepNext w:val="0"/>
              <w:keepLines w:val="0"/>
              <w:rPr>
                <w:lang w:val="en-US"/>
              </w:rPr>
            </w:pPr>
          </w:p>
        </w:tc>
        <w:tc>
          <w:tcPr>
            <w:tcW w:w="706" w:type="dxa"/>
          </w:tcPr>
          <w:p w14:paraId="4456F51F" w14:textId="77777777" w:rsidR="005B5532" w:rsidRPr="00FE760F" w:rsidRDefault="005B5532" w:rsidP="007274DE">
            <w:pPr>
              <w:pStyle w:val="TAC"/>
              <w:keepNext w:val="0"/>
              <w:keepLines w:val="0"/>
              <w:rPr>
                <w:lang w:val="en-US"/>
              </w:rPr>
            </w:pPr>
          </w:p>
        </w:tc>
        <w:tc>
          <w:tcPr>
            <w:tcW w:w="1131" w:type="dxa"/>
            <w:vAlign w:val="center"/>
          </w:tcPr>
          <w:p w14:paraId="570687F8" w14:textId="77777777" w:rsidR="005B5532" w:rsidRPr="00FE760F" w:rsidRDefault="005B5532" w:rsidP="007274DE">
            <w:pPr>
              <w:pStyle w:val="TAC"/>
              <w:keepNext w:val="0"/>
              <w:keepLines w:val="0"/>
              <w:rPr>
                <w:bCs/>
                <w:szCs w:val="18"/>
                <w:lang w:val="en-US"/>
              </w:rPr>
            </w:pPr>
          </w:p>
        </w:tc>
        <w:tc>
          <w:tcPr>
            <w:tcW w:w="709" w:type="dxa"/>
            <w:vAlign w:val="center"/>
          </w:tcPr>
          <w:p w14:paraId="309B098A" w14:textId="77777777" w:rsidR="005B5532" w:rsidRPr="00FE760F" w:rsidRDefault="005B5532" w:rsidP="007274DE">
            <w:pPr>
              <w:pStyle w:val="TAC"/>
              <w:keepNext w:val="0"/>
              <w:keepLines w:val="0"/>
              <w:rPr>
                <w:lang w:val="en-US"/>
              </w:rPr>
            </w:pPr>
          </w:p>
        </w:tc>
      </w:tr>
      <w:tr w:rsidR="005B5532" w:rsidRPr="00FE760F" w14:paraId="015B9E41" w14:textId="77777777" w:rsidTr="007274DE">
        <w:trPr>
          <w:tblHeader/>
          <w:jc w:val="center"/>
        </w:trPr>
        <w:tc>
          <w:tcPr>
            <w:tcW w:w="1819" w:type="dxa"/>
            <w:vAlign w:val="center"/>
          </w:tcPr>
          <w:p w14:paraId="451CF166" w14:textId="77777777" w:rsidR="005B5532" w:rsidRPr="00FE760F" w:rsidRDefault="005B5532" w:rsidP="007274DE">
            <w:pPr>
              <w:pStyle w:val="TAC"/>
              <w:keepNext w:val="0"/>
              <w:keepLines w:val="0"/>
              <w:rPr>
                <w:rFonts w:cs="Arial"/>
                <w:szCs w:val="18"/>
                <w:lang w:val="en-US" w:eastAsia="ko-KR"/>
              </w:rPr>
            </w:pPr>
          </w:p>
        </w:tc>
        <w:tc>
          <w:tcPr>
            <w:tcW w:w="1102" w:type="dxa"/>
          </w:tcPr>
          <w:p w14:paraId="0265AFA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2111641"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348F7B02" w14:textId="77777777" w:rsidR="005B5532" w:rsidRPr="00FE760F" w:rsidRDefault="005B5532" w:rsidP="007274DE">
            <w:pPr>
              <w:pStyle w:val="TAC"/>
              <w:keepNext w:val="0"/>
              <w:keepLines w:val="0"/>
              <w:rPr>
                <w:lang w:val="en-US"/>
              </w:rPr>
            </w:pPr>
          </w:p>
        </w:tc>
        <w:tc>
          <w:tcPr>
            <w:tcW w:w="2262" w:type="dxa"/>
            <w:gridSpan w:val="6"/>
            <w:vAlign w:val="center"/>
          </w:tcPr>
          <w:p w14:paraId="7F6EB977"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5CDFDD8" w14:textId="77777777" w:rsidR="005B5532" w:rsidRPr="00FE760F" w:rsidRDefault="005B5532" w:rsidP="007274DE">
            <w:pPr>
              <w:pStyle w:val="TAC"/>
              <w:keepNext w:val="0"/>
              <w:keepLines w:val="0"/>
              <w:rPr>
                <w:bCs/>
                <w:szCs w:val="18"/>
                <w:lang w:val="en-US"/>
              </w:rPr>
            </w:pPr>
          </w:p>
        </w:tc>
        <w:tc>
          <w:tcPr>
            <w:tcW w:w="717" w:type="dxa"/>
            <w:vAlign w:val="center"/>
          </w:tcPr>
          <w:p w14:paraId="5A902BCC" w14:textId="77777777" w:rsidR="005B5532" w:rsidRPr="00FE760F" w:rsidRDefault="005B5532" w:rsidP="007274DE">
            <w:pPr>
              <w:pStyle w:val="TAC"/>
              <w:keepNext w:val="0"/>
              <w:keepLines w:val="0"/>
              <w:rPr>
                <w:bCs/>
                <w:szCs w:val="18"/>
                <w:lang w:val="en-US"/>
              </w:rPr>
            </w:pPr>
          </w:p>
        </w:tc>
        <w:tc>
          <w:tcPr>
            <w:tcW w:w="712" w:type="dxa"/>
            <w:vAlign w:val="center"/>
          </w:tcPr>
          <w:p w14:paraId="67ED1343" w14:textId="77777777" w:rsidR="005B5532" w:rsidRPr="00FE760F" w:rsidRDefault="005B5532" w:rsidP="007274DE">
            <w:pPr>
              <w:pStyle w:val="TAC"/>
              <w:keepNext w:val="0"/>
              <w:keepLines w:val="0"/>
              <w:rPr>
                <w:bCs/>
                <w:szCs w:val="18"/>
                <w:lang w:val="en-US"/>
              </w:rPr>
            </w:pPr>
          </w:p>
        </w:tc>
        <w:tc>
          <w:tcPr>
            <w:tcW w:w="709" w:type="dxa"/>
            <w:vAlign w:val="center"/>
          </w:tcPr>
          <w:p w14:paraId="0D08EF99" w14:textId="77777777" w:rsidR="005B5532" w:rsidRPr="00FE760F" w:rsidRDefault="005B5532" w:rsidP="007274DE">
            <w:pPr>
              <w:pStyle w:val="TAC"/>
              <w:keepNext w:val="0"/>
              <w:keepLines w:val="0"/>
              <w:rPr>
                <w:bCs/>
                <w:szCs w:val="18"/>
                <w:lang w:val="en-US"/>
              </w:rPr>
            </w:pPr>
          </w:p>
        </w:tc>
        <w:tc>
          <w:tcPr>
            <w:tcW w:w="709" w:type="dxa"/>
            <w:vAlign w:val="center"/>
          </w:tcPr>
          <w:p w14:paraId="2ADC7688" w14:textId="77777777" w:rsidR="005B5532" w:rsidRPr="00FE760F" w:rsidRDefault="005B5532" w:rsidP="007274DE">
            <w:pPr>
              <w:pStyle w:val="TAC"/>
              <w:keepNext w:val="0"/>
              <w:keepLines w:val="0"/>
              <w:rPr>
                <w:bCs/>
                <w:szCs w:val="18"/>
                <w:lang w:val="en-US"/>
              </w:rPr>
            </w:pPr>
          </w:p>
        </w:tc>
        <w:tc>
          <w:tcPr>
            <w:tcW w:w="710" w:type="dxa"/>
            <w:vAlign w:val="center"/>
          </w:tcPr>
          <w:p w14:paraId="66BC10DA" w14:textId="77777777" w:rsidR="005B5532" w:rsidRPr="00FE760F" w:rsidRDefault="005B5532" w:rsidP="007274DE">
            <w:pPr>
              <w:pStyle w:val="TAC"/>
              <w:keepNext w:val="0"/>
              <w:keepLines w:val="0"/>
              <w:rPr>
                <w:bCs/>
                <w:szCs w:val="18"/>
                <w:lang w:val="en-US"/>
              </w:rPr>
            </w:pPr>
          </w:p>
        </w:tc>
        <w:tc>
          <w:tcPr>
            <w:tcW w:w="709" w:type="dxa"/>
          </w:tcPr>
          <w:p w14:paraId="57DF660B" w14:textId="77777777" w:rsidR="005B5532" w:rsidRPr="00FE760F" w:rsidRDefault="005B5532" w:rsidP="007274DE">
            <w:pPr>
              <w:pStyle w:val="TAC"/>
              <w:keepNext w:val="0"/>
              <w:keepLines w:val="0"/>
              <w:rPr>
                <w:rFonts w:cs="Arial"/>
                <w:bCs/>
                <w:lang w:val="en-US" w:eastAsia="ko-KR"/>
              </w:rPr>
            </w:pPr>
          </w:p>
        </w:tc>
        <w:tc>
          <w:tcPr>
            <w:tcW w:w="709" w:type="dxa"/>
          </w:tcPr>
          <w:p w14:paraId="305A8E96" w14:textId="77777777" w:rsidR="005B5532" w:rsidRPr="00FE760F" w:rsidRDefault="005B5532" w:rsidP="007274DE">
            <w:pPr>
              <w:pStyle w:val="TAC"/>
              <w:keepNext w:val="0"/>
              <w:keepLines w:val="0"/>
              <w:rPr>
                <w:rFonts w:cs="Arial"/>
                <w:bCs/>
                <w:lang w:val="en-US" w:eastAsia="ko-KR"/>
              </w:rPr>
            </w:pPr>
          </w:p>
        </w:tc>
        <w:tc>
          <w:tcPr>
            <w:tcW w:w="706" w:type="dxa"/>
          </w:tcPr>
          <w:p w14:paraId="1D1CDB20"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770F0ACD" w14:textId="77777777" w:rsidR="005B5532" w:rsidRPr="00FE760F" w:rsidRDefault="005B5532" w:rsidP="007274DE">
            <w:pPr>
              <w:pStyle w:val="TAC"/>
              <w:keepNext w:val="0"/>
              <w:keepLines w:val="0"/>
              <w:rPr>
                <w:bCs/>
                <w:szCs w:val="18"/>
                <w:lang w:val="en-US"/>
              </w:rPr>
            </w:pPr>
          </w:p>
        </w:tc>
        <w:tc>
          <w:tcPr>
            <w:tcW w:w="709" w:type="dxa"/>
            <w:vAlign w:val="center"/>
          </w:tcPr>
          <w:p w14:paraId="171E52CF" w14:textId="77777777" w:rsidR="005B5532" w:rsidRPr="00FE760F" w:rsidRDefault="005B5532" w:rsidP="007274DE">
            <w:pPr>
              <w:pStyle w:val="TAC"/>
              <w:keepNext w:val="0"/>
              <w:keepLines w:val="0"/>
              <w:rPr>
                <w:rFonts w:cs="Arial"/>
                <w:bCs/>
                <w:lang w:val="en-US" w:eastAsia="ko-KR"/>
              </w:rPr>
            </w:pPr>
          </w:p>
        </w:tc>
      </w:tr>
      <w:tr w:rsidR="005B5532" w:rsidRPr="00FE760F" w14:paraId="359FE893" w14:textId="77777777" w:rsidTr="007274DE">
        <w:trPr>
          <w:tblHeader/>
          <w:jc w:val="center"/>
        </w:trPr>
        <w:tc>
          <w:tcPr>
            <w:tcW w:w="1819" w:type="dxa"/>
            <w:vAlign w:val="center"/>
          </w:tcPr>
          <w:p w14:paraId="32D2C8EE" w14:textId="77777777" w:rsidR="005B5532" w:rsidRPr="00FE760F" w:rsidRDefault="005B5532" w:rsidP="007274DE">
            <w:pPr>
              <w:pStyle w:val="TAC"/>
              <w:keepNext w:val="0"/>
              <w:keepLines w:val="0"/>
              <w:rPr>
                <w:rFonts w:cs="Arial"/>
                <w:szCs w:val="18"/>
                <w:lang w:val="en-US" w:eastAsia="ko-KR"/>
              </w:rPr>
            </w:pPr>
          </w:p>
        </w:tc>
        <w:tc>
          <w:tcPr>
            <w:tcW w:w="1102" w:type="dxa"/>
          </w:tcPr>
          <w:p w14:paraId="5B731778"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9584719"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7AAC6CD6" w14:textId="77777777" w:rsidR="005B5532" w:rsidRPr="00FE760F" w:rsidRDefault="005B5532" w:rsidP="007274DE">
            <w:pPr>
              <w:pStyle w:val="TAC"/>
              <w:keepNext w:val="0"/>
              <w:keepLines w:val="0"/>
              <w:rPr>
                <w:rFonts w:cs="Arial"/>
                <w:szCs w:val="18"/>
              </w:rPr>
            </w:pPr>
          </w:p>
        </w:tc>
        <w:tc>
          <w:tcPr>
            <w:tcW w:w="1550" w:type="dxa"/>
            <w:gridSpan w:val="3"/>
            <w:vAlign w:val="center"/>
          </w:tcPr>
          <w:p w14:paraId="43D83704" w14:textId="77777777" w:rsidR="005B5532" w:rsidRPr="00FE760F" w:rsidRDefault="005B5532" w:rsidP="007274DE">
            <w:pPr>
              <w:pStyle w:val="TAC"/>
              <w:keepNext w:val="0"/>
              <w:keepLines w:val="0"/>
              <w:rPr>
                <w:rFonts w:cs="Arial"/>
                <w:szCs w:val="18"/>
              </w:rPr>
            </w:pPr>
          </w:p>
        </w:tc>
        <w:tc>
          <w:tcPr>
            <w:tcW w:w="712" w:type="dxa"/>
            <w:gridSpan w:val="3"/>
            <w:vAlign w:val="center"/>
          </w:tcPr>
          <w:p w14:paraId="58C3763C"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9BB735" w14:textId="77777777" w:rsidR="005B5532" w:rsidRPr="00FE760F" w:rsidRDefault="005B5532" w:rsidP="007274DE">
            <w:pPr>
              <w:pStyle w:val="TAC"/>
              <w:keepNext w:val="0"/>
              <w:keepLines w:val="0"/>
              <w:rPr>
                <w:bCs/>
                <w:szCs w:val="18"/>
                <w:lang w:val="en-US"/>
              </w:rPr>
            </w:pPr>
          </w:p>
        </w:tc>
        <w:tc>
          <w:tcPr>
            <w:tcW w:w="717" w:type="dxa"/>
            <w:vAlign w:val="center"/>
          </w:tcPr>
          <w:p w14:paraId="39D05D2C" w14:textId="77777777" w:rsidR="005B5532" w:rsidRPr="00FE760F" w:rsidRDefault="005B5532" w:rsidP="007274DE">
            <w:pPr>
              <w:pStyle w:val="TAC"/>
              <w:keepNext w:val="0"/>
              <w:keepLines w:val="0"/>
              <w:rPr>
                <w:bCs/>
                <w:szCs w:val="18"/>
                <w:lang w:val="en-US"/>
              </w:rPr>
            </w:pPr>
          </w:p>
        </w:tc>
        <w:tc>
          <w:tcPr>
            <w:tcW w:w="712" w:type="dxa"/>
            <w:vAlign w:val="center"/>
          </w:tcPr>
          <w:p w14:paraId="09933090" w14:textId="77777777" w:rsidR="005B5532" w:rsidRPr="00FE760F" w:rsidRDefault="005B5532" w:rsidP="007274DE">
            <w:pPr>
              <w:pStyle w:val="TAC"/>
              <w:keepNext w:val="0"/>
              <w:keepLines w:val="0"/>
              <w:rPr>
                <w:bCs/>
                <w:szCs w:val="18"/>
                <w:lang w:val="en-US"/>
              </w:rPr>
            </w:pPr>
          </w:p>
        </w:tc>
        <w:tc>
          <w:tcPr>
            <w:tcW w:w="709" w:type="dxa"/>
            <w:vAlign w:val="center"/>
          </w:tcPr>
          <w:p w14:paraId="6EBAB40A" w14:textId="77777777" w:rsidR="005B5532" w:rsidRPr="00FE760F" w:rsidRDefault="005B5532" w:rsidP="007274DE">
            <w:pPr>
              <w:pStyle w:val="TAC"/>
              <w:keepNext w:val="0"/>
              <w:keepLines w:val="0"/>
              <w:rPr>
                <w:bCs/>
                <w:szCs w:val="18"/>
                <w:lang w:val="en-US"/>
              </w:rPr>
            </w:pPr>
          </w:p>
        </w:tc>
        <w:tc>
          <w:tcPr>
            <w:tcW w:w="709" w:type="dxa"/>
            <w:vAlign w:val="center"/>
          </w:tcPr>
          <w:p w14:paraId="0B99D886" w14:textId="77777777" w:rsidR="005B5532" w:rsidRPr="00FE760F" w:rsidRDefault="005B5532" w:rsidP="007274DE">
            <w:pPr>
              <w:pStyle w:val="TAC"/>
              <w:keepNext w:val="0"/>
              <w:keepLines w:val="0"/>
              <w:rPr>
                <w:bCs/>
                <w:szCs w:val="18"/>
                <w:lang w:val="en-US"/>
              </w:rPr>
            </w:pPr>
          </w:p>
        </w:tc>
        <w:tc>
          <w:tcPr>
            <w:tcW w:w="710" w:type="dxa"/>
            <w:vAlign w:val="center"/>
          </w:tcPr>
          <w:p w14:paraId="28144DF2" w14:textId="77777777" w:rsidR="005B5532" w:rsidRPr="00FE760F" w:rsidRDefault="005B5532" w:rsidP="007274DE">
            <w:pPr>
              <w:pStyle w:val="TAC"/>
              <w:keepNext w:val="0"/>
              <w:keepLines w:val="0"/>
              <w:rPr>
                <w:bCs/>
                <w:szCs w:val="18"/>
                <w:lang w:val="en-US"/>
              </w:rPr>
            </w:pPr>
          </w:p>
        </w:tc>
        <w:tc>
          <w:tcPr>
            <w:tcW w:w="709" w:type="dxa"/>
          </w:tcPr>
          <w:p w14:paraId="2DFEF869" w14:textId="77777777" w:rsidR="005B5532" w:rsidRPr="00FE760F" w:rsidRDefault="005B5532" w:rsidP="007274DE">
            <w:pPr>
              <w:pStyle w:val="TAC"/>
              <w:keepNext w:val="0"/>
              <w:keepLines w:val="0"/>
              <w:rPr>
                <w:lang w:val="en-US"/>
              </w:rPr>
            </w:pPr>
          </w:p>
        </w:tc>
        <w:tc>
          <w:tcPr>
            <w:tcW w:w="709" w:type="dxa"/>
          </w:tcPr>
          <w:p w14:paraId="298C902A" w14:textId="77777777" w:rsidR="005B5532" w:rsidRPr="00FE760F" w:rsidRDefault="005B5532" w:rsidP="007274DE">
            <w:pPr>
              <w:pStyle w:val="TAC"/>
              <w:keepNext w:val="0"/>
              <w:keepLines w:val="0"/>
              <w:rPr>
                <w:lang w:val="en-US"/>
              </w:rPr>
            </w:pPr>
          </w:p>
        </w:tc>
        <w:tc>
          <w:tcPr>
            <w:tcW w:w="706" w:type="dxa"/>
          </w:tcPr>
          <w:p w14:paraId="108361B2" w14:textId="77777777" w:rsidR="005B5532" w:rsidRPr="00FE760F" w:rsidRDefault="005B5532" w:rsidP="007274DE">
            <w:pPr>
              <w:pStyle w:val="TAC"/>
              <w:keepNext w:val="0"/>
              <w:keepLines w:val="0"/>
              <w:rPr>
                <w:lang w:val="en-US"/>
              </w:rPr>
            </w:pPr>
          </w:p>
        </w:tc>
        <w:tc>
          <w:tcPr>
            <w:tcW w:w="1131" w:type="dxa"/>
            <w:vAlign w:val="center"/>
          </w:tcPr>
          <w:p w14:paraId="1B479340" w14:textId="77777777" w:rsidR="005B5532" w:rsidRPr="00FE760F" w:rsidRDefault="005B5532" w:rsidP="007274DE">
            <w:pPr>
              <w:pStyle w:val="TAC"/>
              <w:keepNext w:val="0"/>
              <w:keepLines w:val="0"/>
              <w:rPr>
                <w:lang w:val="en-US"/>
              </w:rPr>
            </w:pPr>
          </w:p>
        </w:tc>
        <w:tc>
          <w:tcPr>
            <w:tcW w:w="709" w:type="dxa"/>
            <w:vAlign w:val="center"/>
          </w:tcPr>
          <w:p w14:paraId="23E8D0D3" w14:textId="77777777" w:rsidR="005B5532" w:rsidRPr="00FE760F" w:rsidRDefault="005B5532" w:rsidP="007274DE">
            <w:pPr>
              <w:pStyle w:val="TAC"/>
              <w:keepNext w:val="0"/>
              <w:keepLines w:val="0"/>
              <w:rPr>
                <w:lang w:val="en-US"/>
              </w:rPr>
            </w:pPr>
          </w:p>
        </w:tc>
      </w:tr>
      <w:tr w:rsidR="005B5532" w:rsidRPr="00FE760F" w14:paraId="62E7387E" w14:textId="77777777" w:rsidTr="007274DE">
        <w:trPr>
          <w:tblHeader/>
          <w:jc w:val="center"/>
        </w:trPr>
        <w:tc>
          <w:tcPr>
            <w:tcW w:w="1819" w:type="dxa"/>
            <w:vAlign w:val="center"/>
          </w:tcPr>
          <w:p w14:paraId="52AA128A" w14:textId="77777777" w:rsidR="005B5532" w:rsidRPr="00FE760F" w:rsidRDefault="005B5532" w:rsidP="007274DE">
            <w:pPr>
              <w:pStyle w:val="TAC"/>
              <w:keepNext w:val="0"/>
              <w:keepLines w:val="0"/>
              <w:rPr>
                <w:rFonts w:cs="Arial"/>
                <w:szCs w:val="18"/>
                <w:lang w:val="en-US" w:eastAsia="ko-KR"/>
              </w:rPr>
            </w:pPr>
          </w:p>
        </w:tc>
        <w:tc>
          <w:tcPr>
            <w:tcW w:w="1102" w:type="dxa"/>
          </w:tcPr>
          <w:p w14:paraId="6196086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53CC5FAF"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627F8C5F" w14:textId="77777777" w:rsidR="005B5532" w:rsidRPr="00FE760F" w:rsidRDefault="005B5532" w:rsidP="007274DE">
            <w:pPr>
              <w:pStyle w:val="TAC"/>
              <w:keepNext w:val="0"/>
              <w:keepLines w:val="0"/>
              <w:rPr>
                <w:lang w:val="en-US"/>
              </w:rPr>
            </w:pPr>
          </w:p>
        </w:tc>
        <w:tc>
          <w:tcPr>
            <w:tcW w:w="2974" w:type="dxa"/>
            <w:gridSpan w:val="8"/>
            <w:vAlign w:val="center"/>
          </w:tcPr>
          <w:p w14:paraId="52390382" w14:textId="77777777" w:rsidR="005B5532" w:rsidRPr="00FE760F" w:rsidRDefault="005B5532" w:rsidP="007274DE">
            <w:pPr>
              <w:pStyle w:val="TAC"/>
              <w:keepNext w:val="0"/>
              <w:keepLines w:val="0"/>
              <w:rPr>
                <w:bCs/>
                <w:szCs w:val="18"/>
                <w:lang w:val="en-US"/>
              </w:rPr>
            </w:pPr>
          </w:p>
        </w:tc>
        <w:tc>
          <w:tcPr>
            <w:tcW w:w="717" w:type="dxa"/>
            <w:vAlign w:val="center"/>
          </w:tcPr>
          <w:p w14:paraId="70487AC0" w14:textId="77777777" w:rsidR="005B5532" w:rsidRPr="00FE760F" w:rsidRDefault="005B5532" w:rsidP="007274DE">
            <w:pPr>
              <w:pStyle w:val="TAC"/>
              <w:keepNext w:val="0"/>
              <w:keepLines w:val="0"/>
              <w:rPr>
                <w:bCs/>
                <w:szCs w:val="18"/>
                <w:lang w:val="en-US"/>
              </w:rPr>
            </w:pPr>
          </w:p>
        </w:tc>
        <w:tc>
          <w:tcPr>
            <w:tcW w:w="712" w:type="dxa"/>
            <w:vAlign w:val="center"/>
          </w:tcPr>
          <w:p w14:paraId="279A0080" w14:textId="77777777" w:rsidR="005B5532" w:rsidRPr="00FE760F" w:rsidRDefault="005B5532" w:rsidP="007274DE">
            <w:pPr>
              <w:pStyle w:val="TAC"/>
              <w:keepNext w:val="0"/>
              <w:keepLines w:val="0"/>
              <w:rPr>
                <w:bCs/>
                <w:szCs w:val="18"/>
                <w:lang w:val="en-US"/>
              </w:rPr>
            </w:pPr>
          </w:p>
        </w:tc>
        <w:tc>
          <w:tcPr>
            <w:tcW w:w="709" w:type="dxa"/>
            <w:vAlign w:val="center"/>
          </w:tcPr>
          <w:p w14:paraId="5A1205F1" w14:textId="77777777" w:rsidR="005B5532" w:rsidRPr="00FE760F" w:rsidRDefault="005B5532" w:rsidP="007274DE">
            <w:pPr>
              <w:pStyle w:val="TAC"/>
              <w:keepNext w:val="0"/>
              <w:keepLines w:val="0"/>
              <w:rPr>
                <w:bCs/>
                <w:szCs w:val="18"/>
                <w:lang w:val="en-US"/>
              </w:rPr>
            </w:pPr>
          </w:p>
        </w:tc>
        <w:tc>
          <w:tcPr>
            <w:tcW w:w="709" w:type="dxa"/>
            <w:vAlign w:val="center"/>
          </w:tcPr>
          <w:p w14:paraId="007AC76C" w14:textId="77777777" w:rsidR="005B5532" w:rsidRPr="00FE760F" w:rsidRDefault="005B5532" w:rsidP="007274DE">
            <w:pPr>
              <w:pStyle w:val="TAC"/>
              <w:keepNext w:val="0"/>
              <w:keepLines w:val="0"/>
              <w:rPr>
                <w:bCs/>
                <w:szCs w:val="18"/>
                <w:lang w:val="en-US"/>
              </w:rPr>
            </w:pPr>
          </w:p>
        </w:tc>
        <w:tc>
          <w:tcPr>
            <w:tcW w:w="710" w:type="dxa"/>
            <w:vAlign w:val="center"/>
          </w:tcPr>
          <w:p w14:paraId="014117AF" w14:textId="77777777" w:rsidR="005B5532" w:rsidRPr="00FE760F" w:rsidRDefault="005B5532" w:rsidP="007274DE">
            <w:pPr>
              <w:pStyle w:val="TAC"/>
              <w:keepNext w:val="0"/>
              <w:keepLines w:val="0"/>
              <w:rPr>
                <w:bCs/>
                <w:szCs w:val="18"/>
                <w:lang w:val="en-US"/>
              </w:rPr>
            </w:pPr>
          </w:p>
        </w:tc>
        <w:tc>
          <w:tcPr>
            <w:tcW w:w="709" w:type="dxa"/>
          </w:tcPr>
          <w:p w14:paraId="393656D0" w14:textId="77777777" w:rsidR="005B5532" w:rsidRPr="00FE760F" w:rsidRDefault="005B5532" w:rsidP="007274DE">
            <w:pPr>
              <w:pStyle w:val="TAC"/>
              <w:keepNext w:val="0"/>
              <w:keepLines w:val="0"/>
              <w:rPr>
                <w:lang w:val="en-US"/>
              </w:rPr>
            </w:pPr>
          </w:p>
        </w:tc>
        <w:tc>
          <w:tcPr>
            <w:tcW w:w="709" w:type="dxa"/>
          </w:tcPr>
          <w:p w14:paraId="74AD3E6A" w14:textId="77777777" w:rsidR="005B5532" w:rsidRPr="00FE760F" w:rsidRDefault="005B5532" w:rsidP="007274DE">
            <w:pPr>
              <w:pStyle w:val="TAC"/>
              <w:keepNext w:val="0"/>
              <w:keepLines w:val="0"/>
              <w:rPr>
                <w:lang w:val="en-US"/>
              </w:rPr>
            </w:pPr>
          </w:p>
        </w:tc>
        <w:tc>
          <w:tcPr>
            <w:tcW w:w="706" w:type="dxa"/>
          </w:tcPr>
          <w:p w14:paraId="354059BA" w14:textId="77777777" w:rsidR="005B5532" w:rsidRPr="00FE760F" w:rsidRDefault="005B5532" w:rsidP="007274DE">
            <w:pPr>
              <w:pStyle w:val="TAC"/>
              <w:keepNext w:val="0"/>
              <w:keepLines w:val="0"/>
              <w:rPr>
                <w:lang w:val="en-US"/>
              </w:rPr>
            </w:pPr>
          </w:p>
        </w:tc>
        <w:tc>
          <w:tcPr>
            <w:tcW w:w="1131" w:type="dxa"/>
            <w:vAlign w:val="center"/>
          </w:tcPr>
          <w:p w14:paraId="00BEF9BC" w14:textId="77777777" w:rsidR="005B5532" w:rsidRPr="00FE760F" w:rsidRDefault="005B5532" w:rsidP="007274DE">
            <w:pPr>
              <w:pStyle w:val="TAC"/>
              <w:keepNext w:val="0"/>
              <w:keepLines w:val="0"/>
              <w:rPr>
                <w:bCs/>
                <w:szCs w:val="18"/>
                <w:lang w:val="en-US"/>
              </w:rPr>
            </w:pPr>
          </w:p>
        </w:tc>
        <w:tc>
          <w:tcPr>
            <w:tcW w:w="709" w:type="dxa"/>
            <w:vAlign w:val="center"/>
          </w:tcPr>
          <w:p w14:paraId="397F4783" w14:textId="77777777" w:rsidR="005B5532" w:rsidRPr="00FE760F" w:rsidRDefault="005B5532" w:rsidP="007274DE">
            <w:pPr>
              <w:pStyle w:val="TAC"/>
              <w:keepNext w:val="0"/>
              <w:keepLines w:val="0"/>
              <w:rPr>
                <w:lang w:val="en-US"/>
              </w:rPr>
            </w:pPr>
          </w:p>
        </w:tc>
      </w:tr>
      <w:tr w:rsidR="005B5532" w:rsidRPr="00FE760F" w14:paraId="6EF3B370" w14:textId="77777777" w:rsidTr="007274DE">
        <w:trPr>
          <w:tblHeader/>
          <w:jc w:val="center"/>
        </w:trPr>
        <w:tc>
          <w:tcPr>
            <w:tcW w:w="1819" w:type="dxa"/>
            <w:vAlign w:val="center"/>
          </w:tcPr>
          <w:p w14:paraId="5B6F1F26" w14:textId="77777777" w:rsidR="005B5532" w:rsidRPr="00FE760F" w:rsidRDefault="005B5532" w:rsidP="007274DE">
            <w:pPr>
              <w:pStyle w:val="TAC"/>
              <w:keepNext w:val="0"/>
              <w:keepLines w:val="0"/>
              <w:rPr>
                <w:rFonts w:cs="Arial"/>
                <w:szCs w:val="18"/>
                <w:lang w:val="en-US" w:eastAsia="ko-KR"/>
              </w:rPr>
            </w:pPr>
          </w:p>
        </w:tc>
        <w:tc>
          <w:tcPr>
            <w:tcW w:w="1102" w:type="dxa"/>
          </w:tcPr>
          <w:p w14:paraId="510AEBCA"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B048F4F"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68FA84E4" w14:textId="77777777" w:rsidR="005B5532" w:rsidRPr="00FE760F" w:rsidRDefault="005B5532" w:rsidP="007274DE">
            <w:pPr>
              <w:pStyle w:val="TAC"/>
              <w:keepNext w:val="0"/>
              <w:keepLines w:val="0"/>
              <w:rPr>
                <w:lang w:val="en-US"/>
              </w:rPr>
            </w:pPr>
          </w:p>
        </w:tc>
        <w:tc>
          <w:tcPr>
            <w:tcW w:w="856" w:type="dxa"/>
            <w:vAlign w:val="center"/>
          </w:tcPr>
          <w:p w14:paraId="6DC90BB2" w14:textId="77777777" w:rsidR="005B5532" w:rsidRPr="00FE760F" w:rsidRDefault="005B5532" w:rsidP="007274DE">
            <w:pPr>
              <w:pStyle w:val="TAC"/>
              <w:keepNext w:val="0"/>
              <w:keepLines w:val="0"/>
            </w:pPr>
          </w:p>
        </w:tc>
        <w:tc>
          <w:tcPr>
            <w:tcW w:w="694" w:type="dxa"/>
            <w:gridSpan w:val="2"/>
            <w:vAlign w:val="center"/>
          </w:tcPr>
          <w:p w14:paraId="54D2A8F1"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0A81A5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C084271" w14:textId="77777777" w:rsidR="005B5532" w:rsidRPr="00FE760F" w:rsidRDefault="005B5532" w:rsidP="007274DE">
            <w:pPr>
              <w:pStyle w:val="TAC"/>
              <w:keepNext w:val="0"/>
              <w:keepLines w:val="0"/>
              <w:rPr>
                <w:bCs/>
                <w:szCs w:val="18"/>
                <w:lang w:val="en-US"/>
              </w:rPr>
            </w:pPr>
          </w:p>
        </w:tc>
        <w:tc>
          <w:tcPr>
            <w:tcW w:w="717" w:type="dxa"/>
            <w:vAlign w:val="center"/>
          </w:tcPr>
          <w:p w14:paraId="23E9CF08" w14:textId="77777777" w:rsidR="005B5532" w:rsidRPr="00FE760F" w:rsidRDefault="005B5532" w:rsidP="007274DE">
            <w:pPr>
              <w:pStyle w:val="TAC"/>
              <w:keepNext w:val="0"/>
              <w:keepLines w:val="0"/>
              <w:rPr>
                <w:bCs/>
                <w:szCs w:val="18"/>
                <w:lang w:val="en-US"/>
              </w:rPr>
            </w:pPr>
          </w:p>
        </w:tc>
        <w:tc>
          <w:tcPr>
            <w:tcW w:w="712" w:type="dxa"/>
            <w:vAlign w:val="center"/>
          </w:tcPr>
          <w:p w14:paraId="5BB8218C" w14:textId="77777777" w:rsidR="005B5532" w:rsidRPr="00FE760F" w:rsidRDefault="005B5532" w:rsidP="007274DE">
            <w:pPr>
              <w:pStyle w:val="TAC"/>
              <w:keepNext w:val="0"/>
              <w:keepLines w:val="0"/>
              <w:rPr>
                <w:bCs/>
                <w:szCs w:val="18"/>
                <w:lang w:val="en-US"/>
              </w:rPr>
            </w:pPr>
          </w:p>
        </w:tc>
        <w:tc>
          <w:tcPr>
            <w:tcW w:w="709" w:type="dxa"/>
            <w:vAlign w:val="center"/>
          </w:tcPr>
          <w:p w14:paraId="41EBE82D" w14:textId="77777777" w:rsidR="005B5532" w:rsidRPr="00FE760F" w:rsidRDefault="005B5532" w:rsidP="007274DE">
            <w:pPr>
              <w:pStyle w:val="TAC"/>
              <w:keepNext w:val="0"/>
              <w:keepLines w:val="0"/>
              <w:rPr>
                <w:bCs/>
                <w:szCs w:val="18"/>
                <w:lang w:val="en-US"/>
              </w:rPr>
            </w:pPr>
          </w:p>
        </w:tc>
        <w:tc>
          <w:tcPr>
            <w:tcW w:w="709" w:type="dxa"/>
            <w:vAlign w:val="center"/>
          </w:tcPr>
          <w:p w14:paraId="1236EAE8" w14:textId="77777777" w:rsidR="005B5532" w:rsidRPr="00FE760F" w:rsidRDefault="005B5532" w:rsidP="007274DE">
            <w:pPr>
              <w:pStyle w:val="TAC"/>
              <w:keepNext w:val="0"/>
              <w:keepLines w:val="0"/>
              <w:rPr>
                <w:bCs/>
                <w:szCs w:val="18"/>
                <w:lang w:val="en-US"/>
              </w:rPr>
            </w:pPr>
          </w:p>
        </w:tc>
        <w:tc>
          <w:tcPr>
            <w:tcW w:w="710" w:type="dxa"/>
            <w:vAlign w:val="center"/>
          </w:tcPr>
          <w:p w14:paraId="5FDE709D" w14:textId="77777777" w:rsidR="005B5532" w:rsidRPr="00FE760F" w:rsidRDefault="005B5532" w:rsidP="007274DE">
            <w:pPr>
              <w:pStyle w:val="TAC"/>
              <w:keepNext w:val="0"/>
              <w:keepLines w:val="0"/>
              <w:rPr>
                <w:bCs/>
                <w:szCs w:val="18"/>
                <w:lang w:val="en-US"/>
              </w:rPr>
            </w:pPr>
          </w:p>
        </w:tc>
        <w:tc>
          <w:tcPr>
            <w:tcW w:w="709" w:type="dxa"/>
          </w:tcPr>
          <w:p w14:paraId="739328EC" w14:textId="77777777" w:rsidR="005B5532" w:rsidRPr="00FE760F" w:rsidRDefault="005B5532" w:rsidP="007274DE">
            <w:pPr>
              <w:pStyle w:val="TAC"/>
              <w:keepNext w:val="0"/>
              <w:keepLines w:val="0"/>
              <w:rPr>
                <w:lang w:val="en-US"/>
              </w:rPr>
            </w:pPr>
          </w:p>
        </w:tc>
        <w:tc>
          <w:tcPr>
            <w:tcW w:w="709" w:type="dxa"/>
          </w:tcPr>
          <w:p w14:paraId="6F95E988" w14:textId="77777777" w:rsidR="005B5532" w:rsidRPr="00FE760F" w:rsidRDefault="005B5532" w:rsidP="007274DE">
            <w:pPr>
              <w:pStyle w:val="TAC"/>
              <w:keepNext w:val="0"/>
              <w:keepLines w:val="0"/>
              <w:rPr>
                <w:lang w:val="en-US"/>
              </w:rPr>
            </w:pPr>
          </w:p>
        </w:tc>
        <w:tc>
          <w:tcPr>
            <w:tcW w:w="706" w:type="dxa"/>
          </w:tcPr>
          <w:p w14:paraId="652CF3BA" w14:textId="77777777" w:rsidR="005B5532" w:rsidRPr="00FE760F" w:rsidRDefault="005B5532" w:rsidP="007274DE">
            <w:pPr>
              <w:pStyle w:val="TAC"/>
              <w:keepNext w:val="0"/>
              <w:keepLines w:val="0"/>
              <w:rPr>
                <w:lang w:val="en-US"/>
              </w:rPr>
            </w:pPr>
          </w:p>
        </w:tc>
        <w:tc>
          <w:tcPr>
            <w:tcW w:w="1131" w:type="dxa"/>
            <w:vAlign w:val="center"/>
          </w:tcPr>
          <w:p w14:paraId="088F0103" w14:textId="77777777" w:rsidR="005B5532" w:rsidRPr="00FE760F" w:rsidRDefault="005B5532" w:rsidP="007274DE">
            <w:pPr>
              <w:pStyle w:val="TAC"/>
              <w:keepNext w:val="0"/>
              <w:keepLines w:val="0"/>
              <w:rPr>
                <w:bCs/>
                <w:szCs w:val="18"/>
                <w:lang w:val="en-US"/>
              </w:rPr>
            </w:pPr>
          </w:p>
        </w:tc>
        <w:tc>
          <w:tcPr>
            <w:tcW w:w="709" w:type="dxa"/>
            <w:vAlign w:val="center"/>
          </w:tcPr>
          <w:p w14:paraId="71268CC7" w14:textId="77777777" w:rsidR="005B5532" w:rsidRPr="00FE760F" w:rsidRDefault="005B5532" w:rsidP="007274DE">
            <w:pPr>
              <w:pStyle w:val="TAC"/>
              <w:keepNext w:val="0"/>
              <w:keepLines w:val="0"/>
              <w:rPr>
                <w:lang w:val="en-US"/>
              </w:rPr>
            </w:pPr>
          </w:p>
        </w:tc>
      </w:tr>
      <w:tr w:rsidR="005B5532" w:rsidRPr="00FE760F" w14:paraId="0448416D" w14:textId="77777777" w:rsidTr="007274DE">
        <w:trPr>
          <w:tblHeader/>
          <w:jc w:val="center"/>
        </w:trPr>
        <w:tc>
          <w:tcPr>
            <w:tcW w:w="1819" w:type="dxa"/>
            <w:vAlign w:val="center"/>
          </w:tcPr>
          <w:p w14:paraId="1637C75A" w14:textId="77777777" w:rsidR="005B5532" w:rsidRPr="00FE760F" w:rsidRDefault="005B5532" w:rsidP="007274DE">
            <w:pPr>
              <w:pStyle w:val="TAC"/>
              <w:keepNext w:val="0"/>
              <w:keepLines w:val="0"/>
              <w:rPr>
                <w:rFonts w:cs="Arial"/>
                <w:szCs w:val="18"/>
                <w:lang w:val="en-US" w:eastAsia="ko-KR"/>
              </w:rPr>
            </w:pPr>
          </w:p>
        </w:tc>
        <w:tc>
          <w:tcPr>
            <w:tcW w:w="1102" w:type="dxa"/>
          </w:tcPr>
          <w:p w14:paraId="74E77E5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FE5D339"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5EE51DD4" w14:textId="77777777" w:rsidR="005B5532" w:rsidRPr="00FE760F" w:rsidRDefault="005B5532" w:rsidP="007274DE">
            <w:pPr>
              <w:pStyle w:val="TAC"/>
              <w:keepNext w:val="0"/>
              <w:keepLines w:val="0"/>
              <w:rPr>
                <w:lang w:val="en-US"/>
              </w:rPr>
            </w:pPr>
          </w:p>
        </w:tc>
        <w:tc>
          <w:tcPr>
            <w:tcW w:w="2262" w:type="dxa"/>
            <w:gridSpan w:val="6"/>
            <w:vAlign w:val="center"/>
          </w:tcPr>
          <w:p w14:paraId="16B62C0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5C4C6FC" w14:textId="77777777" w:rsidR="005B5532" w:rsidRPr="00FE760F" w:rsidRDefault="005B5532" w:rsidP="007274DE">
            <w:pPr>
              <w:pStyle w:val="TAC"/>
              <w:keepNext w:val="0"/>
              <w:keepLines w:val="0"/>
              <w:rPr>
                <w:bCs/>
                <w:szCs w:val="18"/>
                <w:lang w:val="en-US"/>
              </w:rPr>
            </w:pPr>
          </w:p>
        </w:tc>
        <w:tc>
          <w:tcPr>
            <w:tcW w:w="717" w:type="dxa"/>
            <w:vAlign w:val="center"/>
          </w:tcPr>
          <w:p w14:paraId="4912B0B3" w14:textId="77777777" w:rsidR="005B5532" w:rsidRPr="00FE760F" w:rsidRDefault="005B5532" w:rsidP="007274DE">
            <w:pPr>
              <w:pStyle w:val="TAC"/>
              <w:keepNext w:val="0"/>
              <w:keepLines w:val="0"/>
              <w:rPr>
                <w:bCs/>
                <w:szCs w:val="18"/>
                <w:lang w:val="en-US"/>
              </w:rPr>
            </w:pPr>
          </w:p>
        </w:tc>
        <w:tc>
          <w:tcPr>
            <w:tcW w:w="712" w:type="dxa"/>
            <w:vAlign w:val="center"/>
          </w:tcPr>
          <w:p w14:paraId="6D11A63B" w14:textId="77777777" w:rsidR="005B5532" w:rsidRPr="00FE760F" w:rsidRDefault="005B5532" w:rsidP="007274DE">
            <w:pPr>
              <w:pStyle w:val="TAC"/>
              <w:keepNext w:val="0"/>
              <w:keepLines w:val="0"/>
              <w:rPr>
                <w:bCs/>
                <w:szCs w:val="18"/>
                <w:lang w:val="en-US"/>
              </w:rPr>
            </w:pPr>
          </w:p>
        </w:tc>
        <w:tc>
          <w:tcPr>
            <w:tcW w:w="709" w:type="dxa"/>
            <w:vAlign w:val="center"/>
          </w:tcPr>
          <w:p w14:paraId="59231227" w14:textId="77777777" w:rsidR="005B5532" w:rsidRPr="00FE760F" w:rsidRDefault="005B5532" w:rsidP="007274DE">
            <w:pPr>
              <w:pStyle w:val="TAC"/>
              <w:keepNext w:val="0"/>
              <w:keepLines w:val="0"/>
              <w:rPr>
                <w:bCs/>
                <w:szCs w:val="18"/>
                <w:lang w:val="en-US"/>
              </w:rPr>
            </w:pPr>
          </w:p>
        </w:tc>
        <w:tc>
          <w:tcPr>
            <w:tcW w:w="709" w:type="dxa"/>
            <w:vAlign w:val="center"/>
          </w:tcPr>
          <w:p w14:paraId="317C5196" w14:textId="77777777" w:rsidR="005B5532" w:rsidRPr="00FE760F" w:rsidRDefault="005B5532" w:rsidP="007274DE">
            <w:pPr>
              <w:pStyle w:val="TAC"/>
              <w:keepNext w:val="0"/>
              <w:keepLines w:val="0"/>
              <w:rPr>
                <w:bCs/>
                <w:szCs w:val="18"/>
                <w:lang w:val="en-US"/>
              </w:rPr>
            </w:pPr>
          </w:p>
        </w:tc>
        <w:tc>
          <w:tcPr>
            <w:tcW w:w="710" w:type="dxa"/>
            <w:vAlign w:val="center"/>
          </w:tcPr>
          <w:p w14:paraId="0952C528" w14:textId="77777777" w:rsidR="005B5532" w:rsidRPr="00FE760F" w:rsidRDefault="005B5532" w:rsidP="007274DE">
            <w:pPr>
              <w:pStyle w:val="TAC"/>
              <w:keepNext w:val="0"/>
              <w:keepLines w:val="0"/>
              <w:rPr>
                <w:bCs/>
                <w:szCs w:val="18"/>
                <w:lang w:val="en-US"/>
              </w:rPr>
            </w:pPr>
          </w:p>
        </w:tc>
        <w:tc>
          <w:tcPr>
            <w:tcW w:w="709" w:type="dxa"/>
          </w:tcPr>
          <w:p w14:paraId="476244F4" w14:textId="77777777" w:rsidR="005B5532" w:rsidRPr="00FE760F" w:rsidRDefault="005B5532" w:rsidP="007274DE">
            <w:pPr>
              <w:pStyle w:val="TAC"/>
              <w:keepNext w:val="0"/>
              <w:keepLines w:val="0"/>
              <w:rPr>
                <w:rFonts w:cs="Arial"/>
                <w:bCs/>
                <w:lang w:val="en-US" w:eastAsia="ko-KR"/>
              </w:rPr>
            </w:pPr>
          </w:p>
        </w:tc>
        <w:tc>
          <w:tcPr>
            <w:tcW w:w="709" w:type="dxa"/>
          </w:tcPr>
          <w:p w14:paraId="1FFC320A" w14:textId="77777777" w:rsidR="005B5532" w:rsidRPr="00FE760F" w:rsidRDefault="005B5532" w:rsidP="007274DE">
            <w:pPr>
              <w:pStyle w:val="TAC"/>
              <w:keepNext w:val="0"/>
              <w:keepLines w:val="0"/>
              <w:rPr>
                <w:rFonts w:cs="Arial"/>
                <w:bCs/>
                <w:lang w:val="en-US" w:eastAsia="ko-KR"/>
              </w:rPr>
            </w:pPr>
          </w:p>
        </w:tc>
        <w:tc>
          <w:tcPr>
            <w:tcW w:w="706" w:type="dxa"/>
          </w:tcPr>
          <w:p w14:paraId="2918649A"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27D83FEA" w14:textId="77777777" w:rsidR="005B5532" w:rsidRPr="00FE760F" w:rsidRDefault="005B5532" w:rsidP="007274DE">
            <w:pPr>
              <w:pStyle w:val="TAC"/>
              <w:keepNext w:val="0"/>
              <w:keepLines w:val="0"/>
              <w:rPr>
                <w:bCs/>
                <w:szCs w:val="18"/>
                <w:lang w:val="en-US"/>
              </w:rPr>
            </w:pPr>
          </w:p>
        </w:tc>
        <w:tc>
          <w:tcPr>
            <w:tcW w:w="709" w:type="dxa"/>
            <w:vAlign w:val="center"/>
          </w:tcPr>
          <w:p w14:paraId="2E18B0ED" w14:textId="77777777" w:rsidR="005B5532" w:rsidRPr="00FE760F" w:rsidRDefault="005B5532" w:rsidP="007274DE">
            <w:pPr>
              <w:pStyle w:val="TAC"/>
              <w:keepNext w:val="0"/>
              <w:keepLines w:val="0"/>
              <w:rPr>
                <w:rFonts w:cs="Arial"/>
                <w:bCs/>
                <w:lang w:val="en-US" w:eastAsia="ko-KR"/>
              </w:rPr>
            </w:pPr>
          </w:p>
        </w:tc>
      </w:tr>
      <w:tr w:rsidR="005B5532" w:rsidRPr="00FE760F" w14:paraId="2B65657E" w14:textId="77777777" w:rsidTr="007274DE">
        <w:trPr>
          <w:tblHeader/>
          <w:jc w:val="center"/>
        </w:trPr>
        <w:tc>
          <w:tcPr>
            <w:tcW w:w="1819" w:type="dxa"/>
            <w:vAlign w:val="center"/>
          </w:tcPr>
          <w:p w14:paraId="6302B774" w14:textId="77777777" w:rsidR="005B5532" w:rsidRPr="00FE760F" w:rsidRDefault="005B5532" w:rsidP="007274DE">
            <w:pPr>
              <w:pStyle w:val="TAC"/>
              <w:keepNext w:val="0"/>
              <w:keepLines w:val="0"/>
              <w:rPr>
                <w:rFonts w:cs="Arial"/>
                <w:szCs w:val="18"/>
                <w:lang w:val="en-US" w:eastAsia="ko-KR"/>
              </w:rPr>
            </w:pPr>
          </w:p>
        </w:tc>
        <w:tc>
          <w:tcPr>
            <w:tcW w:w="1102" w:type="dxa"/>
          </w:tcPr>
          <w:p w14:paraId="7A44DA91"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3E81EF6D" w14:textId="77777777" w:rsidR="005B5532" w:rsidRPr="00FE760F" w:rsidRDefault="005B5532" w:rsidP="007274DE">
            <w:pPr>
              <w:pStyle w:val="TAC"/>
              <w:keepNext w:val="0"/>
              <w:keepLines w:val="0"/>
              <w:rPr>
                <w:lang w:val="en-US"/>
              </w:rPr>
            </w:pPr>
          </w:p>
        </w:tc>
        <w:tc>
          <w:tcPr>
            <w:tcW w:w="1420" w:type="dxa"/>
            <w:gridSpan w:val="2"/>
            <w:shd w:val="clear" w:color="auto" w:fill="auto"/>
            <w:vAlign w:val="center"/>
          </w:tcPr>
          <w:p w14:paraId="19CB0117" w14:textId="77777777" w:rsidR="005B5532" w:rsidRPr="00FE760F" w:rsidRDefault="005B5532" w:rsidP="007274DE">
            <w:pPr>
              <w:pStyle w:val="TAC"/>
              <w:keepNext w:val="0"/>
              <w:keepLines w:val="0"/>
              <w:rPr>
                <w:lang w:val="en-US"/>
              </w:rPr>
            </w:pPr>
          </w:p>
        </w:tc>
        <w:tc>
          <w:tcPr>
            <w:tcW w:w="2974" w:type="dxa"/>
            <w:gridSpan w:val="8"/>
            <w:vAlign w:val="center"/>
          </w:tcPr>
          <w:p w14:paraId="1BF596B1" w14:textId="77777777" w:rsidR="005B5532" w:rsidRPr="00FE760F" w:rsidRDefault="005B5532" w:rsidP="007274DE">
            <w:pPr>
              <w:pStyle w:val="TAC"/>
              <w:keepNext w:val="0"/>
              <w:keepLines w:val="0"/>
              <w:rPr>
                <w:bCs/>
                <w:szCs w:val="18"/>
                <w:lang w:val="en-US"/>
              </w:rPr>
            </w:pPr>
          </w:p>
        </w:tc>
        <w:tc>
          <w:tcPr>
            <w:tcW w:w="717" w:type="dxa"/>
            <w:vAlign w:val="center"/>
          </w:tcPr>
          <w:p w14:paraId="37A2B4C8" w14:textId="77777777" w:rsidR="005B5532" w:rsidRPr="00FE760F" w:rsidRDefault="005B5532" w:rsidP="007274DE">
            <w:pPr>
              <w:pStyle w:val="TAC"/>
              <w:keepNext w:val="0"/>
              <w:keepLines w:val="0"/>
              <w:rPr>
                <w:bCs/>
                <w:szCs w:val="18"/>
                <w:lang w:val="en-US"/>
              </w:rPr>
            </w:pPr>
          </w:p>
        </w:tc>
        <w:tc>
          <w:tcPr>
            <w:tcW w:w="712" w:type="dxa"/>
            <w:vAlign w:val="center"/>
          </w:tcPr>
          <w:p w14:paraId="77FE2422" w14:textId="77777777" w:rsidR="005B5532" w:rsidRPr="00FE760F" w:rsidRDefault="005B5532" w:rsidP="007274DE">
            <w:pPr>
              <w:pStyle w:val="TAC"/>
              <w:keepNext w:val="0"/>
              <w:keepLines w:val="0"/>
              <w:rPr>
                <w:bCs/>
                <w:szCs w:val="18"/>
                <w:lang w:val="en-US"/>
              </w:rPr>
            </w:pPr>
          </w:p>
        </w:tc>
        <w:tc>
          <w:tcPr>
            <w:tcW w:w="709" w:type="dxa"/>
            <w:vAlign w:val="center"/>
          </w:tcPr>
          <w:p w14:paraId="6BBD377E" w14:textId="77777777" w:rsidR="005B5532" w:rsidRPr="00FE760F" w:rsidRDefault="005B5532" w:rsidP="007274DE">
            <w:pPr>
              <w:pStyle w:val="TAC"/>
              <w:keepNext w:val="0"/>
              <w:keepLines w:val="0"/>
              <w:rPr>
                <w:bCs/>
                <w:szCs w:val="18"/>
                <w:lang w:val="en-US"/>
              </w:rPr>
            </w:pPr>
          </w:p>
        </w:tc>
        <w:tc>
          <w:tcPr>
            <w:tcW w:w="709" w:type="dxa"/>
            <w:vAlign w:val="center"/>
          </w:tcPr>
          <w:p w14:paraId="5506C273" w14:textId="77777777" w:rsidR="005B5532" w:rsidRPr="00FE760F" w:rsidRDefault="005B5532" w:rsidP="007274DE">
            <w:pPr>
              <w:pStyle w:val="TAC"/>
              <w:keepNext w:val="0"/>
              <w:keepLines w:val="0"/>
              <w:rPr>
                <w:bCs/>
                <w:szCs w:val="18"/>
                <w:lang w:val="en-US"/>
              </w:rPr>
            </w:pPr>
          </w:p>
        </w:tc>
        <w:tc>
          <w:tcPr>
            <w:tcW w:w="710" w:type="dxa"/>
            <w:vAlign w:val="center"/>
          </w:tcPr>
          <w:p w14:paraId="7F5EA258" w14:textId="77777777" w:rsidR="005B5532" w:rsidRPr="00FE760F" w:rsidRDefault="005B5532" w:rsidP="007274DE">
            <w:pPr>
              <w:pStyle w:val="TAC"/>
              <w:keepNext w:val="0"/>
              <w:keepLines w:val="0"/>
              <w:rPr>
                <w:bCs/>
                <w:szCs w:val="18"/>
                <w:lang w:val="en-US"/>
              </w:rPr>
            </w:pPr>
          </w:p>
        </w:tc>
        <w:tc>
          <w:tcPr>
            <w:tcW w:w="709" w:type="dxa"/>
          </w:tcPr>
          <w:p w14:paraId="6C8711BD" w14:textId="77777777" w:rsidR="005B5532" w:rsidRPr="00FE760F" w:rsidRDefault="005B5532" w:rsidP="007274DE">
            <w:pPr>
              <w:pStyle w:val="TAC"/>
              <w:keepNext w:val="0"/>
              <w:keepLines w:val="0"/>
              <w:rPr>
                <w:rFonts w:cs="Arial"/>
                <w:bCs/>
                <w:lang w:val="en-US" w:eastAsia="ko-KR"/>
              </w:rPr>
            </w:pPr>
          </w:p>
        </w:tc>
        <w:tc>
          <w:tcPr>
            <w:tcW w:w="709" w:type="dxa"/>
          </w:tcPr>
          <w:p w14:paraId="14C05E99" w14:textId="77777777" w:rsidR="005B5532" w:rsidRPr="00FE760F" w:rsidRDefault="005B5532" w:rsidP="007274DE">
            <w:pPr>
              <w:pStyle w:val="TAC"/>
              <w:keepNext w:val="0"/>
              <w:keepLines w:val="0"/>
              <w:rPr>
                <w:rFonts w:cs="Arial"/>
                <w:bCs/>
                <w:lang w:val="en-US" w:eastAsia="ko-KR"/>
              </w:rPr>
            </w:pPr>
          </w:p>
        </w:tc>
        <w:tc>
          <w:tcPr>
            <w:tcW w:w="706" w:type="dxa"/>
          </w:tcPr>
          <w:p w14:paraId="32F9CC74"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342552D0" w14:textId="77777777" w:rsidR="005B5532" w:rsidRPr="00FE760F" w:rsidRDefault="005B5532" w:rsidP="007274DE">
            <w:pPr>
              <w:pStyle w:val="TAC"/>
              <w:keepNext w:val="0"/>
              <w:keepLines w:val="0"/>
              <w:rPr>
                <w:bCs/>
                <w:szCs w:val="18"/>
                <w:lang w:val="en-US"/>
              </w:rPr>
            </w:pPr>
          </w:p>
        </w:tc>
        <w:tc>
          <w:tcPr>
            <w:tcW w:w="709" w:type="dxa"/>
            <w:vAlign w:val="center"/>
          </w:tcPr>
          <w:p w14:paraId="16E6B2C8" w14:textId="77777777" w:rsidR="005B5532" w:rsidRPr="00FE760F" w:rsidRDefault="005B5532" w:rsidP="007274DE">
            <w:pPr>
              <w:pStyle w:val="TAC"/>
              <w:keepNext w:val="0"/>
              <w:keepLines w:val="0"/>
              <w:rPr>
                <w:rFonts w:cs="Arial"/>
                <w:bCs/>
                <w:lang w:val="en-US" w:eastAsia="ko-KR"/>
              </w:rPr>
            </w:pPr>
          </w:p>
        </w:tc>
      </w:tr>
      <w:tr w:rsidR="005B5532" w:rsidRPr="00FE760F" w14:paraId="571FC38C" w14:textId="77777777" w:rsidTr="007274DE">
        <w:trPr>
          <w:tblHeader/>
          <w:jc w:val="center"/>
        </w:trPr>
        <w:tc>
          <w:tcPr>
            <w:tcW w:w="1819" w:type="dxa"/>
            <w:vAlign w:val="center"/>
          </w:tcPr>
          <w:p w14:paraId="6BF36D82" w14:textId="77777777" w:rsidR="005B5532" w:rsidRPr="00FE760F" w:rsidRDefault="005B5532" w:rsidP="007274DE">
            <w:pPr>
              <w:pStyle w:val="TAC"/>
              <w:keepNext w:val="0"/>
              <w:keepLines w:val="0"/>
              <w:rPr>
                <w:rFonts w:cs="Arial"/>
                <w:szCs w:val="18"/>
                <w:lang w:val="en-US" w:eastAsia="ko-KR"/>
              </w:rPr>
            </w:pPr>
          </w:p>
        </w:tc>
        <w:tc>
          <w:tcPr>
            <w:tcW w:w="1102" w:type="dxa"/>
          </w:tcPr>
          <w:p w14:paraId="74BD1327"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1494B3FC"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27C984EB" w14:textId="77777777" w:rsidR="005B5532" w:rsidRPr="00FE760F" w:rsidRDefault="005B5532" w:rsidP="007274DE">
            <w:pPr>
              <w:pStyle w:val="TAC"/>
              <w:keepNext w:val="0"/>
              <w:keepLines w:val="0"/>
              <w:rPr>
                <w:rFonts w:cs="Arial"/>
                <w:szCs w:val="18"/>
              </w:rPr>
            </w:pPr>
          </w:p>
        </w:tc>
        <w:tc>
          <w:tcPr>
            <w:tcW w:w="1550" w:type="dxa"/>
            <w:gridSpan w:val="3"/>
            <w:vAlign w:val="center"/>
          </w:tcPr>
          <w:p w14:paraId="78FCF1F3" w14:textId="77777777" w:rsidR="005B5532" w:rsidRPr="00FE760F" w:rsidRDefault="005B5532" w:rsidP="007274DE">
            <w:pPr>
              <w:pStyle w:val="TAC"/>
              <w:keepNext w:val="0"/>
              <w:keepLines w:val="0"/>
              <w:rPr>
                <w:rFonts w:cs="Arial"/>
                <w:szCs w:val="18"/>
              </w:rPr>
            </w:pPr>
          </w:p>
        </w:tc>
        <w:tc>
          <w:tcPr>
            <w:tcW w:w="712" w:type="dxa"/>
            <w:gridSpan w:val="3"/>
            <w:vAlign w:val="center"/>
          </w:tcPr>
          <w:p w14:paraId="1ADAFB87"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DF03472" w14:textId="77777777" w:rsidR="005B5532" w:rsidRPr="00FE760F" w:rsidRDefault="005B5532" w:rsidP="007274DE">
            <w:pPr>
              <w:pStyle w:val="TAC"/>
              <w:keepNext w:val="0"/>
              <w:keepLines w:val="0"/>
              <w:rPr>
                <w:bCs/>
                <w:szCs w:val="18"/>
                <w:lang w:val="en-US"/>
              </w:rPr>
            </w:pPr>
          </w:p>
        </w:tc>
        <w:tc>
          <w:tcPr>
            <w:tcW w:w="717" w:type="dxa"/>
            <w:vAlign w:val="center"/>
          </w:tcPr>
          <w:p w14:paraId="6318E16A" w14:textId="77777777" w:rsidR="005B5532" w:rsidRPr="00FE760F" w:rsidRDefault="005B5532" w:rsidP="007274DE">
            <w:pPr>
              <w:pStyle w:val="TAC"/>
              <w:keepNext w:val="0"/>
              <w:keepLines w:val="0"/>
              <w:rPr>
                <w:bCs/>
                <w:szCs w:val="18"/>
                <w:lang w:val="en-US"/>
              </w:rPr>
            </w:pPr>
          </w:p>
        </w:tc>
        <w:tc>
          <w:tcPr>
            <w:tcW w:w="712" w:type="dxa"/>
            <w:vAlign w:val="center"/>
          </w:tcPr>
          <w:p w14:paraId="4C8C7DD8" w14:textId="77777777" w:rsidR="005B5532" w:rsidRPr="00FE760F" w:rsidRDefault="005B5532" w:rsidP="007274DE">
            <w:pPr>
              <w:pStyle w:val="TAC"/>
              <w:keepNext w:val="0"/>
              <w:keepLines w:val="0"/>
              <w:rPr>
                <w:bCs/>
                <w:szCs w:val="18"/>
                <w:lang w:val="en-US"/>
              </w:rPr>
            </w:pPr>
          </w:p>
        </w:tc>
        <w:tc>
          <w:tcPr>
            <w:tcW w:w="709" w:type="dxa"/>
            <w:vAlign w:val="center"/>
          </w:tcPr>
          <w:p w14:paraId="44C4953F" w14:textId="77777777" w:rsidR="005B5532" w:rsidRPr="00FE760F" w:rsidRDefault="005B5532" w:rsidP="007274DE">
            <w:pPr>
              <w:pStyle w:val="TAC"/>
              <w:keepNext w:val="0"/>
              <w:keepLines w:val="0"/>
              <w:rPr>
                <w:bCs/>
                <w:szCs w:val="18"/>
                <w:lang w:val="en-US"/>
              </w:rPr>
            </w:pPr>
          </w:p>
        </w:tc>
        <w:tc>
          <w:tcPr>
            <w:tcW w:w="709" w:type="dxa"/>
            <w:vAlign w:val="center"/>
          </w:tcPr>
          <w:p w14:paraId="449E5A31" w14:textId="77777777" w:rsidR="005B5532" w:rsidRPr="00FE760F" w:rsidRDefault="005B5532" w:rsidP="007274DE">
            <w:pPr>
              <w:pStyle w:val="TAC"/>
              <w:keepNext w:val="0"/>
              <w:keepLines w:val="0"/>
              <w:rPr>
                <w:bCs/>
                <w:szCs w:val="18"/>
                <w:lang w:val="en-US"/>
              </w:rPr>
            </w:pPr>
          </w:p>
        </w:tc>
        <w:tc>
          <w:tcPr>
            <w:tcW w:w="710" w:type="dxa"/>
            <w:vAlign w:val="center"/>
          </w:tcPr>
          <w:p w14:paraId="09F6EE82" w14:textId="77777777" w:rsidR="005B5532" w:rsidRPr="00FE760F" w:rsidRDefault="005B5532" w:rsidP="007274DE">
            <w:pPr>
              <w:pStyle w:val="TAC"/>
              <w:keepNext w:val="0"/>
              <w:keepLines w:val="0"/>
              <w:rPr>
                <w:bCs/>
                <w:szCs w:val="18"/>
                <w:lang w:val="en-US"/>
              </w:rPr>
            </w:pPr>
          </w:p>
        </w:tc>
        <w:tc>
          <w:tcPr>
            <w:tcW w:w="709" w:type="dxa"/>
          </w:tcPr>
          <w:p w14:paraId="6128A97F" w14:textId="77777777" w:rsidR="005B5532" w:rsidRPr="00FE760F" w:rsidRDefault="005B5532" w:rsidP="007274DE">
            <w:pPr>
              <w:pStyle w:val="TAC"/>
              <w:keepNext w:val="0"/>
              <w:keepLines w:val="0"/>
              <w:rPr>
                <w:lang w:val="en-US"/>
              </w:rPr>
            </w:pPr>
          </w:p>
        </w:tc>
        <w:tc>
          <w:tcPr>
            <w:tcW w:w="709" w:type="dxa"/>
          </w:tcPr>
          <w:p w14:paraId="6FFB56C8" w14:textId="77777777" w:rsidR="005B5532" w:rsidRPr="00FE760F" w:rsidRDefault="005B5532" w:rsidP="007274DE">
            <w:pPr>
              <w:pStyle w:val="TAC"/>
              <w:keepNext w:val="0"/>
              <w:keepLines w:val="0"/>
              <w:rPr>
                <w:lang w:val="en-US"/>
              </w:rPr>
            </w:pPr>
          </w:p>
        </w:tc>
        <w:tc>
          <w:tcPr>
            <w:tcW w:w="706" w:type="dxa"/>
          </w:tcPr>
          <w:p w14:paraId="183D3B35" w14:textId="77777777" w:rsidR="005B5532" w:rsidRPr="00FE760F" w:rsidRDefault="005B5532" w:rsidP="007274DE">
            <w:pPr>
              <w:pStyle w:val="TAC"/>
              <w:keepNext w:val="0"/>
              <w:keepLines w:val="0"/>
              <w:rPr>
                <w:lang w:val="en-US"/>
              </w:rPr>
            </w:pPr>
          </w:p>
        </w:tc>
        <w:tc>
          <w:tcPr>
            <w:tcW w:w="1131" w:type="dxa"/>
            <w:vAlign w:val="center"/>
          </w:tcPr>
          <w:p w14:paraId="0015202C" w14:textId="77777777" w:rsidR="005B5532" w:rsidRPr="00FE760F" w:rsidRDefault="005B5532" w:rsidP="007274DE">
            <w:pPr>
              <w:pStyle w:val="TAC"/>
              <w:keepNext w:val="0"/>
              <w:keepLines w:val="0"/>
              <w:rPr>
                <w:lang w:val="en-US"/>
              </w:rPr>
            </w:pPr>
          </w:p>
        </w:tc>
        <w:tc>
          <w:tcPr>
            <w:tcW w:w="709" w:type="dxa"/>
            <w:vAlign w:val="center"/>
          </w:tcPr>
          <w:p w14:paraId="457FE923" w14:textId="77777777" w:rsidR="005B5532" w:rsidRPr="00FE760F" w:rsidRDefault="005B5532" w:rsidP="007274DE">
            <w:pPr>
              <w:pStyle w:val="TAC"/>
              <w:keepNext w:val="0"/>
              <w:keepLines w:val="0"/>
              <w:rPr>
                <w:lang w:val="en-US"/>
              </w:rPr>
            </w:pPr>
          </w:p>
        </w:tc>
      </w:tr>
      <w:tr w:rsidR="005B5532" w:rsidRPr="00FE760F" w14:paraId="6AEEFD93" w14:textId="77777777" w:rsidTr="007274DE">
        <w:trPr>
          <w:tblHeader/>
          <w:jc w:val="center"/>
        </w:trPr>
        <w:tc>
          <w:tcPr>
            <w:tcW w:w="1819" w:type="dxa"/>
            <w:vAlign w:val="center"/>
          </w:tcPr>
          <w:p w14:paraId="789DC58C" w14:textId="77777777" w:rsidR="005B5532" w:rsidRPr="00FE760F" w:rsidRDefault="005B5532" w:rsidP="007274DE">
            <w:pPr>
              <w:pStyle w:val="TAC"/>
              <w:keepNext w:val="0"/>
              <w:keepLines w:val="0"/>
              <w:rPr>
                <w:rFonts w:cs="Arial"/>
                <w:szCs w:val="18"/>
                <w:lang w:val="en-US" w:eastAsia="ko-KR"/>
              </w:rPr>
            </w:pPr>
          </w:p>
        </w:tc>
        <w:tc>
          <w:tcPr>
            <w:tcW w:w="1102" w:type="dxa"/>
          </w:tcPr>
          <w:p w14:paraId="57B07715"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7D537C6"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39C963EC" w14:textId="77777777" w:rsidR="005B5532" w:rsidRPr="00FE760F" w:rsidRDefault="005B5532" w:rsidP="007274DE">
            <w:pPr>
              <w:pStyle w:val="TAC"/>
              <w:keepNext w:val="0"/>
              <w:keepLines w:val="0"/>
              <w:rPr>
                <w:rFonts w:cs="Arial"/>
                <w:szCs w:val="18"/>
              </w:rPr>
            </w:pPr>
          </w:p>
        </w:tc>
        <w:tc>
          <w:tcPr>
            <w:tcW w:w="2974" w:type="dxa"/>
            <w:gridSpan w:val="8"/>
            <w:vAlign w:val="center"/>
          </w:tcPr>
          <w:p w14:paraId="7E0B2906" w14:textId="77777777" w:rsidR="005B5532" w:rsidRPr="00FE760F" w:rsidRDefault="005B5532" w:rsidP="007274DE">
            <w:pPr>
              <w:pStyle w:val="TAC"/>
              <w:keepNext w:val="0"/>
              <w:keepLines w:val="0"/>
              <w:rPr>
                <w:bCs/>
                <w:szCs w:val="18"/>
                <w:lang w:val="en-US"/>
              </w:rPr>
            </w:pPr>
          </w:p>
        </w:tc>
        <w:tc>
          <w:tcPr>
            <w:tcW w:w="717" w:type="dxa"/>
            <w:vAlign w:val="center"/>
          </w:tcPr>
          <w:p w14:paraId="0D31D8A6" w14:textId="77777777" w:rsidR="005B5532" w:rsidRPr="00FE760F" w:rsidRDefault="005B5532" w:rsidP="007274DE">
            <w:pPr>
              <w:pStyle w:val="TAC"/>
              <w:keepNext w:val="0"/>
              <w:keepLines w:val="0"/>
              <w:rPr>
                <w:bCs/>
                <w:szCs w:val="18"/>
                <w:lang w:val="en-US"/>
              </w:rPr>
            </w:pPr>
          </w:p>
        </w:tc>
        <w:tc>
          <w:tcPr>
            <w:tcW w:w="712" w:type="dxa"/>
            <w:vAlign w:val="center"/>
          </w:tcPr>
          <w:p w14:paraId="4C510962" w14:textId="77777777" w:rsidR="005B5532" w:rsidRPr="00FE760F" w:rsidRDefault="005B5532" w:rsidP="007274DE">
            <w:pPr>
              <w:pStyle w:val="TAC"/>
              <w:keepNext w:val="0"/>
              <w:keepLines w:val="0"/>
              <w:rPr>
                <w:bCs/>
                <w:szCs w:val="18"/>
                <w:lang w:val="en-US"/>
              </w:rPr>
            </w:pPr>
          </w:p>
        </w:tc>
        <w:tc>
          <w:tcPr>
            <w:tcW w:w="709" w:type="dxa"/>
            <w:vAlign w:val="center"/>
          </w:tcPr>
          <w:p w14:paraId="5BE1CD77" w14:textId="77777777" w:rsidR="005B5532" w:rsidRPr="00FE760F" w:rsidRDefault="005B5532" w:rsidP="007274DE">
            <w:pPr>
              <w:pStyle w:val="TAC"/>
              <w:keepNext w:val="0"/>
              <w:keepLines w:val="0"/>
              <w:rPr>
                <w:bCs/>
                <w:szCs w:val="18"/>
                <w:lang w:val="en-US"/>
              </w:rPr>
            </w:pPr>
          </w:p>
        </w:tc>
        <w:tc>
          <w:tcPr>
            <w:tcW w:w="709" w:type="dxa"/>
            <w:vAlign w:val="center"/>
          </w:tcPr>
          <w:p w14:paraId="00943868" w14:textId="77777777" w:rsidR="005B5532" w:rsidRPr="00FE760F" w:rsidRDefault="005B5532" w:rsidP="007274DE">
            <w:pPr>
              <w:pStyle w:val="TAC"/>
              <w:keepNext w:val="0"/>
              <w:keepLines w:val="0"/>
              <w:rPr>
                <w:bCs/>
                <w:szCs w:val="18"/>
                <w:lang w:val="en-US"/>
              </w:rPr>
            </w:pPr>
          </w:p>
        </w:tc>
        <w:tc>
          <w:tcPr>
            <w:tcW w:w="710" w:type="dxa"/>
            <w:vAlign w:val="center"/>
          </w:tcPr>
          <w:p w14:paraId="5144B004" w14:textId="77777777" w:rsidR="005B5532" w:rsidRPr="00FE760F" w:rsidRDefault="005B5532" w:rsidP="007274DE">
            <w:pPr>
              <w:pStyle w:val="TAC"/>
              <w:keepNext w:val="0"/>
              <w:keepLines w:val="0"/>
              <w:rPr>
                <w:bCs/>
                <w:szCs w:val="18"/>
                <w:lang w:val="en-US"/>
              </w:rPr>
            </w:pPr>
          </w:p>
        </w:tc>
        <w:tc>
          <w:tcPr>
            <w:tcW w:w="709" w:type="dxa"/>
          </w:tcPr>
          <w:p w14:paraId="5321792C" w14:textId="77777777" w:rsidR="005B5532" w:rsidRPr="00FE760F" w:rsidRDefault="005B5532" w:rsidP="007274DE">
            <w:pPr>
              <w:pStyle w:val="TAC"/>
              <w:keepNext w:val="0"/>
              <w:keepLines w:val="0"/>
              <w:rPr>
                <w:lang w:val="en-US"/>
              </w:rPr>
            </w:pPr>
          </w:p>
        </w:tc>
        <w:tc>
          <w:tcPr>
            <w:tcW w:w="709" w:type="dxa"/>
          </w:tcPr>
          <w:p w14:paraId="46326B9E" w14:textId="77777777" w:rsidR="005B5532" w:rsidRPr="00FE760F" w:rsidRDefault="005B5532" w:rsidP="007274DE">
            <w:pPr>
              <w:pStyle w:val="TAC"/>
              <w:keepNext w:val="0"/>
              <w:keepLines w:val="0"/>
              <w:rPr>
                <w:lang w:val="en-US"/>
              </w:rPr>
            </w:pPr>
          </w:p>
        </w:tc>
        <w:tc>
          <w:tcPr>
            <w:tcW w:w="706" w:type="dxa"/>
          </w:tcPr>
          <w:p w14:paraId="1757760D" w14:textId="77777777" w:rsidR="005B5532" w:rsidRPr="00FE760F" w:rsidRDefault="005B5532" w:rsidP="007274DE">
            <w:pPr>
              <w:pStyle w:val="TAC"/>
              <w:keepNext w:val="0"/>
              <w:keepLines w:val="0"/>
              <w:rPr>
                <w:lang w:val="en-US"/>
              </w:rPr>
            </w:pPr>
          </w:p>
        </w:tc>
        <w:tc>
          <w:tcPr>
            <w:tcW w:w="1131" w:type="dxa"/>
            <w:vAlign w:val="center"/>
          </w:tcPr>
          <w:p w14:paraId="1158888C" w14:textId="77777777" w:rsidR="005B5532" w:rsidRPr="00FE760F" w:rsidRDefault="005B5532" w:rsidP="007274DE">
            <w:pPr>
              <w:pStyle w:val="TAC"/>
              <w:keepNext w:val="0"/>
              <w:keepLines w:val="0"/>
              <w:rPr>
                <w:lang w:val="en-US"/>
              </w:rPr>
            </w:pPr>
          </w:p>
        </w:tc>
        <w:tc>
          <w:tcPr>
            <w:tcW w:w="709" w:type="dxa"/>
            <w:vAlign w:val="center"/>
          </w:tcPr>
          <w:p w14:paraId="0C7B22B4" w14:textId="77777777" w:rsidR="005B5532" w:rsidRPr="00FE760F" w:rsidRDefault="005B5532" w:rsidP="007274DE">
            <w:pPr>
              <w:pStyle w:val="TAC"/>
              <w:keepNext w:val="0"/>
              <w:keepLines w:val="0"/>
              <w:rPr>
                <w:lang w:val="en-US"/>
              </w:rPr>
            </w:pPr>
          </w:p>
        </w:tc>
      </w:tr>
      <w:tr w:rsidR="005B5532" w:rsidRPr="00FE760F" w14:paraId="506A32A2" w14:textId="77777777" w:rsidTr="007274DE">
        <w:trPr>
          <w:tblHeader/>
          <w:jc w:val="center"/>
        </w:trPr>
        <w:tc>
          <w:tcPr>
            <w:tcW w:w="1819" w:type="dxa"/>
            <w:vAlign w:val="center"/>
          </w:tcPr>
          <w:p w14:paraId="6D82D45B" w14:textId="77777777" w:rsidR="005B5532" w:rsidRPr="00FE760F" w:rsidRDefault="005B5532" w:rsidP="007274DE">
            <w:pPr>
              <w:pStyle w:val="TAC"/>
              <w:keepNext w:val="0"/>
              <w:keepLines w:val="0"/>
              <w:rPr>
                <w:rFonts w:cs="Arial"/>
                <w:szCs w:val="18"/>
                <w:lang w:val="en-US" w:eastAsia="ko-KR"/>
              </w:rPr>
            </w:pPr>
          </w:p>
        </w:tc>
        <w:tc>
          <w:tcPr>
            <w:tcW w:w="1102" w:type="dxa"/>
          </w:tcPr>
          <w:p w14:paraId="4F198CE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23EB49D"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5AA39DD6" w14:textId="77777777" w:rsidR="005B5532" w:rsidRPr="00FE760F" w:rsidRDefault="005B5532" w:rsidP="007274DE">
            <w:pPr>
              <w:pStyle w:val="TAC"/>
              <w:keepNext w:val="0"/>
              <w:keepLines w:val="0"/>
              <w:rPr>
                <w:rFonts w:cs="Arial"/>
                <w:szCs w:val="18"/>
              </w:rPr>
            </w:pPr>
          </w:p>
        </w:tc>
        <w:tc>
          <w:tcPr>
            <w:tcW w:w="1424" w:type="dxa"/>
            <w:gridSpan w:val="5"/>
            <w:vAlign w:val="center"/>
          </w:tcPr>
          <w:p w14:paraId="51EAFA6D" w14:textId="77777777" w:rsidR="005B5532" w:rsidRPr="00FE760F" w:rsidRDefault="005B5532" w:rsidP="007274DE">
            <w:pPr>
              <w:pStyle w:val="TAC"/>
              <w:keepNext w:val="0"/>
              <w:keepLines w:val="0"/>
              <w:rPr>
                <w:bCs/>
                <w:szCs w:val="18"/>
                <w:lang w:val="en-US"/>
              </w:rPr>
            </w:pPr>
          </w:p>
        </w:tc>
        <w:tc>
          <w:tcPr>
            <w:tcW w:w="717" w:type="dxa"/>
            <w:vAlign w:val="center"/>
          </w:tcPr>
          <w:p w14:paraId="3E95FFB7" w14:textId="77777777" w:rsidR="005B5532" w:rsidRPr="00FE760F" w:rsidRDefault="005B5532" w:rsidP="007274DE">
            <w:pPr>
              <w:pStyle w:val="TAC"/>
              <w:keepNext w:val="0"/>
              <w:keepLines w:val="0"/>
              <w:rPr>
                <w:bCs/>
                <w:szCs w:val="18"/>
                <w:lang w:val="en-US"/>
              </w:rPr>
            </w:pPr>
          </w:p>
        </w:tc>
        <w:tc>
          <w:tcPr>
            <w:tcW w:w="712" w:type="dxa"/>
            <w:vAlign w:val="center"/>
          </w:tcPr>
          <w:p w14:paraId="1B7FDA56" w14:textId="77777777" w:rsidR="005B5532" w:rsidRPr="00FE760F" w:rsidRDefault="005B5532" w:rsidP="007274DE">
            <w:pPr>
              <w:pStyle w:val="TAC"/>
              <w:keepNext w:val="0"/>
              <w:keepLines w:val="0"/>
              <w:rPr>
                <w:bCs/>
                <w:szCs w:val="18"/>
                <w:lang w:val="en-US"/>
              </w:rPr>
            </w:pPr>
          </w:p>
        </w:tc>
        <w:tc>
          <w:tcPr>
            <w:tcW w:w="709" w:type="dxa"/>
            <w:vAlign w:val="center"/>
          </w:tcPr>
          <w:p w14:paraId="12E7DA54" w14:textId="77777777" w:rsidR="005B5532" w:rsidRPr="00FE760F" w:rsidRDefault="005B5532" w:rsidP="007274DE">
            <w:pPr>
              <w:pStyle w:val="TAC"/>
              <w:keepNext w:val="0"/>
              <w:keepLines w:val="0"/>
              <w:rPr>
                <w:bCs/>
                <w:szCs w:val="18"/>
                <w:lang w:val="en-US"/>
              </w:rPr>
            </w:pPr>
          </w:p>
        </w:tc>
        <w:tc>
          <w:tcPr>
            <w:tcW w:w="709" w:type="dxa"/>
            <w:vAlign w:val="center"/>
          </w:tcPr>
          <w:p w14:paraId="63AF8E1F" w14:textId="77777777" w:rsidR="005B5532" w:rsidRPr="00FE760F" w:rsidRDefault="005B5532" w:rsidP="007274DE">
            <w:pPr>
              <w:pStyle w:val="TAC"/>
              <w:keepNext w:val="0"/>
              <w:keepLines w:val="0"/>
              <w:rPr>
                <w:bCs/>
                <w:szCs w:val="18"/>
                <w:lang w:val="en-US"/>
              </w:rPr>
            </w:pPr>
          </w:p>
        </w:tc>
        <w:tc>
          <w:tcPr>
            <w:tcW w:w="710" w:type="dxa"/>
            <w:vAlign w:val="center"/>
          </w:tcPr>
          <w:p w14:paraId="60EC31A6" w14:textId="77777777" w:rsidR="005B5532" w:rsidRPr="00FE760F" w:rsidRDefault="005B5532" w:rsidP="007274DE">
            <w:pPr>
              <w:pStyle w:val="TAC"/>
              <w:keepNext w:val="0"/>
              <w:keepLines w:val="0"/>
              <w:rPr>
                <w:bCs/>
                <w:szCs w:val="18"/>
                <w:lang w:val="en-US"/>
              </w:rPr>
            </w:pPr>
          </w:p>
        </w:tc>
        <w:tc>
          <w:tcPr>
            <w:tcW w:w="709" w:type="dxa"/>
          </w:tcPr>
          <w:p w14:paraId="603986D8" w14:textId="77777777" w:rsidR="005B5532" w:rsidRPr="00FE760F" w:rsidRDefault="005B5532" w:rsidP="007274DE">
            <w:pPr>
              <w:pStyle w:val="TAC"/>
              <w:keepNext w:val="0"/>
              <w:keepLines w:val="0"/>
              <w:rPr>
                <w:lang w:val="en-US"/>
              </w:rPr>
            </w:pPr>
          </w:p>
        </w:tc>
        <w:tc>
          <w:tcPr>
            <w:tcW w:w="709" w:type="dxa"/>
          </w:tcPr>
          <w:p w14:paraId="19F6E8A2" w14:textId="77777777" w:rsidR="005B5532" w:rsidRPr="00FE760F" w:rsidRDefault="005B5532" w:rsidP="007274DE">
            <w:pPr>
              <w:pStyle w:val="TAC"/>
              <w:keepNext w:val="0"/>
              <w:keepLines w:val="0"/>
              <w:rPr>
                <w:lang w:val="en-US"/>
              </w:rPr>
            </w:pPr>
          </w:p>
        </w:tc>
        <w:tc>
          <w:tcPr>
            <w:tcW w:w="706" w:type="dxa"/>
          </w:tcPr>
          <w:p w14:paraId="3047525D" w14:textId="77777777" w:rsidR="005B5532" w:rsidRPr="00FE760F" w:rsidRDefault="005B5532" w:rsidP="007274DE">
            <w:pPr>
              <w:pStyle w:val="TAC"/>
              <w:keepNext w:val="0"/>
              <w:keepLines w:val="0"/>
              <w:rPr>
                <w:lang w:val="en-US"/>
              </w:rPr>
            </w:pPr>
          </w:p>
        </w:tc>
        <w:tc>
          <w:tcPr>
            <w:tcW w:w="1131" w:type="dxa"/>
            <w:vAlign w:val="center"/>
          </w:tcPr>
          <w:p w14:paraId="3B2F8683" w14:textId="77777777" w:rsidR="005B5532" w:rsidRPr="00FE760F" w:rsidRDefault="005B5532" w:rsidP="007274DE">
            <w:pPr>
              <w:pStyle w:val="TAC"/>
              <w:keepNext w:val="0"/>
              <w:keepLines w:val="0"/>
              <w:rPr>
                <w:lang w:val="en-US"/>
              </w:rPr>
            </w:pPr>
          </w:p>
        </w:tc>
        <w:tc>
          <w:tcPr>
            <w:tcW w:w="709" w:type="dxa"/>
            <w:vAlign w:val="center"/>
          </w:tcPr>
          <w:p w14:paraId="2948296E" w14:textId="77777777" w:rsidR="005B5532" w:rsidRPr="00FE760F" w:rsidRDefault="005B5532" w:rsidP="007274DE">
            <w:pPr>
              <w:pStyle w:val="TAC"/>
              <w:keepNext w:val="0"/>
              <w:keepLines w:val="0"/>
              <w:rPr>
                <w:lang w:val="en-US"/>
              </w:rPr>
            </w:pPr>
          </w:p>
        </w:tc>
      </w:tr>
      <w:tr w:rsidR="005B5532" w:rsidRPr="00FE760F" w14:paraId="1A6F0D82" w14:textId="77777777" w:rsidTr="007274DE">
        <w:trPr>
          <w:tblHeader/>
          <w:jc w:val="center"/>
        </w:trPr>
        <w:tc>
          <w:tcPr>
            <w:tcW w:w="1819" w:type="dxa"/>
            <w:vAlign w:val="center"/>
          </w:tcPr>
          <w:p w14:paraId="15254A3E" w14:textId="77777777" w:rsidR="005B5532" w:rsidRPr="00FE760F" w:rsidRDefault="005B5532" w:rsidP="007274DE">
            <w:pPr>
              <w:pStyle w:val="TAC"/>
              <w:keepNext w:val="0"/>
              <w:keepLines w:val="0"/>
              <w:rPr>
                <w:lang w:val="en-US"/>
              </w:rPr>
            </w:pPr>
          </w:p>
        </w:tc>
        <w:tc>
          <w:tcPr>
            <w:tcW w:w="1102" w:type="dxa"/>
          </w:tcPr>
          <w:p w14:paraId="529DFABF"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1A96381"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2A5B17D8" w14:textId="77777777" w:rsidR="005B5532" w:rsidRPr="00FE760F" w:rsidRDefault="005B5532" w:rsidP="007274DE">
            <w:pPr>
              <w:pStyle w:val="TAC"/>
              <w:keepNext w:val="0"/>
              <w:keepLines w:val="0"/>
              <w:rPr>
                <w:bCs/>
                <w:szCs w:val="18"/>
                <w:lang w:eastAsia="ko-KR"/>
              </w:rPr>
            </w:pPr>
          </w:p>
        </w:tc>
        <w:tc>
          <w:tcPr>
            <w:tcW w:w="2853" w:type="dxa"/>
            <w:gridSpan w:val="7"/>
            <w:vAlign w:val="center"/>
          </w:tcPr>
          <w:p w14:paraId="03AE73FE" w14:textId="77777777" w:rsidR="005B5532" w:rsidRPr="00FE760F" w:rsidRDefault="005B5532" w:rsidP="007274DE">
            <w:pPr>
              <w:pStyle w:val="TAC"/>
              <w:keepNext w:val="0"/>
              <w:keepLines w:val="0"/>
              <w:rPr>
                <w:bCs/>
                <w:szCs w:val="18"/>
                <w:lang w:val="en-US"/>
              </w:rPr>
            </w:pPr>
          </w:p>
        </w:tc>
        <w:tc>
          <w:tcPr>
            <w:tcW w:w="709" w:type="dxa"/>
            <w:vAlign w:val="center"/>
          </w:tcPr>
          <w:p w14:paraId="56A4856E" w14:textId="77777777" w:rsidR="005B5532" w:rsidRPr="00FE760F" w:rsidRDefault="005B5532" w:rsidP="007274DE">
            <w:pPr>
              <w:pStyle w:val="TAC"/>
              <w:keepNext w:val="0"/>
              <w:keepLines w:val="0"/>
              <w:rPr>
                <w:bCs/>
                <w:szCs w:val="18"/>
                <w:lang w:val="en-US"/>
              </w:rPr>
            </w:pPr>
          </w:p>
        </w:tc>
        <w:tc>
          <w:tcPr>
            <w:tcW w:w="709" w:type="dxa"/>
            <w:vAlign w:val="center"/>
          </w:tcPr>
          <w:p w14:paraId="009FA29C" w14:textId="77777777" w:rsidR="005B5532" w:rsidRPr="00FE760F" w:rsidRDefault="005B5532" w:rsidP="007274DE">
            <w:pPr>
              <w:pStyle w:val="TAC"/>
              <w:keepNext w:val="0"/>
              <w:keepLines w:val="0"/>
              <w:rPr>
                <w:bCs/>
                <w:szCs w:val="18"/>
                <w:lang w:val="en-US"/>
              </w:rPr>
            </w:pPr>
          </w:p>
        </w:tc>
        <w:tc>
          <w:tcPr>
            <w:tcW w:w="710" w:type="dxa"/>
            <w:vAlign w:val="center"/>
          </w:tcPr>
          <w:p w14:paraId="072DDF64" w14:textId="77777777" w:rsidR="005B5532" w:rsidRPr="00FE760F" w:rsidRDefault="005B5532" w:rsidP="007274DE">
            <w:pPr>
              <w:pStyle w:val="TAC"/>
              <w:keepNext w:val="0"/>
              <w:keepLines w:val="0"/>
              <w:rPr>
                <w:bCs/>
                <w:szCs w:val="18"/>
                <w:lang w:val="en-US"/>
              </w:rPr>
            </w:pPr>
          </w:p>
        </w:tc>
        <w:tc>
          <w:tcPr>
            <w:tcW w:w="709" w:type="dxa"/>
          </w:tcPr>
          <w:p w14:paraId="05DFB2F5" w14:textId="77777777" w:rsidR="005B5532" w:rsidRPr="00FE760F" w:rsidRDefault="005B5532" w:rsidP="007274DE">
            <w:pPr>
              <w:pStyle w:val="TAC"/>
              <w:keepNext w:val="0"/>
              <w:keepLines w:val="0"/>
              <w:rPr>
                <w:lang w:val="en-US"/>
              </w:rPr>
            </w:pPr>
          </w:p>
        </w:tc>
        <w:tc>
          <w:tcPr>
            <w:tcW w:w="709" w:type="dxa"/>
          </w:tcPr>
          <w:p w14:paraId="71E125BF" w14:textId="77777777" w:rsidR="005B5532" w:rsidRPr="00FE760F" w:rsidRDefault="005B5532" w:rsidP="007274DE">
            <w:pPr>
              <w:pStyle w:val="TAC"/>
              <w:keepNext w:val="0"/>
              <w:keepLines w:val="0"/>
              <w:rPr>
                <w:lang w:val="en-US"/>
              </w:rPr>
            </w:pPr>
          </w:p>
        </w:tc>
        <w:tc>
          <w:tcPr>
            <w:tcW w:w="706" w:type="dxa"/>
          </w:tcPr>
          <w:p w14:paraId="6572168B" w14:textId="77777777" w:rsidR="005B5532" w:rsidRPr="00FE760F" w:rsidRDefault="005B5532" w:rsidP="007274DE">
            <w:pPr>
              <w:pStyle w:val="TAC"/>
              <w:keepNext w:val="0"/>
              <w:keepLines w:val="0"/>
              <w:rPr>
                <w:lang w:val="en-US"/>
              </w:rPr>
            </w:pPr>
          </w:p>
        </w:tc>
        <w:tc>
          <w:tcPr>
            <w:tcW w:w="1131" w:type="dxa"/>
            <w:vAlign w:val="center"/>
          </w:tcPr>
          <w:p w14:paraId="64D7C85B" w14:textId="77777777" w:rsidR="005B5532" w:rsidRPr="00FE760F" w:rsidRDefault="005B5532" w:rsidP="007274DE">
            <w:pPr>
              <w:pStyle w:val="TAC"/>
              <w:keepNext w:val="0"/>
              <w:keepLines w:val="0"/>
              <w:rPr>
                <w:bCs/>
                <w:szCs w:val="18"/>
                <w:lang w:val="en-US"/>
              </w:rPr>
            </w:pPr>
          </w:p>
        </w:tc>
        <w:tc>
          <w:tcPr>
            <w:tcW w:w="709" w:type="dxa"/>
            <w:vAlign w:val="center"/>
          </w:tcPr>
          <w:p w14:paraId="452E408C" w14:textId="77777777" w:rsidR="005B5532" w:rsidRPr="00FE760F" w:rsidRDefault="005B5532" w:rsidP="007274DE">
            <w:pPr>
              <w:pStyle w:val="TAC"/>
              <w:keepNext w:val="0"/>
              <w:keepLines w:val="0"/>
              <w:rPr>
                <w:lang w:val="en-US"/>
              </w:rPr>
            </w:pPr>
          </w:p>
        </w:tc>
      </w:tr>
      <w:tr w:rsidR="005B5532" w:rsidRPr="00FE760F" w14:paraId="414C5920" w14:textId="77777777" w:rsidTr="007274DE">
        <w:trPr>
          <w:tblHeader/>
          <w:jc w:val="center"/>
        </w:trPr>
        <w:tc>
          <w:tcPr>
            <w:tcW w:w="1819" w:type="dxa"/>
            <w:vAlign w:val="center"/>
          </w:tcPr>
          <w:p w14:paraId="3165F51E" w14:textId="77777777" w:rsidR="005B5532" w:rsidRPr="00FE760F" w:rsidRDefault="005B5532" w:rsidP="007274DE">
            <w:pPr>
              <w:pStyle w:val="TAC"/>
              <w:keepNext w:val="0"/>
              <w:keepLines w:val="0"/>
              <w:rPr>
                <w:rFonts w:cs="Arial"/>
                <w:szCs w:val="18"/>
              </w:rPr>
            </w:pPr>
          </w:p>
        </w:tc>
        <w:tc>
          <w:tcPr>
            <w:tcW w:w="1102" w:type="dxa"/>
          </w:tcPr>
          <w:p w14:paraId="2F793EEA"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596F67A1"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21E7766A" w14:textId="77777777" w:rsidR="005B5532" w:rsidRPr="00FE760F" w:rsidRDefault="005B5532" w:rsidP="007274DE">
            <w:pPr>
              <w:pStyle w:val="TAC"/>
              <w:keepNext w:val="0"/>
              <w:keepLines w:val="0"/>
              <w:rPr>
                <w:bCs/>
                <w:szCs w:val="18"/>
                <w:lang w:val="en-US"/>
              </w:rPr>
            </w:pPr>
          </w:p>
        </w:tc>
        <w:tc>
          <w:tcPr>
            <w:tcW w:w="717" w:type="dxa"/>
            <w:vAlign w:val="center"/>
          </w:tcPr>
          <w:p w14:paraId="47B67BB3" w14:textId="77777777" w:rsidR="005B5532" w:rsidRPr="00FE760F" w:rsidRDefault="005B5532" w:rsidP="007274DE">
            <w:pPr>
              <w:pStyle w:val="TAC"/>
              <w:keepNext w:val="0"/>
              <w:keepLines w:val="0"/>
              <w:rPr>
                <w:bCs/>
                <w:szCs w:val="18"/>
                <w:lang w:val="en-US"/>
              </w:rPr>
            </w:pPr>
          </w:p>
        </w:tc>
        <w:tc>
          <w:tcPr>
            <w:tcW w:w="712" w:type="dxa"/>
            <w:vAlign w:val="center"/>
          </w:tcPr>
          <w:p w14:paraId="3EB46EE6" w14:textId="77777777" w:rsidR="005B5532" w:rsidRPr="00FE760F" w:rsidRDefault="005B5532" w:rsidP="007274DE">
            <w:pPr>
              <w:pStyle w:val="TAC"/>
              <w:keepNext w:val="0"/>
              <w:keepLines w:val="0"/>
              <w:rPr>
                <w:bCs/>
                <w:szCs w:val="18"/>
                <w:lang w:val="en-US"/>
              </w:rPr>
            </w:pPr>
          </w:p>
        </w:tc>
        <w:tc>
          <w:tcPr>
            <w:tcW w:w="709" w:type="dxa"/>
            <w:vAlign w:val="center"/>
          </w:tcPr>
          <w:p w14:paraId="2B0F4479" w14:textId="77777777" w:rsidR="005B5532" w:rsidRPr="00FE760F" w:rsidRDefault="005B5532" w:rsidP="007274DE">
            <w:pPr>
              <w:pStyle w:val="TAC"/>
              <w:keepNext w:val="0"/>
              <w:keepLines w:val="0"/>
              <w:rPr>
                <w:bCs/>
                <w:szCs w:val="18"/>
                <w:lang w:val="en-US"/>
              </w:rPr>
            </w:pPr>
          </w:p>
        </w:tc>
        <w:tc>
          <w:tcPr>
            <w:tcW w:w="709" w:type="dxa"/>
            <w:vAlign w:val="center"/>
          </w:tcPr>
          <w:p w14:paraId="03C2A469" w14:textId="77777777" w:rsidR="005B5532" w:rsidRPr="00FE760F" w:rsidRDefault="005B5532" w:rsidP="007274DE">
            <w:pPr>
              <w:pStyle w:val="TAC"/>
              <w:keepNext w:val="0"/>
              <w:keepLines w:val="0"/>
              <w:rPr>
                <w:bCs/>
                <w:szCs w:val="18"/>
                <w:lang w:val="en-US"/>
              </w:rPr>
            </w:pPr>
          </w:p>
        </w:tc>
        <w:tc>
          <w:tcPr>
            <w:tcW w:w="710" w:type="dxa"/>
            <w:vAlign w:val="center"/>
          </w:tcPr>
          <w:p w14:paraId="5D2A0A70" w14:textId="77777777" w:rsidR="005B5532" w:rsidRPr="00FE760F" w:rsidRDefault="005B5532" w:rsidP="007274DE">
            <w:pPr>
              <w:pStyle w:val="TAC"/>
              <w:keepNext w:val="0"/>
              <w:keepLines w:val="0"/>
              <w:rPr>
                <w:bCs/>
                <w:szCs w:val="18"/>
                <w:lang w:val="en-US"/>
              </w:rPr>
            </w:pPr>
          </w:p>
        </w:tc>
        <w:tc>
          <w:tcPr>
            <w:tcW w:w="709" w:type="dxa"/>
          </w:tcPr>
          <w:p w14:paraId="30DF50AB" w14:textId="77777777" w:rsidR="005B5532" w:rsidRPr="00FE760F" w:rsidRDefault="005B5532" w:rsidP="007274DE">
            <w:pPr>
              <w:pStyle w:val="TAC"/>
              <w:keepNext w:val="0"/>
              <w:keepLines w:val="0"/>
              <w:rPr>
                <w:lang w:val="en-US"/>
              </w:rPr>
            </w:pPr>
          </w:p>
        </w:tc>
        <w:tc>
          <w:tcPr>
            <w:tcW w:w="709" w:type="dxa"/>
          </w:tcPr>
          <w:p w14:paraId="02266BC5" w14:textId="77777777" w:rsidR="005B5532" w:rsidRPr="00FE760F" w:rsidRDefault="005B5532" w:rsidP="007274DE">
            <w:pPr>
              <w:pStyle w:val="TAC"/>
              <w:keepNext w:val="0"/>
              <w:keepLines w:val="0"/>
              <w:rPr>
                <w:lang w:val="en-US"/>
              </w:rPr>
            </w:pPr>
          </w:p>
        </w:tc>
        <w:tc>
          <w:tcPr>
            <w:tcW w:w="706" w:type="dxa"/>
          </w:tcPr>
          <w:p w14:paraId="17010829" w14:textId="77777777" w:rsidR="005B5532" w:rsidRPr="00FE760F" w:rsidRDefault="005B5532" w:rsidP="007274DE">
            <w:pPr>
              <w:pStyle w:val="TAC"/>
              <w:keepNext w:val="0"/>
              <w:keepLines w:val="0"/>
              <w:rPr>
                <w:lang w:val="en-US"/>
              </w:rPr>
            </w:pPr>
          </w:p>
        </w:tc>
        <w:tc>
          <w:tcPr>
            <w:tcW w:w="1131" w:type="dxa"/>
            <w:vAlign w:val="center"/>
          </w:tcPr>
          <w:p w14:paraId="1DA2CB17" w14:textId="77777777" w:rsidR="005B5532" w:rsidRPr="00FE760F" w:rsidRDefault="005B5532" w:rsidP="007274DE">
            <w:pPr>
              <w:pStyle w:val="TAC"/>
              <w:keepNext w:val="0"/>
              <w:keepLines w:val="0"/>
              <w:rPr>
                <w:lang w:val="en-US"/>
              </w:rPr>
            </w:pPr>
          </w:p>
        </w:tc>
        <w:tc>
          <w:tcPr>
            <w:tcW w:w="709" w:type="dxa"/>
            <w:vAlign w:val="center"/>
          </w:tcPr>
          <w:p w14:paraId="0955F2B2" w14:textId="77777777" w:rsidR="005B5532" w:rsidRPr="00FE760F" w:rsidRDefault="005B5532" w:rsidP="007274DE">
            <w:pPr>
              <w:pStyle w:val="TAC"/>
              <w:keepNext w:val="0"/>
              <w:keepLines w:val="0"/>
              <w:rPr>
                <w:lang w:val="en-US"/>
              </w:rPr>
            </w:pPr>
          </w:p>
        </w:tc>
      </w:tr>
      <w:tr w:rsidR="005B5532" w:rsidRPr="00FE760F" w14:paraId="0E033B59" w14:textId="77777777" w:rsidTr="007274DE">
        <w:trPr>
          <w:tblHeader/>
          <w:jc w:val="center"/>
        </w:trPr>
        <w:tc>
          <w:tcPr>
            <w:tcW w:w="1819" w:type="dxa"/>
            <w:vAlign w:val="center"/>
          </w:tcPr>
          <w:p w14:paraId="2903FEE3" w14:textId="77777777" w:rsidR="005B5532" w:rsidRPr="00FE760F" w:rsidRDefault="005B5532" w:rsidP="007274DE">
            <w:pPr>
              <w:pStyle w:val="TAC"/>
              <w:keepNext w:val="0"/>
              <w:keepLines w:val="0"/>
              <w:rPr>
                <w:rFonts w:cs="Arial"/>
                <w:szCs w:val="18"/>
              </w:rPr>
            </w:pPr>
          </w:p>
        </w:tc>
        <w:tc>
          <w:tcPr>
            <w:tcW w:w="1102" w:type="dxa"/>
          </w:tcPr>
          <w:p w14:paraId="1956114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5E176DC"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059993E4" w14:textId="77777777" w:rsidR="005B5532" w:rsidRPr="00FE760F" w:rsidRDefault="005B5532" w:rsidP="007274DE">
            <w:pPr>
              <w:pStyle w:val="TAC"/>
              <w:keepNext w:val="0"/>
              <w:keepLines w:val="0"/>
              <w:rPr>
                <w:bCs/>
                <w:szCs w:val="18"/>
                <w:lang w:val="en-US"/>
              </w:rPr>
            </w:pPr>
          </w:p>
        </w:tc>
        <w:tc>
          <w:tcPr>
            <w:tcW w:w="1429" w:type="dxa"/>
            <w:gridSpan w:val="2"/>
            <w:vAlign w:val="center"/>
          </w:tcPr>
          <w:p w14:paraId="6FCB4D9E" w14:textId="77777777" w:rsidR="005B5532" w:rsidRPr="00FE760F" w:rsidRDefault="005B5532" w:rsidP="007274DE">
            <w:pPr>
              <w:pStyle w:val="TAC"/>
              <w:keepNext w:val="0"/>
              <w:keepLines w:val="0"/>
              <w:rPr>
                <w:bCs/>
                <w:szCs w:val="18"/>
                <w:lang w:val="en-US"/>
              </w:rPr>
            </w:pPr>
          </w:p>
        </w:tc>
        <w:tc>
          <w:tcPr>
            <w:tcW w:w="709" w:type="dxa"/>
            <w:vAlign w:val="center"/>
          </w:tcPr>
          <w:p w14:paraId="656DA4A7" w14:textId="77777777" w:rsidR="005B5532" w:rsidRPr="00FE760F" w:rsidRDefault="005B5532" w:rsidP="007274DE">
            <w:pPr>
              <w:pStyle w:val="TAC"/>
              <w:keepNext w:val="0"/>
              <w:keepLines w:val="0"/>
              <w:rPr>
                <w:bCs/>
                <w:szCs w:val="18"/>
                <w:lang w:val="en-US"/>
              </w:rPr>
            </w:pPr>
          </w:p>
        </w:tc>
        <w:tc>
          <w:tcPr>
            <w:tcW w:w="709" w:type="dxa"/>
            <w:vAlign w:val="center"/>
          </w:tcPr>
          <w:p w14:paraId="3A52770E" w14:textId="77777777" w:rsidR="005B5532" w:rsidRPr="00FE760F" w:rsidRDefault="005B5532" w:rsidP="007274DE">
            <w:pPr>
              <w:pStyle w:val="TAC"/>
              <w:keepNext w:val="0"/>
              <w:keepLines w:val="0"/>
              <w:rPr>
                <w:bCs/>
                <w:szCs w:val="18"/>
                <w:lang w:val="en-US"/>
              </w:rPr>
            </w:pPr>
          </w:p>
        </w:tc>
        <w:tc>
          <w:tcPr>
            <w:tcW w:w="710" w:type="dxa"/>
            <w:vAlign w:val="center"/>
          </w:tcPr>
          <w:p w14:paraId="08AE2C81" w14:textId="77777777" w:rsidR="005B5532" w:rsidRPr="00FE760F" w:rsidRDefault="005B5532" w:rsidP="007274DE">
            <w:pPr>
              <w:pStyle w:val="TAC"/>
              <w:keepNext w:val="0"/>
              <w:keepLines w:val="0"/>
              <w:rPr>
                <w:bCs/>
                <w:szCs w:val="18"/>
                <w:lang w:val="en-US"/>
              </w:rPr>
            </w:pPr>
          </w:p>
        </w:tc>
        <w:tc>
          <w:tcPr>
            <w:tcW w:w="709" w:type="dxa"/>
          </w:tcPr>
          <w:p w14:paraId="1CEE113B" w14:textId="77777777" w:rsidR="005B5532" w:rsidRPr="00FE760F" w:rsidRDefault="005B5532" w:rsidP="007274DE">
            <w:pPr>
              <w:pStyle w:val="TAC"/>
              <w:keepNext w:val="0"/>
              <w:keepLines w:val="0"/>
              <w:rPr>
                <w:lang w:val="en-US"/>
              </w:rPr>
            </w:pPr>
          </w:p>
        </w:tc>
        <w:tc>
          <w:tcPr>
            <w:tcW w:w="709" w:type="dxa"/>
          </w:tcPr>
          <w:p w14:paraId="7417B908" w14:textId="77777777" w:rsidR="005B5532" w:rsidRPr="00FE760F" w:rsidRDefault="005B5532" w:rsidP="007274DE">
            <w:pPr>
              <w:pStyle w:val="TAC"/>
              <w:keepNext w:val="0"/>
              <w:keepLines w:val="0"/>
              <w:rPr>
                <w:lang w:val="en-US"/>
              </w:rPr>
            </w:pPr>
          </w:p>
        </w:tc>
        <w:tc>
          <w:tcPr>
            <w:tcW w:w="706" w:type="dxa"/>
          </w:tcPr>
          <w:p w14:paraId="4D225560" w14:textId="77777777" w:rsidR="005B5532" w:rsidRPr="00FE760F" w:rsidRDefault="005B5532" w:rsidP="007274DE">
            <w:pPr>
              <w:pStyle w:val="TAC"/>
              <w:keepNext w:val="0"/>
              <w:keepLines w:val="0"/>
              <w:rPr>
                <w:lang w:val="en-US"/>
              </w:rPr>
            </w:pPr>
          </w:p>
        </w:tc>
        <w:tc>
          <w:tcPr>
            <w:tcW w:w="1131" w:type="dxa"/>
            <w:vAlign w:val="center"/>
          </w:tcPr>
          <w:p w14:paraId="39322C40" w14:textId="77777777" w:rsidR="005B5532" w:rsidRPr="00FE760F" w:rsidRDefault="005B5532" w:rsidP="007274DE">
            <w:pPr>
              <w:pStyle w:val="TAC"/>
              <w:keepNext w:val="0"/>
              <w:keepLines w:val="0"/>
              <w:rPr>
                <w:bCs/>
                <w:szCs w:val="18"/>
                <w:lang w:val="en-US"/>
              </w:rPr>
            </w:pPr>
          </w:p>
        </w:tc>
        <w:tc>
          <w:tcPr>
            <w:tcW w:w="709" w:type="dxa"/>
            <w:vAlign w:val="center"/>
          </w:tcPr>
          <w:p w14:paraId="54D86E10" w14:textId="77777777" w:rsidR="005B5532" w:rsidRPr="00FE760F" w:rsidRDefault="005B5532" w:rsidP="007274DE">
            <w:pPr>
              <w:pStyle w:val="TAC"/>
              <w:keepNext w:val="0"/>
              <w:keepLines w:val="0"/>
              <w:rPr>
                <w:lang w:val="en-US"/>
              </w:rPr>
            </w:pPr>
          </w:p>
        </w:tc>
      </w:tr>
      <w:tr w:rsidR="005B5532" w:rsidRPr="00FE760F" w14:paraId="6F5D1E5D" w14:textId="77777777" w:rsidTr="007274DE">
        <w:trPr>
          <w:tblHeader/>
          <w:jc w:val="center"/>
        </w:trPr>
        <w:tc>
          <w:tcPr>
            <w:tcW w:w="1819" w:type="dxa"/>
            <w:vAlign w:val="center"/>
          </w:tcPr>
          <w:p w14:paraId="2D088F83" w14:textId="77777777" w:rsidR="005B5532" w:rsidRPr="00FE760F" w:rsidRDefault="005B5532" w:rsidP="007274DE">
            <w:pPr>
              <w:pStyle w:val="TAC"/>
              <w:keepNext w:val="0"/>
              <w:keepLines w:val="0"/>
              <w:rPr>
                <w:rFonts w:cs="Arial"/>
                <w:szCs w:val="18"/>
              </w:rPr>
            </w:pPr>
          </w:p>
        </w:tc>
        <w:tc>
          <w:tcPr>
            <w:tcW w:w="1102" w:type="dxa"/>
          </w:tcPr>
          <w:p w14:paraId="3C7667B0"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5748F46"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03A93D16" w14:textId="77777777" w:rsidR="005B5532" w:rsidRPr="00FE760F" w:rsidRDefault="005B5532" w:rsidP="007274DE">
            <w:pPr>
              <w:pStyle w:val="TAC"/>
              <w:keepNext w:val="0"/>
              <w:keepLines w:val="0"/>
              <w:rPr>
                <w:rFonts w:cs="Arial"/>
                <w:szCs w:val="18"/>
              </w:rPr>
            </w:pPr>
          </w:p>
        </w:tc>
        <w:tc>
          <w:tcPr>
            <w:tcW w:w="712" w:type="dxa"/>
            <w:gridSpan w:val="3"/>
            <w:vAlign w:val="center"/>
          </w:tcPr>
          <w:p w14:paraId="0E992181"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3A7014C" w14:textId="77777777" w:rsidR="005B5532" w:rsidRPr="00FE760F" w:rsidRDefault="005B5532" w:rsidP="007274DE">
            <w:pPr>
              <w:pStyle w:val="TAC"/>
              <w:keepNext w:val="0"/>
              <w:keepLines w:val="0"/>
              <w:rPr>
                <w:bCs/>
                <w:szCs w:val="18"/>
                <w:lang w:val="en-US"/>
              </w:rPr>
            </w:pPr>
          </w:p>
        </w:tc>
        <w:tc>
          <w:tcPr>
            <w:tcW w:w="717" w:type="dxa"/>
            <w:vAlign w:val="center"/>
          </w:tcPr>
          <w:p w14:paraId="58E97342" w14:textId="77777777" w:rsidR="005B5532" w:rsidRPr="00FE760F" w:rsidRDefault="005B5532" w:rsidP="007274DE">
            <w:pPr>
              <w:pStyle w:val="TAC"/>
              <w:keepNext w:val="0"/>
              <w:keepLines w:val="0"/>
              <w:rPr>
                <w:bCs/>
                <w:szCs w:val="18"/>
                <w:lang w:val="en-US"/>
              </w:rPr>
            </w:pPr>
          </w:p>
        </w:tc>
        <w:tc>
          <w:tcPr>
            <w:tcW w:w="712" w:type="dxa"/>
            <w:vAlign w:val="center"/>
          </w:tcPr>
          <w:p w14:paraId="0EF7A317" w14:textId="77777777" w:rsidR="005B5532" w:rsidRPr="00FE760F" w:rsidRDefault="005B5532" w:rsidP="007274DE">
            <w:pPr>
              <w:pStyle w:val="TAC"/>
              <w:keepNext w:val="0"/>
              <w:keepLines w:val="0"/>
              <w:rPr>
                <w:bCs/>
                <w:szCs w:val="18"/>
                <w:lang w:val="en-US"/>
              </w:rPr>
            </w:pPr>
          </w:p>
        </w:tc>
        <w:tc>
          <w:tcPr>
            <w:tcW w:w="709" w:type="dxa"/>
            <w:vAlign w:val="center"/>
          </w:tcPr>
          <w:p w14:paraId="4D386359" w14:textId="77777777" w:rsidR="005B5532" w:rsidRPr="00FE760F" w:rsidRDefault="005B5532" w:rsidP="007274DE">
            <w:pPr>
              <w:pStyle w:val="TAC"/>
              <w:keepNext w:val="0"/>
              <w:keepLines w:val="0"/>
              <w:rPr>
                <w:bCs/>
                <w:szCs w:val="18"/>
                <w:lang w:val="en-US"/>
              </w:rPr>
            </w:pPr>
          </w:p>
        </w:tc>
        <w:tc>
          <w:tcPr>
            <w:tcW w:w="709" w:type="dxa"/>
            <w:vAlign w:val="center"/>
          </w:tcPr>
          <w:p w14:paraId="07483DCE" w14:textId="77777777" w:rsidR="005B5532" w:rsidRPr="00FE760F" w:rsidRDefault="005B5532" w:rsidP="007274DE">
            <w:pPr>
              <w:pStyle w:val="TAC"/>
              <w:keepNext w:val="0"/>
              <w:keepLines w:val="0"/>
              <w:rPr>
                <w:bCs/>
                <w:szCs w:val="18"/>
                <w:lang w:val="en-US"/>
              </w:rPr>
            </w:pPr>
          </w:p>
        </w:tc>
        <w:tc>
          <w:tcPr>
            <w:tcW w:w="710" w:type="dxa"/>
            <w:vAlign w:val="center"/>
          </w:tcPr>
          <w:p w14:paraId="7977AD99" w14:textId="77777777" w:rsidR="005B5532" w:rsidRPr="00FE760F" w:rsidRDefault="005B5532" w:rsidP="007274DE">
            <w:pPr>
              <w:pStyle w:val="TAC"/>
              <w:keepNext w:val="0"/>
              <w:keepLines w:val="0"/>
              <w:rPr>
                <w:bCs/>
                <w:szCs w:val="18"/>
                <w:lang w:val="en-US"/>
              </w:rPr>
            </w:pPr>
          </w:p>
        </w:tc>
        <w:tc>
          <w:tcPr>
            <w:tcW w:w="709" w:type="dxa"/>
          </w:tcPr>
          <w:p w14:paraId="7F4BB566" w14:textId="77777777" w:rsidR="005B5532" w:rsidRPr="00FE760F" w:rsidRDefault="005B5532" w:rsidP="007274DE">
            <w:pPr>
              <w:pStyle w:val="TAC"/>
              <w:keepNext w:val="0"/>
              <w:keepLines w:val="0"/>
              <w:rPr>
                <w:lang w:val="en-US"/>
              </w:rPr>
            </w:pPr>
          </w:p>
        </w:tc>
        <w:tc>
          <w:tcPr>
            <w:tcW w:w="709" w:type="dxa"/>
          </w:tcPr>
          <w:p w14:paraId="167AFCC6" w14:textId="77777777" w:rsidR="005B5532" w:rsidRPr="00FE760F" w:rsidRDefault="005B5532" w:rsidP="007274DE">
            <w:pPr>
              <w:pStyle w:val="TAC"/>
              <w:keepNext w:val="0"/>
              <w:keepLines w:val="0"/>
              <w:rPr>
                <w:lang w:val="en-US"/>
              </w:rPr>
            </w:pPr>
          </w:p>
        </w:tc>
        <w:tc>
          <w:tcPr>
            <w:tcW w:w="706" w:type="dxa"/>
          </w:tcPr>
          <w:p w14:paraId="073FEF01" w14:textId="77777777" w:rsidR="005B5532" w:rsidRPr="00FE760F" w:rsidRDefault="005B5532" w:rsidP="007274DE">
            <w:pPr>
              <w:pStyle w:val="TAC"/>
              <w:keepNext w:val="0"/>
              <w:keepLines w:val="0"/>
              <w:rPr>
                <w:lang w:val="en-US"/>
              </w:rPr>
            </w:pPr>
          </w:p>
        </w:tc>
        <w:tc>
          <w:tcPr>
            <w:tcW w:w="1131" w:type="dxa"/>
            <w:vAlign w:val="center"/>
          </w:tcPr>
          <w:p w14:paraId="3AC0C03F" w14:textId="77777777" w:rsidR="005B5532" w:rsidRPr="00FE760F" w:rsidRDefault="005B5532" w:rsidP="007274DE">
            <w:pPr>
              <w:pStyle w:val="TAC"/>
              <w:keepNext w:val="0"/>
              <w:keepLines w:val="0"/>
              <w:rPr>
                <w:lang w:val="en-US"/>
              </w:rPr>
            </w:pPr>
          </w:p>
        </w:tc>
        <w:tc>
          <w:tcPr>
            <w:tcW w:w="709" w:type="dxa"/>
            <w:vAlign w:val="center"/>
          </w:tcPr>
          <w:p w14:paraId="0F9C0449" w14:textId="77777777" w:rsidR="005B5532" w:rsidRPr="00FE760F" w:rsidRDefault="005B5532" w:rsidP="007274DE">
            <w:pPr>
              <w:pStyle w:val="TAC"/>
              <w:keepNext w:val="0"/>
              <w:keepLines w:val="0"/>
              <w:rPr>
                <w:lang w:val="en-US"/>
              </w:rPr>
            </w:pPr>
          </w:p>
        </w:tc>
      </w:tr>
      <w:tr w:rsidR="005B5532" w:rsidRPr="00FE760F" w14:paraId="3778A343" w14:textId="77777777" w:rsidTr="007274DE">
        <w:trPr>
          <w:tblHeader/>
          <w:jc w:val="center"/>
        </w:trPr>
        <w:tc>
          <w:tcPr>
            <w:tcW w:w="1819" w:type="dxa"/>
            <w:vAlign w:val="center"/>
          </w:tcPr>
          <w:p w14:paraId="6262B850" w14:textId="77777777" w:rsidR="005B5532" w:rsidRPr="00FE760F" w:rsidRDefault="005B5532" w:rsidP="007274DE">
            <w:pPr>
              <w:pStyle w:val="TAC"/>
              <w:keepNext w:val="0"/>
              <w:keepLines w:val="0"/>
              <w:rPr>
                <w:rFonts w:cs="Arial"/>
                <w:szCs w:val="18"/>
              </w:rPr>
            </w:pPr>
          </w:p>
        </w:tc>
        <w:tc>
          <w:tcPr>
            <w:tcW w:w="1102" w:type="dxa"/>
          </w:tcPr>
          <w:p w14:paraId="0045CFE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1446CB1"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090A6B24" w14:textId="77777777" w:rsidR="005B5532" w:rsidRPr="00FE760F" w:rsidRDefault="005B5532" w:rsidP="007274DE">
            <w:pPr>
              <w:pStyle w:val="TAC"/>
              <w:keepNext w:val="0"/>
              <w:keepLines w:val="0"/>
              <w:rPr>
                <w:bCs/>
                <w:szCs w:val="18"/>
                <w:lang w:val="en-US"/>
              </w:rPr>
            </w:pPr>
          </w:p>
        </w:tc>
        <w:tc>
          <w:tcPr>
            <w:tcW w:w="709" w:type="dxa"/>
            <w:vAlign w:val="center"/>
          </w:tcPr>
          <w:p w14:paraId="6FBD05B2" w14:textId="77777777" w:rsidR="005B5532" w:rsidRPr="00FE760F" w:rsidRDefault="005B5532" w:rsidP="007274DE">
            <w:pPr>
              <w:pStyle w:val="TAC"/>
              <w:keepNext w:val="0"/>
              <w:keepLines w:val="0"/>
              <w:rPr>
                <w:bCs/>
                <w:szCs w:val="18"/>
                <w:lang w:val="en-US"/>
              </w:rPr>
            </w:pPr>
          </w:p>
        </w:tc>
        <w:tc>
          <w:tcPr>
            <w:tcW w:w="709" w:type="dxa"/>
            <w:vAlign w:val="center"/>
          </w:tcPr>
          <w:p w14:paraId="419063D9" w14:textId="77777777" w:rsidR="005B5532" w:rsidRPr="00FE760F" w:rsidRDefault="005B5532" w:rsidP="007274DE">
            <w:pPr>
              <w:pStyle w:val="TAC"/>
              <w:keepNext w:val="0"/>
              <w:keepLines w:val="0"/>
              <w:rPr>
                <w:bCs/>
                <w:szCs w:val="18"/>
                <w:lang w:val="en-US"/>
              </w:rPr>
            </w:pPr>
          </w:p>
        </w:tc>
        <w:tc>
          <w:tcPr>
            <w:tcW w:w="710" w:type="dxa"/>
            <w:vAlign w:val="center"/>
          </w:tcPr>
          <w:p w14:paraId="5B535452" w14:textId="77777777" w:rsidR="005B5532" w:rsidRPr="00FE760F" w:rsidRDefault="005B5532" w:rsidP="007274DE">
            <w:pPr>
              <w:pStyle w:val="TAC"/>
              <w:keepNext w:val="0"/>
              <w:keepLines w:val="0"/>
              <w:rPr>
                <w:bCs/>
                <w:szCs w:val="18"/>
                <w:lang w:val="en-US"/>
              </w:rPr>
            </w:pPr>
          </w:p>
        </w:tc>
        <w:tc>
          <w:tcPr>
            <w:tcW w:w="709" w:type="dxa"/>
          </w:tcPr>
          <w:p w14:paraId="26D6BB7C" w14:textId="77777777" w:rsidR="005B5532" w:rsidRPr="00FE760F" w:rsidRDefault="005B5532" w:rsidP="007274DE">
            <w:pPr>
              <w:pStyle w:val="TAC"/>
              <w:keepNext w:val="0"/>
              <w:keepLines w:val="0"/>
              <w:rPr>
                <w:lang w:val="en-US"/>
              </w:rPr>
            </w:pPr>
          </w:p>
        </w:tc>
        <w:tc>
          <w:tcPr>
            <w:tcW w:w="709" w:type="dxa"/>
          </w:tcPr>
          <w:p w14:paraId="16E35AE4" w14:textId="77777777" w:rsidR="005B5532" w:rsidRPr="00FE760F" w:rsidRDefault="005B5532" w:rsidP="007274DE">
            <w:pPr>
              <w:pStyle w:val="TAC"/>
              <w:keepNext w:val="0"/>
              <w:keepLines w:val="0"/>
              <w:rPr>
                <w:lang w:val="en-US"/>
              </w:rPr>
            </w:pPr>
          </w:p>
        </w:tc>
        <w:tc>
          <w:tcPr>
            <w:tcW w:w="706" w:type="dxa"/>
          </w:tcPr>
          <w:p w14:paraId="2B22A450" w14:textId="77777777" w:rsidR="005B5532" w:rsidRPr="00FE760F" w:rsidRDefault="005B5532" w:rsidP="007274DE">
            <w:pPr>
              <w:pStyle w:val="TAC"/>
              <w:keepNext w:val="0"/>
              <w:keepLines w:val="0"/>
              <w:rPr>
                <w:lang w:val="en-US"/>
              </w:rPr>
            </w:pPr>
          </w:p>
        </w:tc>
        <w:tc>
          <w:tcPr>
            <w:tcW w:w="1131" w:type="dxa"/>
            <w:vAlign w:val="center"/>
          </w:tcPr>
          <w:p w14:paraId="6B064F7A" w14:textId="77777777" w:rsidR="005B5532" w:rsidRPr="00FE760F" w:rsidRDefault="005B5532" w:rsidP="007274DE">
            <w:pPr>
              <w:pStyle w:val="TAC"/>
              <w:keepNext w:val="0"/>
              <w:keepLines w:val="0"/>
              <w:rPr>
                <w:bCs/>
                <w:szCs w:val="18"/>
                <w:lang w:val="en-US"/>
              </w:rPr>
            </w:pPr>
          </w:p>
        </w:tc>
        <w:tc>
          <w:tcPr>
            <w:tcW w:w="709" w:type="dxa"/>
            <w:vAlign w:val="center"/>
          </w:tcPr>
          <w:p w14:paraId="6C23E0EC" w14:textId="77777777" w:rsidR="005B5532" w:rsidRPr="00FE760F" w:rsidRDefault="005B5532" w:rsidP="007274DE">
            <w:pPr>
              <w:pStyle w:val="TAC"/>
              <w:keepNext w:val="0"/>
              <w:keepLines w:val="0"/>
              <w:rPr>
                <w:lang w:val="en-US"/>
              </w:rPr>
            </w:pPr>
          </w:p>
        </w:tc>
      </w:tr>
      <w:tr w:rsidR="005B5532" w:rsidRPr="00FE760F" w14:paraId="0088B56D" w14:textId="77777777" w:rsidTr="007274DE">
        <w:trPr>
          <w:tblHeader/>
          <w:jc w:val="center"/>
        </w:trPr>
        <w:tc>
          <w:tcPr>
            <w:tcW w:w="1819" w:type="dxa"/>
            <w:vAlign w:val="center"/>
          </w:tcPr>
          <w:p w14:paraId="2A1C1FFA" w14:textId="77777777" w:rsidR="005B5532" w:rsidRPr="00FE760F" w:rsidRDefault="005B5532" w:rsidP="007274DE">
            <w:pPr>
              <w:pStyle w:val="TAC"/>
              <w:keepNext w:val="0"/>
              <w:keepLines w:val="0"/>
              <w:rPr>
                <w:rFonts w:cs="Arial"/>
                <w:szCs w:val="18"/>
              </w:rPr>
            </w:pPr>
          </w:p>
        </w:tc>
        <w:tc>
          <w:tcPr>
            <w:tcW w:w="1102" w:type="dxa"/>
          </w:tcPr>
          <w:p w14:paraId="14037D1C"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4E352FE"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7FF3C079" w14:textId="77777777" w:rsidR="005B5532" w:rsidRPr="00FE760F" w:rsidRDefault="005B5532" w:rsidP="007274DE">
            <w:pPr>
              <w:pStyle w:val="TAC"/>
              <w:keepNext w:val="0"/>
              <w:keepLines w:val="0"/>
            </w:pPr>
          </w:p>
        </w:tc>
        <w:tc>
          <w:tcPr>
            <w:tcW w:w="694" w:type="dxa"/>
            <w:gridSpan w:val="2"/>
            <w:vAlign w:val="center"/>
          </w:tcPr>
          <w:p w14:paraId="452BD8DE"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3E2BA0AE"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2ABFF97F" w14:textId="77777777" w:rsidR="005B5532" w:rsidRPr="00FE760F" w:rsidRDefault="005B5532" w:rsidP="007274DE">
            <w:pPr>
              <w:pStyle w:val="TAC"/>
              <w:keepNext w:val="0"/>
              <w:keepLines w:val="0"/>
              <w:rPr>
                <w:bCs/>
                <w:szCs w:val="18"/>
                <w:lang w:val="en-US"/>
              </w:rPr>
            </w:pPr>
          </w:p>
        </w:tc>
        <w:tc>
          <w:tcPr>
            <w:tcW w:w="717" w:type="dxa"/>
            <w:vAlign w:val="center"/>
          </w:tcPr>
          <w:p w14:paraId="21D33F27" w14:textId="77777777" w:rsidR="005B5532" w:rsidRPr="00FE760F" w:rsidRDefault="005B5532" w:rsidP="007274DE">
            <w:pPr>
              <w:pStyle w:val="TAC"/>
              <w:keepNext w:val="0"/>
              <w:keepLines w:val="0"/>
              <w:rPr>
                <w:bCs/>
                <w:szCs w:val="18"/>
                <w:lang w:val="en-US"/>
              </w:rPr>
            </w:pPr>
          </w:p>
        </w:tc>
        <w:tc>
          <w:tcPr>
            <w:tcW w:w="712" w:type="dxa"/>
            <w:vAlign w:val="center"/>
          </w:tcPr>
          <w:p w14:paraId="402A6F9E" w14:textId="77777777" w:rsidR="005B5532" w:rsidRPr="00FE760F" w:rsidRDefault="005B5532" w:rsidP="007274DE">
            <w:pPr>
              <w:pStyle w:val="TAC"/>
              <w:keepNext w:val="0"/>
              <w:keepLines w:val="0"/>
              <w:rPr>
                <w:bCs/>
                <w:szCs w:val="18"/>
                <w:lang w:val="en-US"/>
              </w:rPr>
            </w:pPr>
          </w:p>
        </w:tc>
        <w:tc>
          <w:tcPr>
            <w:tcW w:w="709" w:type="dxa"/>
            <w:vAlign w:val="center"/>
          </w:tcPr>
          <w:p w14:paraId="3708DFEF" w14:textId="77777777" w:rsidR="005B5532" w:rsidRPr="00FE760F" w:rsidRDefault="005B5532" w:rsidP="007274DE">
            <w:pPr>
              <w:pStyle w:val="TAC"/>
              <w:keepNext w:val="0"/>
              <w:keepLines w:val="0"/>
              <w:rPr>
                <w:bCs/>
                <w:szCs w:val="18"/>
                <w:lang w:val="en-US"/>
              </w:rPr>
            </w:pPr>
          </w:p>
        </w:tc>
        <w:tc>
          <w:tcPr>
            <w:tcW w:w="709" w:type="dxa"/>
            <w:vAlign w:val="center"/>
          </w:tcPr>
          <w:p w14:paraId="6A839E00" w14:textId="77777777" w:rsidR="005B5532" w:rsidRPr="00FE760F" w:rsidRDefault="005B5532" w:rsidP="007274DE">
            <w:pPr>
              <w:pStyle w:val="TAC"/>
              <w:keepNext w:val="0"/>
              <w:keepLines w:val="0"/>
              <w:rPr>
                <w:bCs/>
                <w:szCs w:val="18"/>
                <w:lang w:val="en-US"/>
              </w:rPr>
            </w:pPr>
          </w:p>
        </w:tc>
        <w:tc>
          <w:tcPr>
            <w:tcW w:w="710" w:type="dxa"/>
            <w:vAlign w:val="center"/>
          </w:tcPr>
          <w:p w14:paraId="56515F75" w14:textId="77777777" w:rsidR="005B5532" w:rsidRPr="00FE760F" w:rsidRDefault="005B5532" w:rsidP="007274DE">
            <w:pPr>
              <w:pStyle w:val="TAC"/>
              <w:keepNext w:val="0"/>
              <w:keepLines w:val="0"/>
              <w:rPr>
                <w:bCs/>
                <w:szCs w:val="18"/>
                <w:lang w:val="en-US"/>
              </w:rPr>
            </w:pPr>
          </w:p>
        </w:tc>
        <w:tc>
          <w:tcPr>
            <w:tcW w:w="709" w:type="dxa"/>
          </w:tcPr>
          <w:p w14:paraId="0AC7F635" w14:textId="77777777" w:rsidR="005B5532" w:rsidRPr="00FE760F" w:rsidRDefault="005B5532" w:rsidP="007274DE">
            <w:pPr>
              <w:pStyle w:val="TAC"/>
              <w:keepNext w:val="0"/>
              <w:keepLines w:val="0"/>
              <w:rPr>
                <w:lang w:val="en-US"/>
              </w:rPr>
            </w:pPr>
          </w:p>
        </w:tc>
        <w:tc>
          <w:tcPr>
            <w:tcW w:w="709" w:type="dxa"/>
          </w:tcPr>
          <w:p w14:paraId="343CF58B" w14:textId="77777777" w:rsidR="005B5532" w:rsidRPr="00FE760F" w:rsidRDefault="005B5532" w:rsidP="007274DE">
            <w:pPr>
              <w:pStyle w:val="TAC"/>
              <w:keepNext w:val="0"/>
              <w:keepLines w:val="0"/>
              <w:rPr>
                <w:lang w:val="en-US"/>
              </w:rPr>
            </w:pPr>
          </w:p>
        </w:tc>
        <w:tc>
          <w:tcPr>
            <w:tcW w:w="706" w:type="dxa"/>
          </w:tcPr>
          <w:p w14:paraId="21A4A85E" w14:textId="77777777" w:rsidR="005B5532" w:rsidRPr="00FE760F" w:rsidRDefault="005B5532" w:rsidP="007274DE">
            <w:pPr>
              <w:pStyle w:val="TAC"/>
              <w:keepNext w:val="0"/>
              <w:keepLines w:val="0"/>
              <w:rPr>
                <w:lang w:val="en-US"/>
              </w:rPr>
            </w:pPr>
          </w:p>
        </w:tc>
        <w:tc>
          <w:tcPr>
            <w:tcW w:w="1131" w:type="dxa"/>
            <w:vAlign w:val="center"/>
          </w:tcPr>
          <w:p w14:paraId="44DBF3F1" w14:textId="77777777" w:rsidR="005B5532" w:rsidRPr="00FE760F" w:rsidRDefault="005B5532" w:rsidP="007274DE">
            <w:pPr>
              <w:pStyle w:val="TAC"/>
              <w:keepNext w:val="0"/>
              <w:keepLines w:val="0"/>
              <w:rPr>
                <w:bCs/>
                <w:szCs w:val="18"/>
                <w:lang w:val="en-US"/>
              </w:rPr>
            </w:pPr>
          </w:p>
        </w:tc>
        <w:tc>
          <w:tcPr>
            <w:tcW w:w="709" w:type="dxa"/>
            <w:vAlign w:val="center"/>
          </w:tcPr>
          <w:p w14:paraId="452A3D91" w14:textId="77777777" w:rsidR="005B5532" w:rsidRPr="00FE760F" w:rsidRDefault="005B5532" w:rsidP="007274DE">
            <w:pPr>
              <w:pStyle w:val="TAC"/>
              <w:keepNext w:val="0"/>
              <w:keepLines w:val="0"/>
              <w:rPr>
                <w:lang w:val="en-US"/>
              </w:rPr>
            </w:pPr>
          </w:p>
        </w:tc>
      </w:tr>
      <w:tr w:rsidR="005B5532" w:rsidRPr="00FE760F" w14:paraId="1CD9B22B" w14:textId="77777777" w:rsidTr="007274DE">
        <w:trPr>
          <w:tblHeader/>
          <w:jc w:val="center"/>
        </w:trPr>
        <w:tc>
          <w:tcPr>
            <w:tcW w:w="1819" w:type="dxa"/>
            <w:vAlign w:val="center"/>
          </w:tcPr>
          <w:p w14:paraId="17A4D098" w14:textId="77777777" w:rsidR="005B5532" w:rsidRPr="00FE760F" w:rsidRDefault="005B5532" w:rsidP="007274DE">
            <w:pPr>
              <w:pStyle w:val="TAC"/>
              <w:keepNext w:val="0"/>
              <w:keepLines w:val="0"/>
              <w:rPr>
                <w:rFonts w:cs="Arial"/>
                <w:szCs w:val="18"/>
              </w:rPr>
            </w:pPr>
          </w:p>
        </w:tc>
        <w:tc>
          <w:tcPr>
            <w:tcW w:w="1102" w:type="dxa"/>
          </w:tcPr>
          <w:p w14:paraId="28E32153"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2C8244C8"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1C9583C3" w14:textId="77777777" w:rsidR="005B5532" w:rsidRPr="00FE760F" w:rsidRDefault="005B5532" w:rsidP="007274DE">
            <w:pPr>
              <w:pStyle w:val="TAC"/>
              <w:keepNext w:val="0"/>
              <w:keepLines w:val="0"/>
              <w:rPr>
                <w:bCs/>
                <w:szCs w:val="18"/>
                <w:lang w:val="en-US"/>
              </w:rPr>
            </w:pPr>
          </w:p>
        </w:tc>
        <w:tc>
          <w:tcPr>
            <w:tcW w:w="717" w:type="dxa"/>
            <w:vAlign w:val="center"/>
          </w:tcPr>
          <w:p w14:paraId="2EEC9C88" w14:textId="77777777" w:rsidR="005B5532" w:rsidRPr="00FE760F" w:rsidRDefault="005B5532" w:rsidP="007274DE">
            <w:pPr>
              <w:pStyle w:val="TAC"/>
              <w:keepNext w:val="0"/>
              <w:keepLines w:val="0"/>
              <w:rPr>
                <w:bCs/>
                <w:szCs w:val="18"/>
                <w:lang w:val="en-US"/>
              </w:rPr>
            </w:pPr>
          </w:p>
        </w:tc>
        <w:tc>
          <w:tcPr>
            <w:tcW w:w="712" w:type="dxa"/>
            <w:vAlign w:val="center"/>
          </w:tcPr>
          <w:p w14:paraId="463DD094" w14:textId="77777777" w:rsidR="005B5532" w:rsidRPr="00FE760F" w:rsidRDefault="005B5532" w:rsidP="007274DE">
            <w:pPr>
              <w:pStyle w:val="TAC"/>
              <w:keepNext w:val="0"/>
              <w:keepLines w:val="0"/>
              <w:rPr>
                <w:bCs/>
                <w:szCs w:val="18"/>
                <w:lang w:val="en-US"/>
              </w:rPr>
            </w:pPr>
          </w:p>
        </w:tc>
        <w:tc>
          <w:tcPr>
            <w:tcW w:w="709" w:type="dxa"/>
            <w:vAlign w:val="center"/>
          </w:tcPr>
          <w:p w14:paraId="4C77A4AE" w14:textId="77777777" w:rsidR="005B5532" w:rsidRPr="00FE760F" w:rsidRDefault="005B5532" w:rsidP="007274DE">
            <w:pPr>
              <w:pStyle w:val="TAC"/>
              <w:keepNext w:val="0"/>
              <w:keepLines w:val="0"/>
              <w:rPr>
                <w:bCs/>
                <w:szCs w:val="18"/>
                <w:lang w:val="en-US"/>
              </w:rPr>
            </w:pPr>
          </w:p>
        </w:tc>
        <w:tc>
          <w:tcPr>
            <w:tcW w:w="709" w:type="dxa"/>
            <w:vAlign w:val="center"/>
          </w:tcPr>
          <w:p w14:paraId="24F58061" w14:textId="77777777" w:rsidR="005B5532" w:rsidRPr="00FE760F" w:rsidRDefault="005B5532" w:rsidP="007274DE">
            <w:pPr>
              <w:pStyle w:val="TAC"/>
              <w:keepNext w:val="0"/>
              <w:keepLines w:val="0"/>
              <w:rPr>
                <w:bCs/>
                <w:szCs w:val="18"/>
                <w:lang w:val="en-US"/>
              </w:rPr>
            </w:pPr>
          </w:p>
        </w:tc>
        <w:tc>
          <w:tcPr>
            <w:tcW w:w="710" w:type="dxa"/>
            <w:vAlign w:val="center"/>
          </w:tcPr>
          <w:p w14:paraId="794AC28E" w14:textId="77777777" w:rsidR="005B5532" w:rsidRPr="00FE760F" w:rsidRDefault="005B5532" w:rsidP="007274DE">
            <w:pPr>
              <w:pStyle w:val="TAC"/>
              <w:keepNext w:val="0"/>
              <w:keepLines w:val="0"/>
              <w:rPr>
                <w:bCs/>
                <w:szCs w:val="18"/>
                <w:lang w:val="en-US"/>
              </w:rPr>
            </w:pPr>
          </w:p>
        </w:tc>
        <w:tc>
          <w:tcPr>
            <w:tcW w:w="709" w:type="dxa"/>
          </w:tcPr>
          <w:p w14:paraId="4416C011" w14:textId="77777777" w:rsidR="005B5532" w:rsidRPr="00FE760F" w:rsidRDefault="005B5532" w:rsidP="007274DE">
            <w:pPr>
              <w:pStyle w:val="TAC"/>
              <w:keepNext w:val="0"/>
              <w:keepLines w:val="0"/>
              <w:rPr>
                <w:rFonts w:cs="Arial"/>
                <w:bCs/>
                <w:lang w:val="en-US" w:eastAsia="ko-KR"/>
              </w:rPr>
            </w:pPr>
          </w:p>
        </w:tc>
        <w:tc>
          <w:tcPr>
            <w:tcW w:w="709" w:type="dxa"/>
          </w:tcPr>
          <w:p w14:paraId="37D31708" w14:textId="77777777" w:rsidR="005B5532" w:rsidRPr="00FE760F" w:rsidRDefault="005B5532" w:rsidP="007274DE">
            <w:pPr>
              <w:pStyle w:val="TAC"/>
              <w:keepNext w:val="0"/>
              <w:keepLines w:val="0"/>
              <w:rPr>
                <w:rFonts w:cs="Arial"/>
                <w:bCs/>
                <w:lang w:val="en-US" w:eastAsia="ko-KR"/>
              </w:rPr>
            </w:pPr>
          </w:p>
        </w:tc>
        <w:tc>
          <w:tcPr>
            <w:tcW w:w="706" w:type="dxa"/>
          </w:tcPr>
          <w:p w14:paraId="382752FE"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57A79FE1" w14:textId="77777777" w:rsidR="005B5532" w:rsidRPr="00FE760F" w:rsidRDefault="005B5532" w:rsidP="007274DE">
            <w:pPr>
              <w:pStyle w:val="TAC"/>
              <w:keepNext w:val="0"/>
              <w:keepLines w:val="0"/>
              <w:rPr>
                <w:bCs/>
                <w:szCs w:val="18"/>
                <w:lang w:val="en-US"/>
              </w:rPr>
            </w:pPr>
          </w:p>
        </w:tc>
        <w:tc>
          <w:tcPr>
            <w:tcW w:w="709" w:type="dxa"/>
            <w:vAlign w:val="center"/>
          </w:tcPr>
          <w:p w14:paraId="54AD7120" w14:textId="77777777" w:rsidR="005B5532" w:rsidRPr="00FE760F" w:rsidRDefault="005B5532" w:rsidP="007274DE">
            <w:pPr>
              <w:pStyle w:val="TAC"/>
              <w:keepNext w:val="0"/>
              <w:keepLines w:val="0"/>
              <w:rPr>
                <w:rFonts w:cs="Arial"/>
                <w:bCs/>
                <w:lang w:val="en-US" w:eastAsia="ko-KR"/>
              </w:rPr>
            </w:pPr>
          </w:p>
        </w:tc>
      </w:tr>
      <w:tr w:rsidR="005B5532" w:rsidRPr="00FE760F" w14:paraId="163C1199" w14:textId="77777777" w:rsidTr="007274DE">
        <w:trPr>
          <w:tblHeader/>
          <w:jc w:val="center"/>
        </w:trPr>
        <w:tc>
          <w:tcPr>
            <w:tcW w:w="1819" w:type="dxa"/>
            <w:vAlign w:val="center"/>
          </w:tcPr>
          <w:p w14:paraId="6694D16B" w14:textId="77777777" w:rsidR="005B5532" w:rsidRPr="00FE760F" w:rsidRDefault="005B5532" w:rsidP="007274DE">
            <w:pPr>
              <w:pStyle w:val="TAC"/>
              <w:keepNext w:val="0"/>
              <w:keepLines w:val="0"/>
              <w:rPr>
                <w:rFonts w:cs="Arial"/>
                <w:szCs w:val="18"/>
              </w:rPr>
            </w:pPr>
          </w:p>
        </w:tc>
        <w:tc>
          <w:tcPr>
            <w:tcW w:w="1102" w:type="dxa"/>
            <w:vAlign w:val="center"/>
          </w:tcPr>
          <w:p w14:paraId="7632DFBE"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8BE6F1E" w14:textId="77777777" w:rsidR="005B5532" w:rsidRPr="00FE760F" w:rsidRDefault="005B5532" w:rsidP="007274DE">
            <w:pPr>
              <w:pStyle w:val="TAC"/>
              <w:keepNext w:val="0"/>
              <w:keepLines w:val="0"/>
              <w:rPr>
                <w:lang w:val="en-US"/>
              </w:rPr>
            </w:pPr>
          </w:p>
        </w:tc>
        <w:tc>
          <w:tcPr>
            <w:tcW w:w="2276" w:type="dxa"/>
            <w:gridSpan w:val="3"/>
            <w:shd w:val="clear" w:color="auto" w:fill="auto"/>
            <w:vAlign w:val="center"/>
          </w:tcPr>
          <w:p w14:paraId="5CB9855F" w14:textId="77777777" w:rsidR="005B5532" w:rsidRPr="00FE760F" w:rsidRDefault="005B5532" w:rsidP="007274DE">
            <w:pPr>
              <w:pStyle w:val="TAC"/>
              <w:keepNext w:val="0"/>
              <w:keepLines w:val="0"/>
            </w:pPr>
          </w:p>
        </w:tc>
        <w:tc>
          <w:tcPr>
            <w:tcW w:w="2835" w:type="dxa"/>
            <w:gridSpan w:val="8"/>
            <w:vAlign w:val="center"/>
          </w:tcPr>
          <w:p w14:paraId="543E858C" w14:textId="77777777" w:rsidR="005B5532" w:rsidRPr="00FE760F" w:rsidRDefault="005B5532" w:rsidP="007274DE">
            <w:pPr>
              <w:pStyle w:val="TAC"/>
              <w:keepNext w:val="0"/>
              <w:keepLines w:val="0"/>
              <w:rPr>
                <w:bCs/>
                <w:szCs w:val="18"/>
                <w:lang w:val="en-US"/>
              </w:rPr>
            </w:pPr>
          </w:p>
        </w:tc>
        <w:tc>
          <w:tcPr>
            <w:tcW w:w="712" w:type="dxa"/>
            <w:vAlign w:val="center"/>
          </w:tcPr>
          <w:p w14:paraId="7D96253F" w14:textId="77777777" w:rsidR="005B5532" w:rsidRPr="00FE760F" w:rsidRDefault="005B5532" w:rsidP="007274DE">
            <w:pPr>
              <w:pStyle w:val="TAC"/>
              <w:keepNext w:val="0"/>
              <w:keepLines w:val="0"/>
              <w:rPr>
                <w:bCs/>
                <w:szCs w:val="18"/>
                <w:lang w:val="en-US"/>
              </w:rPr>
            </w:pPr>
          </w:p>
        </w:tc>
        <w:tc>
          <w:tcPr>
            <w:tcW w:w="709" w:type="dxa"/>
            <w:vAlign w:val="center"/>
          </w:tcPr>
          <w:p w14:paraId="041FD67B" w14:textId="77777777" w:rsidR="005B5532" w:rsidRPr="00FE760F" w:rsidRDefault="005B5532" w:rsidP="007274DE">
            <w:pPr>
              <w:pStyle w:val="TAC"/>
              <w:keepNext w:val="0"/>
              <w:keepLines w:val="0"/>
              <w:rPr>
                <w:bCs/>
                <w:szCs w:val="18"/>
                <w:lang w:val="en-US"/>
              </w:rPr>
            </w:pPr>
          </w:p>
        </w:tc>
        <w:tc>
          <w:tcPr>
            <w:tcW w:w="709" w:type="dxa"/>
            <w:vAlign w:val="center"/>
          </w:tcPr>
          <w:p w14:paraId="5473D212" w14:textId="77777777" w:rsidR="005B5532" w:rsidRPr="00FE760F" w:rsidRDefault="005B5532" w:rsidP="007274DE">
            <w:pPr>
              <w:pStyle w:val="TAC"/>
              <w:keepNext w:val="0"/>
              <w:keepLines w:val="0"/>
              <w:rPr>
                <w:bCs/>
                <w:szCs w:val="18"/>
                <w:lang w:val="en-US"/>
              </w:rPr>
            </w:pPr>
          </w:p>
        </w:tc>
        <w:tc>
          <w:tcPr>
            <w:tcW w:w="710" w:type="dxa"/>
            <w:vAlign w:val="center"/>
          </w:tcPr>
          <w:p w14:paraId="7A4EEEE0" w14:textId="77777777" w:rsidR="005B5532" w:rsidRPr="00FE760F" w:rsidRDefault="005B5532" w:rsidP="007274DE">
            <w:pPr>
              <w:pStyle w:val="TAC"/>
              <w:keepNext w:val="0"/>
              <w:keepLines w:val="0"/>
              <w:rPr>
                <w:bCs/>
                <w:szCs w:val="18"/>
                <w:lang w:val="en-US"/>
              </w:rPr>
            </w:pPr>
          </w:p>
        </w:tc>
        <w:tc>
          <w:tcPr>
            <w:tcW w:w="709" w:type="dxa"/>
          </w:tcPr>
          <w:p w14:paraId="412F0E9F" w14:textId="77777777" w:rsidR="005B5532" w:rsidRPr="00FE760F" w:rsidRDefault="005B5532" w:rsidP="007274DE">
            <w:pPr>
              <w:pStyle w:val="TAC"/>
              <w:keepNext w:val="0"/>
              <w:keepLines w:val="0"/>
              <w:rPr>
                <w:rFonts w:cs="Arial"/>
                <w:bCs/>
                <w:lang w:val="en-US" w:eastAsia="ko-KR"/>
              </w:rPr>
            </w:pPr>
          </w:p>
        </w:tc>
        <w:tc>
          <w:tcPr>
            <w:tcW w:w="709" w:type="dxa"/>
          </w:tcPr>
          <w:p w14:paraId="4550BE5B" w14:textId="77777777" w:rsidR="005B5532" w:rsidRPr="00FE760F" w:rsidRDefault="005B5532" w:rsidP="007274DE">
            <w:pPr>
              <w:pStyle w:val="TAC"/>
              <w:keepNext w:val="0"/>
              <w:keepLines w:val="0"/>
              <w:rPr>
                <w:rFonts w:cs="Arial"/>
                <w:bCs/>
                <w:lang w:val="en-US" w:eastAsia="ko-KR"/>
              </w:rPr>
            </w:pPr>
          </w:p>
        </w:tc>
        <w:tc>
          <w:tcPr>
            <w:tcW w:w="706" w:type="dxa"/>
          </w:tcPr>
          <w:p w14:paraId="45A385AC"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2D4BDE71" w14:textId="77777777" w:rsidR="005B5532" w:rsidRPr="00FE760F" w:rsidRDefault="005B5532" w:rsidP="007274DE">
            <w:pPr>
              <w:pStyle w:val="TAC"/>
              <w:keepNext w:val="0"/>
              <w:keepLines w:val="0"/>
              <w:rPr>
                <w:bCs/>
                <w:szCs w:val="18"/>
                <w:lang w:val="en-US"/>
              </w:rPr>
            </w:pPr>
          </w:p>
        </w:tc>
        <w:tc>
          <w:tcPr>
            <w:tcW w:w="709" w:type="dxa"/>
            <w:vAlign w:val="center"/>
          </w:tcPr>
          <w:p w14:paraId="52A16F6A" w14:textId="77777777" w:rsidR="005B5532" w:rsidRPr="00FE760F" w:rsidRDefault="005B5532" w:rsidP="007274DE">
            <w:pPr>
              <w:pStyle w:val="TAC"/>
              <w:keepNext w:val="0"/>
              <w:keepLines w:val="0"/>
              <w:rPr>
                <w:rFonts w:cs="Arial"/>
                <w:bCs/>
                <w:lang w:val="en-US" w:eastAsia="ko-KR"/>
              </w:rPr>
            </w:pPr>
          </w:p>
        </w:tc>
      </w:tr>
      <w:tr w:rsidR="005B5532" w:rsidRPr="00FE760F" w14:paraId="5124A629" w14:textId="77777777" w:rsidTr="007274DE">
        <w:trPr>
          <w:tblHeader/>
          <w:jc w:val="center"/>
        </w:trPr>
        <w:tc>
          <w:tcPr>
            <w:tcW w:w="1819" w:type="dxa"/>
            <w:vAlign w:val="center"/>
          </w:tcPr>
          <w:p w14:paraId="197BD720" w14:textId="77777777" w:rsidR="005B5532" w:rsidRPr="00FE760F" w:rsidRDefault="005B5532" w:rsidP="007274DE">
            <w:pPr>
              <w:pStyle w:val="TAC"/>
              <w:keepNext w:val="0"/>
              <w:keepLines w:val="0"/>
              <w:rPr>
                <w:rFonts w:cs="Arial"/>
                <w:szCs w:val="18"/>
              </w:rPr>
            </w:pPr>
          </w:p>
        </w:tc>
        <w:tc>
          <w:tcPr>
            <w:tcW w:w="1102" w:type="dxa"/>
          </w:tcPr>
          <w:p w14:paraId="3EF8B779"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6A3766B" w14:textId="77777777" w:rsidR="005B5532" w:rsidRPr="00FE760F" w:rsidRDefault="005B5532" w:rsidP="007274DE">
            <w:pPr>
              <w:pStyle w:val="TAC"/>
              <w:keepNext w:val="0"/>
              <w:keepLines w:val="0"/>
              <w:rPr>
                <w:lang w:val="en-US"/>
              </w:rPr>
            </w:pPr>
          </w:p>
        </w:tc>
        <w:tc>
          <w:tcPr>
            <w:tcW w:w="2970" w:type="dxa"/>
            <w:gridSpan w:val="5"/>
            <w:shd w:val="clear" w:color="auto" w:fill="auto"/>
            <w:vAlign w:val="center"/>
          </w:tcPr>
          <w:p w14:paraId="2802E26E"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1B55D9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75D45C91" w14:textId="77777777" w:rsidR="005B5532" w:rsidRPr="00FE760F" w:rsidRDefault="005B5532" w:rsidP="007274DE">
            <w:pPr>
              <w:pStyle w:val="TAC"/>
              <w:keepNext w:val="0"/>
              <w:keepLines w:val="0"/>
              <w:rPr>
                <w:bCs/>
                <w:szCs w:val="18"/>
                <w:lang w:val="en-US"/>
              </w:rPr>
            </w:pPr>
          </w:p>
        </w:tc>
        <w:tc>
          <w:tcPr>
            <w:tcW w:w="717" w:type="dxa"/>
            <w:vAlign w:val="center"/>
          </w:tcPr>
          <w:p w14:paraId="6EF02A66" w14:textId="77777777" w:rsidR="005B5532" w:rsidRPr="00FE760F" w:rsidRDefault="005B5532" w:rsidP="007274DE">
            <w:pPr>
              <w:pStyle w:val="TAC"/>
              <w:keepNext w:val="0"/>
              <w:keepLines w:val="0"/>
              <w:rPr>
                <w:bCs/>
                <w:szCs w:val="18"/>
                <w:lang w:val="en-US"/>
              </w:rPr>
            </w:pPr>
          </w:p>
        </w:tc>
        <w:tc>
          <w:tcPr>
            <w:tcW w:w="712" w:type="dxa"/>
            <w:vAlign w:val="center"/>
          </w:tcPr>
          <w:p w14:paraId="0E97717C" w14:textId="77777777" w:rsidR="005B5532" w:rsidRPr="00FE760F" w:rsidRDefault="005B5532" w:rsidP="007274DE">
            <w:pPr>
              <w:pStyle w:val="TAC"/>
              <w:keepNext w:val="0"/>
              <w:keepLines w:val="0"/>
              <w:rPr>
                <w:bCs/>
                <w:szCs w:val="18"/>
                <w:lang w:val="en-US"/>
              </w:rPr>
            </w:pPr>
          </w:p>
        </w:tc>
        <w:tc>
          <w:tcPr>
            <w:tcW w:w="709" w:type="dxa"/>
            <w:vAlign w:val="center"/>
          </w:tcPr>
          <w:p w14:paraId="62E96136" w14:textId="77777777" w:rsidR="005B5532" w:rsidRPr="00FE760F" w:rsidRDefault="005B5532" w:rsidP="007274DE">
            <w:pPr>
              <w:pStyle w:val="TAC"/>
              <w:keepNext w:val="0"/>
              <w:keepLines w:val="0"/>
              <w:rPr>
                <w:bCs/>
                <w:szCs w:val="18"/>
                <w:lang w:val="en-US"/>
              </w:rPr>
            </w:pPr>
          </w:p>
        </w:tc>
        <w:tc>
          <w:tcPr>
            <w:tcW w:w="709" w:type="dxa"/>
            <w:vAlign w:val="center"/>
          </w:tcPr>
          <w:p w14:paraId="2E43332E" w14:textId="77777777" w:rsidR="005B5532" w:rsidRPr="00FE760F" w:rsidRDefault="005B5532" w:rsidP="007274DE">
            <w:pPr>
              <w:pStyle w:val="TAC"/>
              <w:keepNext w:val="0"/>
              <w:keepLines w:val="0"/>
              <w:rPr>
                <w:bCs/>
                <w:szCs w:val="18"/>
                <w:lang w:val="en-US"/>
              </w:rPr>
            </w:pPr>
          </w:p>
        </w:tc>
        <w:tc>
          <w:tcPr>
            <w:tcW w:w="710" w:type="dxa"/>
            <w:vAlign w:val="center"/>
          </w:tcPr>
          <w:p w14:paraId="630F2807" w14:textId="77777777" w:rsidR="005B5532" w:rsidRPr="00FE760F" w:rsidRDefault="005B5532" w:rsidP="007274DE">
            <w:pPr>
              <w:pStyle w:val="TAC"/>
              <w:keepNext w:val="0"/>
              <w:keepLines w:val="0"/>
              <w:rPr>
                <w:bCs/>
                <w:szCs w:val="18"/>
                <w:lang w:val="en-US"/>
              </w:rPr>
            </w:pPr>
          </w:p>
        </w:tc>
        <w:tc>
          <w:tcPr>
            <w:tcW w:w="709" w:type="dxa"/>
          </w:tcPr>
          <w:p w14:paraId="577F76D9" w14:textId="77777777" w:rsidR="005B5532" w:rsidRPr="00FE760F" w:rsidRDefault="005B5532" w:rsidP="007274DE">
            <w:pPr>
              <w:pStyle w:val="TAC"/>
              <w:keepNext w:val="0"/>
              <w:keepLines w:val="0"/>
              <w:rPr>
                <w:lang w:val="en-US"/>
              </w:rPr>
            </w:pPr>
          </w:p>
        </w:tc>
        <w:tc>
          <w:tcPr>
            <w:tcW w:w="709" w:type="dxa"/>
          </w:tcPr>
          <w:p w14:paraId="4FFF48A9" w14:textId="77777777" w:rsidR="005B5532" w:rsidRPr="00FE760F" w:rsidRDefault="005B5532" w:rsidP="007274DE">
            <w:pPr>
              <w:pStyle w:val="TAC"/>
              <w:keepNext w:val="0"/>
              <w:keepLines w:val="0"/>
              <w:rPr>
                <w:lang w:val="en-US"/>
              </w:rPr>
            </w:pPr>
          </w:p>
        </w:tc>
        <w:tc>
          <w:tcPr>
            <w:tcW w:w="706" w:type="dxa"/>
          </w:tcPr>
          <w:p w14:paraId="0F934F78" w14:textId="77777777" w:rsidR="005B5532" w:rsidRPr="00FE760F" w:rsidRDefault="005B5532" w:rsidP="007274DE">
            <w:pPr>
              <w:pStyle w:val="TAC"/>
              <w:keepNext w:val="0"/>
              <w:keepLines w:val="0"/>
              <w:rPr>
                <w:lang w:val="en-US"/>
              </w:rPr>
            </w:pPr>
          </w:p>
        </w:tc>
        <w:tc>
          <w:tcPr>
            <w:tcW w:w="1131" w:type="dxa"/>
            <w:vAlign w:val="center"/>
          </w:tcPr>
          <w:p w14:paraId="215C5A6E" w14:textId="77777777" w:rsidR="005B5532" w:rsidRPr="00FE760F" w:rsidRDefault="005B5532" w:rsidP="007274DE">
            <w:pPr>
              <w:pStyle w:val="TAC"/>
              <w:keepNext w:val="0"/>
              <w:keepLines w:val="0"/>
              <w:rPr>
                <w:bCs/>
                <w:szCs w:val="18"/>
                <w:lang w:val="en-US"/>
              </w:rPr>
            </w:pPr>
          </w:p>
        </w:tc>
        <w:tc>
          <w:tcPr>
            <w:tcW w:w="709" w:type="dxa"/>
            <w:vAlign w:val="center"/>
          </w:tcPr>
          <w:p w14:paraId="6F05EB66" w14:textId="77777777" w:rsidR="005B5532" w:rsidRPr="00FE760F" w:rsidRDefault="005B5532" w:rsidP="007274DE">
            <w:pPr>
              <w:pStyle w:val="TAC"/>
              <w:keepNext w:val="0"/>
              <w:keepLines w:val="0"/>
              <w:rPr>
                <w:lang w:val="en-US"/>
              </w:rPr>
            </w:pPr>
          </w:p>
        </w:tc>
      </w:tr>
      <w:tr w:rsidR="005B5532" w:rsidRPr="00FE760F" w14:paraId="27D300A7" w14:textId="77777777" w:rsidTr="007274DE">
        <w:trPr>
          <w:tblHeader/>
          <w:jc w:val="center"/>
        </w:trPr>
        <w:tc>
          <w:tcPr>
            <w:tcW w:w="1819" w:type="dxa"/>
            <w:vAlign w:val="center"/>
          </w:tcPr>
          <w:p w14:paraId="06074159" w14:textId="77777777" w:rsidR="005B5532" w:rsidRPr="00FE760F" w:rsidRDefault="005B5532" w:rsidP="007274DE">
            <w:pPr>
              <w:pStyle w:val="TAC"/>
              <w:keepNext w:val="0"/>
              <w:keepLines w:val="0"/>
              <w:rPr>
                <w:rFonts w:cs="Arial"/>
                <w:szCs w:val="18"/>
              </w:rPr>
            </w:pPr>
          </w:p>
        </w:tc>
        <w:tc>
          <w:tcPr>
            <w:tcW w:w="1102" w:type="dxa"/>
          </w:tcPr>
          <w:p w14:paraId="5F62ADA0"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7ABB91A"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41E8FC74" w14:textId="77777777" w:rsidR="005B5532" w:rsidRPr="00FE760F" w:rsidRDefault="005B5532" w:rsidP="007274DE">
            <w:pPr>
              <w:pStyle w:val="TAC"/>
              <w:keepNext w:val="0"/>
              <w:keepLines w:val="0"/>
              <w:rPr>
                <w:bCs/>
                <w:szCs w:val="18"/>
                <w:lang w:val="en-US"/>
              </w:rPr>
            </w:pPr>
          </w:p>
        </w:tc>
        <w:tc>
          <w:tcPr>
            <w:tcW w:w="709" w:type="dxa"/>
            <w:vAlign w:val="center"/>
          </w:tcPr>
          <w:p w14:paraId="2229B819" w14:textId="77777777" w:rsidR="005B5532" w:rsidRPr="00FE760F" w:rsidRDefault="005B5532" w:rsidP="007274DE">
            <w:pPr>
              <w:pStyle w:val="TAC"/>
              <w:keepNext w:val="0"/>
              <w:keepLines w:val="0"/>
              <w:rPr>
                <w:bCs/>
                <w:szCs w:val="18"/>
                <w:lang w:val="en-US"/>
              </w:rPr>
            </w:pPr>
          </w:p>
        </w:tc>
        <w:tc>
          <w:tcPr>
            <w:tcW w:w="709" w:type="dxa"/>
            <w:vAlign w:val="center"/>
          </w:tcPr>
          <w:p w14:paraId="35885546" w14:textId="77777777" w:rsidR="005B5532" w:rsidRPr="00FE760F" w:rsidRDefault="005B5532" w:rsidP="007274DE">
            <w:pPr>
              <w:pStyle w:val="TAC"/>
              <w:keepNext w:val="0"/>
              <w:keepLines w:val="0"/>
              <w:rPr>
                <w:bCs/>
                <w:szCs w:val="18"/>
                <w:lang w:val="en-US"/>
              </w:rPr>
            </w:pPr>
          </w:p>
        </w:tc>
        <w:tc>
          <w:tcPr>
            <w:tcW w:w="710" w:type="dxa"/>
            <w:vAlign w:val="center"/>
          </w:tcPr>
          <w:p w14:paraId="4A3C2F21" w14:textId="77777777" w:rsidR="005B5532" w:rsidRPr="00FE760F" w:rsidRDefault="005B5532" w:rsidP="007274DE">
            <w:pPr>
              <w:pStyle w:val="TAC"/>
              <w:keepNext w:val="0"/>
              <w:keepLines w:val="0"/>
              <w:rPr>
                <w:bCs/>
                <w:szCs w:val="18"/>
                <w:lang w:val="en-US"/>
              </w:rPr>
            </w:pPr>
          </w:p>
        </w:tc>
        <w:tc>
          <w:tcPr>
            <w:tcW w:w="709" w:type="dxa"/>
          </w:tcPr>
          <w:p w14:paraId="01E8D085" w14:textId="77777777" w:rsidR="005B5532" w:rsidRPr="00FE760F" w:rsidRDefault="005B5532" w:rsidP="007274DE">
            <w:pPr>
              <w:pStyle w:val="TAC"/>
              <w:keepNext w:val="0"/>
              <w:keepLines w:val="0"/>
              <w:rPr>
                <w:rFonts w:cs="Arial"/>
                <w:bCs/>
                <w:lang w:val="en-US" w:eastAsia="ko-KR"/>
              </w:rPr>
            </w:pPr>
          </w:p>
        </w:tc>
        <w:tc>
          <w:tcPr>
            <w:tcW w:w="709" w:type="dxa"/>
          </w:tcPr>
          <w:p w14:paraId="5B943563" w14:textId="77777777" w:rsidR="005B5532" w:rsidRPr="00FE760F" w:rsidRDefault="005B5532" w:rsidP="007274DE">
            <w:pPr>
              <w:pStyle w:val="TAC"/>
              <w:keepNext w:val="0"/>
              <w:keepLines w:val="0"/>
              <w:rPr>
                <w:rFonts w:cs="Arial"/>
                <w:bCs/>
                <w:lang w:val="en-US" w:eastAsia="ko-KR"/>
              </w:rPr>
            </w:pPr>
          </w:p>
        </w:tc>
        <w:tc>
          <w:tcPr>
            <w:tcW w:w="706" w:type="dxa"/>
          </w:tcPr>
          <w:p w14:paraId="5FD10436"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709B7603" w14:textId="77777777" w:rsidR="005B5532" w:rsidRPr="00FE760F" w:rsidRDefault="005B5532" w:rsidP="007274DE">
            <w:pPr>
              <w:pStyle w:val="TAC"/>
              <w:keepNext w:val="0"/>
              <w:keepLines w:val="0"/>
              <w:rPr>
                <w:bCs/>
                <w:szCs w:val="18"/>
                <w:lang w:val="en-US"/>
              </w:rPr>
            </w:pPr>
          </w:p>
        </w:tc>
        <w:tc>
          <w:tcPr>
            <w:tcW w:w="709" w:type="dxa"/>
            <w:vAlign w:val="center"/>
          </w:tcPr>
          <w:p w14:paraId="170B4E99" w14:textId="77777777" w:rsidR="005B5532" w:rsidRPr="00FE760F" w:rsidRDefault="005B5532" w:rsidP="007274DE">
            <w:pPr>
              <w:pStyle w:val="TAC"/>
              <w:keepNext w:val="0"/>
              <w:keepLines w:val="0"/>
              <w:rPr>
                <w:rFonts w:cs="Arial"/>
                <w:bCs/>
                <w:lang w:val="en-US" w:eastAsia="ko-KR"/>
              </w:rPr>
            </w:pPr>
          </w:p>
        </w:tc>
      </w:tr>
      <w:tr w:rsidR="005B5532" w:rsidRPr="00FE760F" w14:paraId="75177167" w14:textId="77777777" w:rsidTr="007274DE">
        <w:trPr>
          <w:tblHeader/>
          <w:jc w:val="center"/>
        </w:trPr>
        <w:tc>
          <w:tcPr>
            <w:tcW w:w="1819" w:type="dxa"/>
            <w:vAlign w:val="center"/>
          </w:tcPr>
          <w:p w14:paraId="64CCBB91" w14:textId="77777777" w:rsidR="005B5532" w:rsidRPr="00FE760F" w:rsidRDefault="005B5532" w:rsidP="007274DE">
            <w:pPr>
              <w:pStyle w:val="TAC"/>
              <w:keepNext w:val="0"/>
              <w:keepLines w:val="0"/>
              <w:rPr>
                <w:rFonts w:cs="Arial"/>
                <w:szCs w:val="18"/>
              </w:rPr>
            </w:pPr>
          </w:p>
        </w:tc>
        <w:tc>
          <w:tcPr>
            <w:tcW w:w="1102" w:type="dxa"/>
          </w:tcPr>
          <w:p w14:paraId="1D448CA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9D4E0D8" w14:textId="77777777" w:rsidR="005B5532" w:rsidRPr="00FE760F" w:rsidRDefault="005B5532" w:rsidP="007274DE">
            <w:pPr>
              <w:pStyle w:val="TAC"/>
              <w:keepNext w:val="0"/>
              <w:keepLines w:val="0"/>
              <w:rPr>
                <w:rFonts w:cs="Arial"/>
                <w:szCs w:val="18"/>
              </w:rPr>
            </w:pPr>
          </w:p>
        </w:tc>
        <w:tc>
          <w:tcPr>
            <w:tcW w:w="3682" w:type="dxa"/>
            <w:gridSpan w:val="8"/>
            <w:shd w:val="clear" w:color="auto" w:fill="auto"/>
            <w:vAlign w:val="center"/>
          </w:tcPr>
          <w:p w14:paraId="26C2BA2D"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176D25EB"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51546C7B"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2ED288CB" w14:textId="77777777" w:rsidR="005B5532" w:rsidRPr="00FE760F" w:rsidRDefault="005B5532" w:rsidP="007274DE">
            <w:pPr>
              <w:pStyle w:val="TAC"/>
              <w:keepNext w:val="0"/>
              <w:keepLines w:val="0"/>
              <w:rPr>
                <w:rFonts w:cs="Arial"/>
                <w:szCs w:val="18"/>
              </w:rPr>
            </w:pPr>
          </w:p>
        </w:tc>
        <w:tc>
          <w:tcPr>
            <w:tcW w:w="709" w:type="dxa"/>
            <w:vAlign w:val="center"/>
          </w:tcPr>
          <w:p w14:paraId="5DD6B2FA" w14:textId="77777777" w:rsidR="005B5532" w:rsidRPr="00FE760F" w:rsidRDefault="005B5532" w:rsidP="007274DE">
            <w:pPr>
              <w:pStyle w:val="TAC"/>
              <w:keepNext w:val="0"/>
              <w:keepLines w:val="0"/>
              <w:rPr>
                <w:bCs/>
                <w:szCs w:val="18"/>
                <w:lang w:val="en-US"/>
              </w:rPr>
            </w:pPr>
          </w:p>
        </w:tc>
        <w:tc>
          <w:tcPr>
            <w:tcW w:w="709" w:type="dxa"/>
            <w:vAlign w:val="center"/>
          </w:tcPr>
          <w:p w14:paraId="109D1BDB" w14:textId="77777777" w:rsidR="005B5532" w:rsidRPr="00FE760F" w:rsidRDefault="005B5532" w:rsidP="007274DE">
            <w:pPr>
              <w:pStyle w:val="TAC"/>
              <w:keepNext w:val="0"/>
              <w:keepLines w:val="0"/>
              <w:rPr>
                <w:bCs/>
                <w:szCs w:val="18"/>
                <w:lang w:val="en-US"/>
              </w:rPr>
            </w:pPr>
          </w:p>
        </w:tc>
        <w:tc>
          <w:tcPr>
            <w:tcW w:w="710" w:type="dxa"/>
            <w:vAlign w:val="center"/>
          </w:tcPr>
          <w:p w14:paraId="76425DC6" w14:textId="77777777" w:rsidR="005B5532" w:rsidRPr="00FE760F" w:rsidRDefault="005B5532" w:rsidP="007274DE">
            <w:pPr>
              <w:pStyle w:val="TAC"/>
              <w:keepNext w:val="0"/>
              <w:keepLines w:val="0"/>
              <w:rPr>
                <w:bCs/>
                <w:szCs w:val="18"/>
                <w:lang w:val="en-US"/>
              </w:rPr>
            </w:pPr>
          </w:p>
        </w:tc>
        <w:tc>
          <w:tcPr>
            <w:tcW w:w="709" w:type="dxa"/>
          </w:tcPr>
          <w:p w14:paraId="6B145E20" w14:textId="77777777" w:rsidR="005B5532" w:rsidRPr="00FE760F" w:rsidRDefault="005B5532" w:rsidP="007274DE">
            <w:pPr>
              <w:pStyle w:val="TAC"/>
              <w:keepNext w:val="0"/>
              <w:keepLines w:val="0"/>
              <w:rPr>
                <w:rFonts w:cs="Arial"/>
                <w:bCs/>
                <w:lang w:val="en-US" w:eastAsia="ko-KR"/>
              </w:rPr>
            </w:pPr>
          </w:p>
        </w:tc>
        <w:tc>
          <w:tcPr>
            <w:tcW w:w="709" w:type="dxa"/>
          </w:tcPr>
          <w:p w14:paraId="076BF2BB" w14:textId="77777777" w:rsidR="005B5532" w:rsidRPr="00FE760F" w:rsidRDefault="005B5532" w:rsidP="007274DE">
            <w:pPr>
              <w:pStyle w:val="TAC"/>
              <w:keepNext w:val="0"/>
              <w:keepLines w:val="0"/>
              <w:rPr>
                <w:rFonts w:cs="Arial"/>
                <w:bCs/>
                <w:lang w:val="en-US" w:eastAsia="ko-KR"/>
              </w:rPr>
            </w:pPr>
          </w:p>
        </w:tc>
        <w:tc>
          <w:tcPr>
            <w:tcW w:w="706" w:type="dxa"/>
          </w:tcPr>
          <w:p w14:paraId="534BA236"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179AC6E3" w14:textId="77777777" w:rsidR="005B5532" w:rsidRPr="00FE760F" w:rsidRDefault="005B5532" w:rsidP="007274DE">
            <w:pPr>
              <w:pStyle w:val="TAC"/>
              <w:keepNext w:val="0"/>
              <w:keepLines w:val="0"/>
              <w:rPr>
                <w:rFonts w:cs="Arial"/>
                <w:bCs/>
                <w:lang w:val="en-US" w:eastAsia="ko-KR"/>
              </w:rPr>
            </w:pPr>
          </w:p>
        </w:tc>
        <w:tc>
          <w:tcPr>
            <w:tcW w:w="709" w:type="dxa"/>
            <w:vAlign w:val="center"/>
          </w:tcPr>
          <w:p w14:paraId="27CCC111" w14:textId="77777777" w:rsidR="005B5532" w:rsidRPr="00FE760F" w:rsidRDefault="005B5532" w:rsidP="007274DE">
            <w:pPr>
              <w:pStyle w:val="TAC"/>
              <w:keepNext w:val="0"/>
              <w:keepLines w:val="0"/>
              <w:rPr>
                <w:rFonts w:cs="Arial"/>
                <w:bCs/>
                <w:lang w:val="en-US" w:eastAsia="ko-KR"/>
              </w:rPr>
            </w:pPr>
          </w:p>
        </w:tc>
      </w:tr>
      <w:tr w:rsidR="005B5532" w:rsidRPr="00FE760F" w14:paraId="22EED9A6" w14:textId="77777777" w:rsidTr="007274DE">
        <w:trPr>
          <w:tblHeader/>
          <w:jc w:val="center"/>
        </w:trPr>
        <w:tc>
          <w:tcPr>
            <w:tcW w:w="1819" w:type="dxa"/>
            <w:vAlign w:val="center"/>
          </w:tcPr>
          <w:p w14:paraId="1F668085" w14:textId="77777777" w:rsidR="005B5532" w:rsidRPr="00FE760F" w:rsidRDefault="005B5532" w:rsidP="007274DE">
            <w:pPr>
              <w:pStyle w:val="TAC"/>
              <w:keepNext w:val="0"/>
              <w:keepLines w:val="0"/>
              <w:rPr>
                <w:rFonts w:cs="Arial"/>
                <w:szCs w:val="18"/>
              </w:rPr>
            </w:pPr>
          </w:p>
        </w:tc>
        <w:tc>
          <w:tcPr>
            <w:tcW w:w="1102" w:type="dxa"/>
          </w:tcPr>
          <w:p w14:paraId="3A5D2AC9"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33F2AE7"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495D9724"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267C14E6"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13A86B6" w14:textId="77777777" w:rsidR="005B5532" w:rsidRPr="00FE760F" w:rsidRDefault="005B5532" w:rsidP="007274DE">
            <w:pPr>
              <w:pStyle w:val="TAC"/>
              <w:keepNext w:val="0"/>
              <w:keepLines w:val="0"/>
              <w:rPr>
                <w:rFonts w:cs="Arial"/>
                <w:szCs w:val="18"/>
              </w:rPr>
            </w:pPr>
          </w:p>
        </w:tc>
        <w:tc>
          <w:tcPr>
            <w:tcW w:w="709" w:type="dxa"/>
            <w:vAlign w:val="center"/>
          </w:tcPr>
          <w:p w14:paraId="3D4EAEB6" w14:textId="77777777" w:rsidR="005B5532" w:rsidRPr="00FE760F" w:rsidRDefault="005B5532" w:rsidP="007274DE">
            <w:pPr>
              <w:pStyle w:val="TAC"/>
              <w:keepNext w:val="0"/>
              <w:keepLines w:val="0"/>
              <w:rPr>
                <w:bCs/>
                <w:szCs w:val="18"/>
                <w:lang w:val="en-US"/>
              </w:rPr>
            </w:pPr>
          </w:p>
        </w:tc>
        <w:tc>
          <w:tcPr>
            <w:tcW w:w="709" w:type="dxa"/>
            <w:vAlign w:val="center"/>
          </w:tcPr>
          <w:p w14:paraId="0E91579C" w14:textId="77777777" w:rsidR="005B5532" w:rsidRPr="00FE760F" w:rsidRDefault="005B5532" w:rsidP="007274DE">
            <w:pPr>
              <w:pStyle w:val="TAC"/>
              <w:keepNext w:val="0"/>
              <w:keepLines w:val="0"/>
              <w:rPr>
                <w:bCs/>
                <w:szCs w:val="18"/>
                <w:lang w:val="en-US"/>
              </w:rPr>
            </w:pPr>
          </w:p>
        </w:tc>
        <w:tc>
          <w:tcPr>
            <w:tcW w:w="710" w:type="dxa"/>
            <w:vAlign w:val="center"/>
          </w:tcPr>
          <w:p w14:paraId="78DAB24B" w14:textId="77777777" w:rsidR="005B5532" w:rsidRPr="00FE760F" w:rsidRDefault="005B5532" w:rsidP="007274DE">
            <w:pPr>
              <w:pStyle w:val="TAC"/>
              <w:keepNext w:val="0"/>
              <w:keepLines w:val="0"/>
              <w:rPr>
                <w:bCs/>
                <w:szCs w:val="18"/>
                <w:lang w:val="en-US"/>
              </w:rPr>
            </w:pPr>
          </w:p>
        </w:tc>
        <w:tc>
          <w:tcPr>
            <w:tcW w:w="709" w:type="dxa"/>
          </w:tcPr>
          <w:p w14:paraId="78F6D10B" w14:textId="77777777" w:rsidR="005B5532" w:rsidRPr="00FE760F" w:rsidRDefault="005B5532" w:rsidP="007274DE">
            <w:pPr>
              <w:pStyle w:val="TAC"/>
              <w:keepNext w:val="0"/>
              <w:keepLines w:val="0"/>
              <w:rPr>
                <w:rFonts w:cs="Arial"/>
                <w:bCs/>
                <w:lang w:val="en-US" w:eastAsia="ko-KR"/>
              </w:rPr>
            </w:pPr>
          </w:p>
        </w:tc>
        <w:tc>
          <w:tcPr>
            <w:tcW w:w="709" w:type="dxa"/>
          </w:tcPr>
          <w:p w14:paraId="2FBE7F1E" w14:textId="77777777" w:rsidR="005B5532" w:rsidRPr="00FE760F" w:rsidRDefault="005B5532" w:rsidP="007274DE">
            <w:pPr>
              <w:pStyle w:val="TAC"/>
              <w:keepNext w:val="0"/>
              <w:keepLines w:val="0"/>
              <w:rPr>
                <w:rFonts w:cs="Arial"/>
                <w:bCs/>
                <w:lang w:val="en-US" w:eastAsia="ko-KR"/>
              </w:rPr>
            </w:pPr>
          </w:p>
        </w:tc>
        <w:tc>
          <w:tcPr>
            <w:tcW w:w="706" w:type="dxa"/>
          </w:tcPr>
          <w:p w14:paraId="3A1F7FEF" w14:textId="77777777" w:rsidR="005B5532" w:rsidRPr="00FE760F" w:rsidRDefault="005B5532" w:rsidP="007274DE">
            <w:pPr>
              <w:pStyle w:val="TAC"/>
              <w:keepNext w:val="0"/>
              <w:keepLines w:val="0"/>
              <w:rPr>
                <w:rFonts w:cs="Arial"/>
                <w:bCs/>
                <w:lang w:val="en-US" w:eastAsia="ko-KR"/>
              </w:rPr>
            </w:pPr>
          </w:p>
        </w:tc>
        <w:tc>
          <w:tcPr>
            <w:tcW w:w="1131" w:type="dxa"/>
            <w:vAlign w:val="center"/>
          </w:tcPr>
          <w:p w14:paraId="657BCC16" w14:textId="77777777" w:rsidR="005B5532" w:rsidRPr="00FE760F" w:rsidRDefault="005B5532" w:rsidP="007274DE">
            <w:pPr>
              <w:pStyle w:val="TAC"/>
              <w:keepNext w:val="0"/>
              <w:keepLines w:val="0"/>
              <w:rPr>
                <w:rFonts w:cs="Arial"/>
                <w:bCs/>
                <w:lang w:val="en-US" w:eastAsia="ko-KR"/>
              </w:rPr>
            </w:pPr>
          </w:p>
        </w:tc>
        <w:tc>
          <w:tcPr>
            <w:tcW w:w="709" w:type="dxa"/>
            <w:vAlign w:val="center"/>
          </w:tcPr>
          <w:p w14:paraId="59516725" w14:textId="77777777" w:rsidR="005B5532" w:rsidRPr="00FE760F" w:rsidRDefault="005B5532" w:rsidP="007274DE">
            <w:pPr>
              <w:pStyle w:val="TAC"/>
              <w:keepNext w:val="0"/>
              <w:keepLines w:val="0"/>
              <w:rPr>
                <w:rFonts w:cs="Arial"/>
                <w:bCs/>
                <w:lang w:val="en-US" w:eastAsia="ko-KR"/>
              </w:rPr>
            </w:pPr>
          </w:p>
        </w:tc>
      </w:tr>
      <w:tr w:rsidR="005B5532" w:rsidRPr="00FE760F" w14:paraId="108ED4F6" w14:textId="77777777" w:rsidTr="007274DE">
        <w:trPr>
          <w:tblHeader/>
          <w:jc w:val="center"/>
        </w:trPr>
        <w:tc>
          <w:tcPr>
            <w:tcW w:w="1819" w:type="dxa"/>
            <w:vAlign w:val="center"/>
          </w:tcPr>
          <w:p w14:paraId="40207BAA" w14:textId="77777777" w:rsidR="005B5532" w:rsidRPr="00FE760F" w:rsidRDefault="005B5532" w:rsidP="007274DE">
            <w:pPr>
              <w:pStyle w:val="TAC"/>
              <w:keepNext w:val="0"/>
              <w:keepLines w:val="0"/>
              <w:rPr>
                <w:rFonts w:cs="Arial"/>
                <w:szCs w:val="18"/>
              </w:rPr>
            </w:pPr>
          </w:p>
        </w:tc>
        <w:tc>
          <w:tcPr>
            <w:tcW w:w="1102" w:type="dxa"/>
          </w:tcPr>
          <w:p w14:paraId="3934F1BD"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3F2AB65A" w14:textId="77777777" w:rsidR="005B5532" w:rsidRPr="00FE760F" w:rsidRDefault="005B5532" w:rsidP="007274DE">
            <w:pPr>
              <w:pStyle w:val="TAC"/>
              <w:keepNext w:val="0"/>
              <w:keepLines w:val="0"/>
              <w:rPr>
                <w:rFonts w:cs="Arial"/>
                <w:szCs w:val="18"/>
              </w:rPr>
            </w:pPr>
          </w:p>
        </w:tc>
        <w:tc>
          <w:tcPr>
            <w:tcW w:w="1420" w:type="dxa"/>
            <w:gridSpan w:val="2"/>
            <w:shd w:val="clear" w:color="auto" w:fill="auto"/>
            <w:vAlign w:val="center"/>
          </w:tcPr>
          <w:p w14:paraId="64A27A9A" w14:textId="77777777" w:rsidR="005B5532" w:rsidRPr="00FE760F" w:rsidRDefault="005B5532" w:rsidP="007274DE">
            <w:pPr>
              <w:pStyle w:val="TAC"/>
              <w:keepNext w:val="0"/>
              <w:keepLines w:val="0"/>
              <w:rPr>
                <w:rFonts w:cs="Arial"/>
                <w:szCs w:val="18"/>
              </w:rPr>
            </w:pPr>
          </w:p>
        </w:tc>
        <w:tc>
          <w:tcPr>
            <w:tcW w:w="856" w:type="dxa"/>
            <w:vAlign w:val="center"/>
          </w:tcPr>
          <w:p w14:paraId="484652F7" w14:textId="77777777" w:rsidR="005B5532" w:rsidRPr="00FE760F" w:rsidRDefault="005B5532" w:rsidP="007274DE">
            <w:pPr>
              <w:pStyle w:val="TAC"/>
              <w:keepNext w:val="0"/>
              <w:keepLines w:val="0"/>
              <w:rPr>
                <w:rFonts w:cs="Arial"/>
                <w:szCs w:val="18"/>
              </w:rPr>
            </w:pPr>
          </w:p>
        </w:tc>
        <w:tc>
          <w:tcPr>
            <w:tcW w:w="694" w:type="dxa"/>
            <w:gridSpan w:val="2"/>
            <w:vAlign w:val="center"/>
          </w:tcPr>
          <w:p w14:paraId="4CE9B295" w14:textId="77777777" w:rsidR="005B5532" w:rsidRPr="00FE760F" w:rsidRDefault="005B5532" w:rsidP="007274DE">
            <w:pPr>
              <w:pStyle w:val="TAC"/>
              <w:keepNext w:val="0"/>
              <w:keepLines w:val="0"/>
              <w:rPr>
                <w:rFonts w:cs="Arial"/>
                <w:szCs w:val="18"/>
              </w:rPr>
            </w:pPr>
          </w:p>
        </w:tc>
        <w:tc>
          <w:tcPr>
            <w:tcW w:w="712" w:type="dxa"/>
            <w:gridSpan w:val="3"/>
            <w:vAlign w:val="center"/>
          </w:tcPr>
          <w:p w14:paraId="3C74EAB3"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6C5CB66F" w14:textId="77777777" w:rsidR="005B5532" w:rsidRPr="00FE760F" w:rsidRDefault="005B5532" w:rsidP="007274DE">
            <w:pPr>
              <w:pStyle w:val="TAC"/>
              <w:keepNext w:val="0"/>
              <w:keepLines w:val="0"/>
              <w:rPr>
                <w:bCs/>
                <w:szCs w:val="18"/>
                <w:lang w:val="en-US"/>
              </w:rPr>
            </w:pPr>
          </w:p>
        </w:tc>
        <w:tc>
          <w:tcPr>
            <w:tcW w:w="717" w:type="dxa"/>
            <w:vAlign w:val="center"/>
          </w:tcPr>
          <w:p w14:paraId="3BCF9F42" w14:textId="77777777" w:rsidR="005B5532" w:rsidRPr="00FE760F" w:rsidRDefault="005B5532" w:rsidP="007274DE">
            <w:pPr>
              <w:pStyle w:val="TAC"/>
              <w:keepNext w:val="0"/>
              <w:keepLines w:val="0"/>
              <w:rPr>
                <w:bCs/>
                <w:szCs w:val="18"/>
                <w:lang w:val="en-US"/>
              </w:rPr>
            </w:pPr>
          </w:p>
        </w:tc>
        <w:tc>
          <w:tcPr>
            <w:tcW w:w="712" w:type="dxa"/>
            <w:vAlign w:val="center"/>
          </w:tcPr>
          <w:p w14:paraId="271D8636" w14:textId="77777777" w:rsidR="005B5532" w:rsidRPr="00FE760F" w:rsidRDefault="005B5532" w:rsidP="007274DE">
            <w:pPr>
              <w:pStyle w:val="TAC"/>
              <w:keepNext w:val="0"/>
              <w:keepLines w:val="0"/>
              <w:rPr>
                <w:bCs/>
                <w:szCs w:val="18"/>
                <w:lang w:val="en-US"/>
              </w:rPr>
            </w:pPr>
          </w:p>
        </w:tc>
        <w:tc>
          <w:tcPr>
            <w:tcW w:w="709" w:type="dxa"/>
            <w:vAlign w:val="center"/>
          </w:tcPr>
          <w:p w14:paraId="32B29A4A" w14:textId="77777777" w:rsidR="005B5532" w:rsidRPr="00FE760F" w:rsidRDefault="005B5532" w:rsidP="007274DE">
            <w:pPr>
              <w:pStyle w:val="TAC"/>
              <w:keepNext w:val="0"/>
              <w:keepLines w:val="0"/>
              <w:rPr>
                <w:bCs/>
                <w:szCs w:val="18"/>
                <w:lang w:val="en-US"/>
              </w:rPr>
            </w:pPr>
          </w:p>
        </w:tc>
        <w:tc>
          <w:tcPr>
            <w:tcW w:w="709" w:type="dxa"/>
            <w:vAlign w:val="center"/>
          </w:tcPr>
          <w:p w14:paraId="08D5C61A" w14:textId="77777777" w:rsidR="005B5532" w:rsidRPr="00FE760F" w:rsidRDefault="005B5532" w:rsidP="007274DE">
            <w:pPr>
              <w:pStyle w:val="TAC"/>
              <w:keepNext w:val="0"/>
              <w:keepLines w:val="0"/>
              <w:rPr>
                <w:bCs/>
                <w:szCs w:val="18"/>
                <w:lang w:val="en-US"/>
              </w:rPr>
            </w:pPr>
          </w:p>
        </w:tc>
        <w:tc>
          <w:tcPr>
            <w:tcW w:w="710" w:type="dxa"/>
            <w:vAlign w:val="center"/>
          </w:tcPr>
          <w:p w14:paraId="0C1D9649" w14:textId="77777777" w:rsidR="005B5532" w:rsidRPr="00FE760F" w:rsidRDefault="005B5532" w:rsidP="007274DE">
            <w:pPr>
              <w:pStyle w:val="TAC"/>
              <w:keepNext w:val="0"/>
              <w:keepLines w:val="0"/>
              <w:rPr>
                <w:bCs/>
                <w:szCs w:val="18"/>
                <w:lang w:val="en-US"/>
              </w:rPr>
            </w:pPr>
          </w:p>
        </w:tc>
        <w:tc>
          <w:tcPr>
            <w:tcW w:w="709" w:type="dxa"/>
          </w:tcPr>
          <w:p w14:paraId="661B22E4" w14:textId="77777777" w:rsidR="005B5532" w:rsidRPr="00FE760F" w:rsidRDefault="005B5532" w:rsidP="007274DE">
            <w:pPr>
              <w:pStyle w:val="TAC"/>
              <w:keepNext w:val="0"/>
              <w:keepLines w:val="0"/>
              <w:rPr>
                <w:lang w:val="en-US"/>
              </w:rPr>
            </w:pPr>
          </w:p>
        </w:tc>
        <w:tc>
          <w:tcPr>
            <w:tcW w:w="709" w:type="dxa"/>
          </w:tcPr>
          <w:p w14:paraId="3A1683C2" w14:textId="77777777" w:rsidR="005B5532" w:rsidRPr="00FE760F" w:rsidRDefault="005B5532" w:rsidP="007274DE">
            <w:pPr>
              <w:pStyle w:val="TAC"/>
              <w:keepNext w:val="0"/>
              <w:keepLines w:val="0"/>
              <w:rPr>
                <w:lang w:val="en-US"/>
              </w:rPr>
            </w:pPr>
          </w:p>
        </w:tc>
        <w:tc>
          <w:tcPr>
            <w:tcW w:w="706" w:type="dxa"/>
          </w:tcPr>
          <w:p w14:paraId="0CC977C8" w14:textId="77777777" w:rsidR="005B5532" w:rsidRPr="00FE760F" w:rsidRDefault="005B5532" w:rsidP="007274DE">
            <w:pPr>
              <w:pStyle w:val="TAC"/>
              <w:keepNext w:val="0"/>
              <w:keepLines w:val="0"/>
              <w:rPr>
                <w:lang w:val="en-US"/>
              </w:rPr>
            </w:pPr>
          </w:p>
        </w:tc>
        <w:tc>
          <w:tcPr>
            <w:tcW w:w="1131" w:type="dxa"/>
            <w:vAlign w:val="center"/>
          </w:tcPr>
          <w:p w14:paraId="2804E004" w14:textId="77777777" w:rsidR="005B5532" w:rsidRPr="00FE760F" w:rsidRDefault="005B5532" w:rsidP="007274DE">
            <w:pPr>
              <w:pStyle w:val="TAC"/>
              <w:keepNext w:val="0"/>
              <w:keepLines w:val="0"/>
              <w:rPr>
                <w:lang w:val="en-US"/>
              </w:rPr>
            </w:pPr>
          </w:p>
        </w:tc>
        <w:tc>
          <w:tcPr>
            <w:tcW w:w="709" w:type="dxa"/>
            <w:vAlign w:val="center"/>
          </w:tcPr>
          <w:p w14:paraId="5E12C14F" w14:textId="77777777" w:rsidR="005B5532" w:rsidRPr="00FE760F" w:rsidRDefault="005B5532" w:rsidP="007274DE">
            <w:pPr>
              <w:pStyle w:val="TAC"/>
              <w:keepNext w:val="0"/>
              <w:keepLines w:val="0"/>
              <w:rPr>
                <w:lang w:val="en-US"/>
              </w:rPr>
            </w:pPr>
          </w:p>
        </w:tc>
      </w:tr>
      <w:tr w:rsidR="005B5532" w:rsidRPr="00FE760F" w14:paraId="0CE02873" w14:textId="77777777" w:rsidTr="007274DE">
        <w:trPr>
          <w:tblHeader/>
          <w:jc w:val="center"/>
        </w:trPr>
        <w:tc>
          <w:tcPr>
            <w:tcW w:w="1819" w:type="dxa"/>
            <w:vAlign w:val="center"/>
          </w:tcPr>
          <w:p w14:paraId="528C8C00" w14:textId="77777777" w:rsidR="005B5532" w:rsidRPr="00FE760F" w:rsidRDefault="005B5532" w:rsidP="007274DE">
            <w:pPr>
              <w:pStyle w:val="TAC"/>
              <w:keepNext w:val="0"/>
              <w:keepLines w:val="0"/>
              <w:rPr>
                <w:rFonts w:cs="Arial"/>
                <w:szCs w:val="18"/>
              </w:rPr>
            </w:pPr>
          </w:p>
        </w:tc>
        <w:tc>
          <w:tcPr>
            <w:tcW w:w="1102" w:type="dxa"/>
          </w:tcPr>
          <w:p w14:paraId="74E3C366"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60CC135E"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100FEBF8" w14:textId="77777777" w:rsidR="005B5532" w:rsidRPr="00FE760F" w:rsidRDefault="005B5532" w:rsidP="007274DE">
            <w:pPr>
              <w:pStyle w:val="TAC"/>
              <w:keepNext w:val="0"/>
              <w:keepLines w:val="0"/>
              <w:rPr>
                <w:rFonts w:cs="Arial"/>
                <w:szCs w:val="18"/>
              </w:rPr>
            </w:pPr>
          </w:p>
        </w:tc>
        <w:tc>
          <w:tcPr>
            <w:tcW w:w="712" w:type="dxa"/>
            <w:gridSpan w:val="3"/>
            <w:vAlign w:val="center"/>
          </w:tcPr>
          <w:p w14:paraId="4DDC555F"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18C3F3E8" w14:textId="77777777" w:rsidR="005B5532" w:rsidRPr="00FE760F" w:rsidRDefault="005B5532" w:rsidP="007274DE">
            <w:pPr>
              <w:pStyle w:val="TAC"/>
              <w:keepNext w:val="0"/>
              <w:keepLines w:val="0"/>
              <w:rPr>
                <w:bCs/>
                <w:szCs w:val="18"/>
                <w:lang w:val="en-US"/>
              </w:rPr>
            </w:pPr>
          </w:p>
        </w:tc>
        <w:tc>
          <w:tcPr>
            <w:tcW w:w="717" w:type="dxa"/>
            <w:vAlign w:val="center"/>
          </w:tcPr>
          <w:p w14:paraId="3070CF51" w14:textId="77777777" w:rsidR="005B5532" w:rsidRPr="00FE760F" w:rsidRDefault="005B5532" w:rsidP="007274DE">
            <w:pPr>
              <w:pStyle w:val="TAC"/>
              <w:keepNext w:val="0"/>
              <w:keepLines w:val="0"/>
              <w:rPr>
                <w:bCs/>
                <w:szCs w:val="18"/>
                <w:lang w:val="en-US"/>
              </w:rPr>
            </w:pPr>
          </w:p>
        </w:tc>
        <w:tc>
          <w:tcPr>
            <w:tcW w:w="712" w:type="dxa"/>
            <w:vAlign w:val="center"/>
          </w:tcPr>
          <w:p w14:paraId="72CE2D91" w14:textId="77777777" w:rsidR="005B5532" w:rsidRPr="00FE760F" w:rsidRDefault="005B5532" w:rsidP="007274DE">
            <w:pPr>
              <w:pStyle w:val="TAC"/>
              <w:keepNext w:val="0"/>
              <w:keepLines w:val="0"/>
              <w:rPr>
                <w:bCs/>
                <w:szCs w:val="18"/>
                <w:lang w:val="en-US"/>
              </w:rPr>
            </w:pPr>
          </w:p>
        </w:tc>
        <w:tc>
          <w:tcPr>
            <w:tcW w:w="709" w:type="dxa"/>
            <w:vAlign w:val="center"/>
          </w:tcPr>
          <w:p w14:paraId="6AB6F707" w14:textId="77777777" w:rsidR="005B5532" w:rsidRPr="00FE760F" w:rsidRDefault="005B5532" w:rsidP="007274DE">
            <w:pPr>
              <w:pStyle w:val="TAC"/>
              <w:keepNext w:val="0"/>
              <w:keepLines w:val="0"/>
              <w:rPr>
                <w:bCs/>
                <w:szCs w:val="18"/>
                <w:lang w:val="en-US"/>
              </w:rPr>
            </w:pPr>
          </w:p>
        </w:tc>
        <w:tc>
          <w:tcPr>
            <w:tcW w:w="709" w:type="dxa"/>
            <w:vAlign w:val="center"/>
          </w:tcPr>
          <w:p w14:paraId="082FC25B" w14:textId="77777777" w:rsidR="005B5532" w:rsidRPr="00FE760F" w:rsidRDefault="005B5532" w:rsidP="007274DE">
            <w:pPr>
              <w:pStyle w:val="TAC"/>
              <w:keepNext w:val="0"/>
              <w:keepLines w:val="0"/>
              <w:rPr>
                <w:bCs/>
                <w:szCs w:val="18"/>
                <w:lang w:val="en-US"/>
              </w:rPr>
            </w:pPr>
          </w:p>
        </w:tc>
        <w:tc>
          <w:tcPr>
            <w:tcW w:w="710" w:type="dxa"/>
            <w:vAlign w:val="center"/>
          </w:tcPr>
          <w:p w14:paraId="2B3FC55F" w14:textId="77777777" w:rsidR="005B5532" w:rsidRPr="00FE760F" w:rsidRDefault="005B5532" w:rsidP="007274DE">
            <w:pPr>
              <w:pStyle w:val="TAC"/>
              <w:keepNext w:val="0"/>
              <w:keepLines w:val="0"/>
              <w:rPr>
                <w:bCs/>
                <w:szCs w:val="18"/>
                <w:lang w:val="en-US"/>
              </w:rPr>
            </w:pPr>
          </w:p>
        </w:tc>
        <w:tc>
          <w:tcPr>
            <w:tcW w:w="709" w:type="dxa"/>
          </w:tcPr>
          <w:p w14:paraId="48839CB6" w14:textId="77777777" w:rsidR="005B5532" w:rsidRPr="00FE760F" w:rsidRDefault="005B5532" w:rsidP="007274DE">
            <w:pPr>
              <w:pStyle w:val="TAC"/>
              <w:keepNext w:val="0"/>
              <w:keepLines w:val="0"/>
              <w:rPr>
                <w:lang w:val="en-US"/>
              </w:rPr>
            </w:pPr>
          </w:p>
        </w:tc>
        <w:tc>
          <w:tcPr>
            <w:tcW w:w="709" w:type="dxa"/>
          </w:tcPr>
          <w:p w14:paraId="7C1FCBBA" w14:textId="77777777" w:rsidR="005B5532" w:rsidRPr="00FE760F" w:rsidRDefault="005B5532" w:rsidP="007274DE">
            <w:pPr>
              <w:pStyle w:val="TAC"/>
              <w:keepNext w:val="0"/>
              <w:keepLines w:val="0"/>
              <w:rPr>
                <w:lang w:val="en-US"/>
              </w:rPr>
            </w:pPr>
          </w:p>
        </w:tc>
        <w:tc>
          <w:tcPr>
            <w:tcW w:w="706" w:type="dxa"/>
          </w:tcPr>
          <w:p w14:paraId="6AD7A810" w14:textId="77777777" w:rsidR="005B5532" w:rsidRPr="00FE760F" w:rsidRDefault="005B5532" w:rsidP="007274DE">
            <w:pPr>
              <w:pStyle w:val="TAC"/>
              <w:keepNext w:val="0"/>
              <w:keepLines w:val="0"/>
              <w:rPr>
                <w:lang w:val="en-US"/>
              </w:rPr>
            </w:pPr>
          </w:p>
        </w:tc>
        <w:tc>
          <w:tcPr>
            <w:tcW w:w="1131" w:type="dxa"/>
            <w:vAlign w:val="center"/>
          </w:tcPr>
          <w:p w14:paraId="6E5753A3" w14:textId="77777777" w:rsidR="005B5532" w:rsidRPr="00FE760F" w:rsidRDefault="005B5532" w:rsidP="007274DE">
            <w:pPr>
              <w:pStyle w:val="TAC"/>
              <w:keepNext w:val="0"/>
              <w:keepLines w:val="0"/>
              <w:rPr>
                <w:lang w:val="en-US"/>
              </w:rPr>
            </w:pPr>
          </w:p>
        </w:tc>
        <w:tc>
          <w:tcPr>
            <w:tcW w:w="709" w:type="dxa"/>
            <w:vAlign w:val="center"/>
          </w:tcPr>
          <w:p w14:paraId="27308EB9" w14:textId="77777777" w:rsidR="005B5532" w:rsidRPr="00FE760F" w:rsidRDefault="005B5532" w:rsidP="007274DE">
            <w:pPr>
              <w:pStyle w:val="TAC"/>
              <w:keepNext w:val="0"/>
              <w:keepLines w:val="0"/>
              <w:rPr>
                <w:lang w:val="en-US"/>
              </w:rPr>
            </w:pPr>
          </w:p>
        </w:tc>
      </w:tr>
      <w:tr w:rsidR="005B5532" w:rsidRPr="00FE760F" w14:paraId="4A7ADB84" w14:textId="77777777" w:rsidTr="007274DE">
        <w:trPr>
          <w:tblHeader/>
          <w:jc w:val="center"/>
        </w:trPr>
        <w:tc>
          <w:tcPr>
            <w:tcW w:w="1819" w:type="dxa"/>
            <w:vAlign w:val="center"/>
          </w:tcPr>
          <w:p w14:paraId="0E7C8412" w14:textId="77777777" w:rsidR="005B5532" w:rsidRPr="00FE760F" w:rsidRDefault="005B5532" w:rsidP="007274DE">
            <w:pPr>
              <w:pStyle w:val="TAC"/>
              <w:keepNext w:val="0"/>
              <w:keepLines w:val="0"/>
              <w:rPr>
                <w:rFonts w:cs="Arial"/>
                <w:szCs w:val="18"/>
              </w:rPr>
            </w:pPr>
          </w:p>
        </w:tc>
        <w:tc>
          <w:tcPr>
            <w:tcW w:w="1102" w:type="dxa"/>
          </w:tcPr>
          <w:p w14:paraId="59E354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0120E737" w14:textId="77777777" w:rsidR="005B5532" w:rsidRPr="00FE760F" w:rsidRDefault="005B5532" w:rsidP="007274DE">
            <w:pPr>
              <w:pStyle w:val="TAC"/>
              <w:keepNext w:val="0"/>
              <w:keepLines w:val="0"/>
              <w:rPr>
                <w:rFonts w:cs="Arial"/>
                <w:szCs w:val="18"/>
              </w:rPr>
            </w:pPr>
          </w:p>
        </w:tc>
        <w:tc>
          <w:tcPr>
            <w:tcW w:w="4394" w:type="dxa"/>
            <w:gridSpan w:val="10"/>
            <w:shd w:val="clear" w:color="auto" w:fill="auto"/>
            <w:vAlign w:val="center"/>
          </w:tcPr>
          <w:p w14:paraId="6652EA8A" w14:textId="77777777" w:rsidR="005B5532" w:rsidRPr="00FE760F" w:rsidRDefault="005B5532" w:rsidP="007274DE">
            <w:pPr>
              <w:pStyle w:val="TAC"/>
              <w:keepNext w:val="0"/>
              <w:keepLines w:val="0"/>
              <w:rPr>
                <w:bCs/>
                <w:szCs w:val="18"/>
                <w:lang w:val="en-US"/>
              </w:rPr>
            </w:pPr>
          </w:p>
        </w:tc>
        <w:tc>
          <w:tcPr>
            <w:tcW w:w="717" w:type="dxa"/>
            <w:vAlign w:val="center"/>
          </w:tcPr>
          <w:p w14:paraId="15FCADDE" w14:textId="77777777" w:rsidR="005B5532" w:rsidRPr="00FE760F" w:rsidRDefault="005B5532" w:rsidP="007274DE">
            <w:pPr>
              <w:pStyle w:val="TAC"/>
              <w:keepNext w:val="0"/>
              <w:keepLines w:val="0"/>
              <w:rPr>
                <w:bCs/>
                <w:szCs w:val="18"/>
                <w:lang w:val="en-US"/>
              </w:rPr>
            </w:pPr>
          </w:p>
        </w:tc>
        <w:tc>
          <w:tcPr>
            <w:tcW w:w="712" w:type="dxa"/>
            <w:vAlign w:val="center"/>
          </w:tcPr>
          <w:p w14:paraId="19A6D4A6" w14:textId="77777777" w:rsidR="005B5532" w:rsidRPr="00FE760F" w:rsidRDefault="005B5532" w:rsidP="007274DE">
            <w:pPr>
              <w:pStyle w:val="TAC"/>
              <w:keepNext w:val="0"/>
              <w:keepLines w:val="0"/>
              <w:rPr>
                <w:bCs/>
                <w:szCs w:val="18"/>
                <w:lang w:val="en-US"/>
              </w:rPr>
            </w:pPr>
          </w:p>
        </w:tc>
        <w:tc>
          <w:tcPr>
            <w:tcW w:w="709" w:type="dxa"/>
            <w:vAlign w:val="center"/>
          </w:tcPr>
          <w:p w14:paraId="3038A438" w14:textId="77777777" w:rsidR="005B5532" w:rsidRPr="00FE760F" w:rsidRDefault="005B5532" w:rsidP="007274DE">
            <w:pPr>
              <w:pStyle w:val="TAC"/>
              <w:keepNext w:val="0"/>
              <w:keepLines w:val="0"/>
              <w:rPr>
                <w:bCs/>
                <w:szCs w:val="18"/>
                <w:lang w:val="en-US"/>
              </w:rPr>
            </w:pPr>
          </w:p>
        </w:tc>
        <w:tc>
          <w:tcPr>
            <w:tcW w:w="709" w:type="dxa"/>
            <w:vAlign w:val="center"/>
          </w:tcPr>
          <w:p w14:paraId="0800CFDD" w14:textId="77777777" w:rsidR="005B5532" w:rsidRPr="00FE760F" w:rsidRDefault="005B5532" w:rsidP="007274DE">
            <w:pPr>
              <w:pStyle w:val="TAC"/>
              <w:keepNext w:val="0"/>
              <w:keepLines w:val="0"/>
              <w:rPr>
                <w:bCs/>
                <w:szCs w:val="18"/>
                <w:lang w:val="en-US"/>
              </w:rPr>
            </w:pPr>
          </w:p>
        </w:tc>
        <w:tc>
          <w:tcPr>
            <w:tcW w:w="710" w:type="dxa"/>
            <w:vAlign w:val="center"/>
          </w:tcPr>
          <w:p w14:paraId="22330AC2" w14:textId="77777777" w:rsidR="005B5532" w:rsidRPr="00FE760F" w:rsidRDefault="005B5532" w:rsidP="007274DE">
            <w:pPr>
              <w:pStyle w:val="TAC"/>
              <w:keepNext w:val="0"/>
              <w:keepLines w:val="0"/>
              <w:rPr>
                <w:bCs/>
                <w:szCs w:val="18"/>
                <w:lang w:val="en-US"/>
              </w:rPr>
            </w:pPr>
          </w:p>
        </w:tc>
        <w:tc>
          <w:tcPr>
            <w:tcW w:w="709" w:type="dxa"/>
          </w:tcPr>
          <w:p w14:paraId="1B30742B" w14:textId="77777777" w:rsidR="005B5532" w:rsidRPr="00FE760F" w:rsidRDefault="005B5532" w:rsidP="007274DE">
            <w:pPr>
              <w:pStyle w:val="TAC"/>
              <w:keepNext w:val="0"/>
              <w:keepLines w:val="0"/>
              <w:rPr>
                <w:lang w:val="en-US"/>
              </w:rPr>
            </w:pPr>
          </w:p>
        </w:tc>
        <w:tc>
          <w:tcPr>
            <w:tcW w:w="709" w:type="dxa"/>
          </w:tcPr>
          <w:p w14:paraId="2CE5583C" w14:textId="77777777" w:rsidR="005B5532" w:rsidRPr="00FE760F" w:rsidRDefault="005B5532" w:rsidP="007274DE">
            <w:pPr>
              <w:pStyle w:val="TAC"/>
              <w:keepNext w:val="0"/>
              <w:keepLines w:val="0"/>
              <w:rPr>
                <w:lang w:val="en-US"/>
              </w:rPr>
            </w:pPr>
          </w:p>
        </w:tc>
        <w:tc>
          <w:tcPr>
            <w:tcW w:w="706" w:type="dxa"/>
          </w:tcPr>
          <w:p w14:paraId="7576BBA1" w14:textId="77777777" w:rsidR="005B5532" w:rsidRPr="00FE760F" w:rsidRDefault="005B5532" w:rsidP="007274DE">
            <w:pPr>
              <w:pStyle w:val="TAC"/>
              <w:keepNext w:val="0"/>
              <w:keepLines w:val="0"/>
              <w:rPr>
                <w:lang w:val="en-US"/>
              </w:rPr>
            </w:pPr>
          </w:p>
        </w:tc>
        <w:tc>
          <w:tcPr>
            <w:tcW w:w="1131" w:type="dxa"/>
            <w:vAlign w:val="center"/>
          </w:tcPr>
          <w:p w14:paraId="6708F46A" w14:textId="77777777" w:rsidR="005B5532" w:rsidRPr="00FE760F" w:rsidRDefault="005B5532" w:rsidP="007274DE">
            <w:pPr>
              <w:pStyle w:val="TAC"/>
              <w:keepNext w:val="0"/>
              <w:keepLines w:val="0"/>
              <w:rPr>
                <w:lang w:val="en-US"/>
              </w:rPr>
            </w:pPr>
          </w:p>
        </w:tc>
        <w:tc>
          <w:tcPr>
            <w:tcW w:w="709" w:type="dxa"/>
            <w:vAlign w:val="center"/>
          </w:tcPr>
          <w:p w14:paraId="5D957A1F" w14:textId="77777777" w:rsidR="005B5532" w:rsidRPr="00FE760F" w:rsidRDefault="005B5532" w:rsidP="007274DE">
            <w:pPr>
              <w:pStyle w:val="TAC"/>
              <w:keepNext w:val="0"/>
              <w:keepLines w:val="0"/>
              <w:rPr>
                <w:lang w:val="en-US"/>
              </w:rPr>
            </w:pPr>
          </w:p>
        </w:tc>
      </w:tr>
      <w:tr w:rsidR="005B5532" w:rsidRPr="00FE760F" w14:paraId="796484B7" w14:textId="77777777" w:rsidTr="007274DE">
        <w:trPr>
          <w:tblHeader/>
          <w:jc w:val="center"/>
        </w:trPr>
        <w:tc>
          <w:tcPr>
            <w:tcW w:w="1819" w:type="dxa"/>
            <w:vAlign w:val="center"/>
          </w:tcPr>
          <w:p w14:paraId="66443224" w14:textId="77777777" w:rsidR="005B5532" w:rsidRPr="00FE760F" w:rsidRDefault="005B5532" w:rsidP="007274DE">
            <w:pPr>
              <w:pStyle w:val="TAC"/>
              <w:keepNext w:val="0"/>
              <w:keepLines w:val="0"/>
              <w:rPr>
                <w:rFonts w:cs="Arial"/>
                <w:szCs w:val="18"/>
              </w:rPr>
            </w:pPr>
          </w:p>
        </w:tc>
        <w:tc>
          <w:tcPr>
            <w:tcW w:w="1102" w:type="dxa"/>
          </w:tcPr>
          <w:p w14:paraId="61446B17"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18CD2D4C"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124F6B38" w14:textId="77777777" w:rsidR="005B5532" w:rsidRPr="00FE760F" w:rsidRDefault="005B5532" w:rsidP="007274DE">
            <w:pPr>
              <w:pStyle w:val="TAC"/>
              <w:keepNext w:val="0"/>
              <w:keepLines w:val="0"/>
              <w:rPr>
                <w:bCs/>
                <w:szCs w:val="18"/>
                <w:lang w:val="en-US"/>
              </w:rPr>
            </w:pPr>
          </w:p>
        </w:tc>
        <w:tc>
          <w:tcPr>
            <w:tcW w:w="709" w:type="dxa"/>
            <w:vAlign w:val="center"/>
          </w:tcPr>
          <w:p w14:paraId="0BD0F613" w14:textId="77777777" w:rsidR="005B5532" w:rsidRPr="00FE760F" w:rsidRDefault="005B5532" w:rsidP="007274DE">
            <w:pPr>
              <w:pStyle w:val="TAC"/>
              <w:keepNext w:val="0"/>
              <w:keepLines w:val="0"/>
              <w:rPr>
                <w:bCs/>
                <w:szCs w:val="18"/>
                <w:lang w:val="en-US"/>
              </w:rPr>
            </w:pPr>
          </w:p>
        </w:tc>
        <w:tc>
          <w:tcPr>
            <w:tcW w:w="709" w:type="dxa"/>
            <w:vAlign w:val="center"/>
          </w:tcPr>
          <w:p w14:paraId="6A7CE940" w14:textId="77777777" w:rsidR="005B5532" w:rsidRPr="00FE760F" w:rsidRDefault="005B5532" w:rsidP="007274DE">
            <w:pPr>
              <w:pStyle w:val="TAC"/>
              <w:keepNext w:val="0"/>
              <w:keepLines w:val="0"/>
              <w:rPr>
                <w:bCs/>
                <w:szCs w:val="18"/>
                <w:lang w:val="en-US"/>
              </w:rPr>
            </w:pPr>
          </w:p>
        </w:tc>
        <w:tc>
          <w:tcPr>
            <w:tcW w:w="710" w:type="dxa"/>
            <w:vAlign w:val="center"/>
          </w:tcPr>
          <w:p w14:paraId="550D3ED9" w14:textId="77777777" w:rsidR="005B5532" w:rsidRPr="00FE760F" w:rsidRDefault="005B5532" w:rsidP="007274DE">
            <w:pPr>
              <w:pStyle w:val="TAC"/>
              <w:keepNext w:val="0"/>
              <w:keepLines w:val="0"/>
              <w:rPr>
                <w:bCs/>
                <w:szCs w:val="18"/>
                <w:lang w:val="en-US"/>
              </w:rPr>
            </w:pPr>
          </w:p>
        </w:tc>
        <w:tc>
          <w:tcPr>
            <w:tcW w:w="709" w:type="dxa"/>
          </w:tcPr>
          <w:p w14:paraId="7830FBAC" w14:textId="77777777" w:rsidR="005B5532" w:rsidRPr="00FE760F" w:rsidRDefault="005B5532" w:rsidP="007274DE">
            <w:pPr>
              <w:pStyle w:val="TAC"/>
              <w:keepNext w:val="0"/>
              <w:keepLines w:val="0"/>
              <w:rPr>
                <w:lang w:val="en-US"/>
              </w:rPr>
            </w:pPr>
          </w:p>
        </w:tc>
        <w:tc>
          <w:tcPr>
            <w:tcW w:w="709" w:type="dxa"/>
          </w:tcPr>
          <w:p w14:paraId="0A33E475" w14:textId="77777777" w:rsidR="005B5532" w:rsidRPr="00FE760F" w:rsidRDefault="005B5532" w:rsidP="007274DE">
            <w:pPr>
              <w:pStyle w:val="TAC"/>
              <w:keepNext w:val="0"/>
              <w:keepLines w:val="0"/>
              <w:rPr>
                <w:lang w:val="en-US"/>
              </w:rPr>
            </w:pPr>
          </w:p>
        </w:tc>
        <w:tc>
          <w:tcPr>
            <w:tcW w:w="706" w:type="dxa"/>
          </w:tcPr>
          <w:p w14:paraId="03D0106F" w14:textId="77777777" w:rsidR="005B5532" w:rsidRPr="00FE760F" w:rsidRDefault="005B5532" w:rsidP="007274DE">
            <w:pPr>
              <w:pStyle w:val="TAC"/>
              <w:keepNext w:val="0"/>
              <w:keepLines w:val="0"/>
              <w:rPr>
                <w:lang w:val="en-US"/>
              </w:rPr>
            </w:pPr>
          </w:p>
        </w:tc>
        <w:tc>
          <w:tcPr>
            <w:tcW w:w="1131" w:type="dxa"/>
            <w:vAlign w:val="center"/>
          </w:tcPr>
          <w:p w14:paraId="60132114" w14:textId="77777777" w:rsidR="005B5532" w:rsidRPr="00FE760F" w:rsidRDefault="005B5532" w:rsidP="007274DE">
            <w:pPr>
              <w:pStyle w:val="TAC"/>
              <w:keepNext w:val="0"/>
              <w:keepLines w:val="0"/>
              <w:rPr>
                <w:bCs/>
                <w:szCs w:val="18"/>
                <w:lang w:val="en-US"/>
              </w:rPr>
            </w:pPr>
          </w:p>
        </w:tc>
        <w:tc>
          <w:tcPr>
            <w:tcW w:w="709" w:type="dxa"/>
            <w:vAlign w:val="center"/>
          </w:tcPr>
          <w:p w14:paraId="58E8E34A" w14:textId="77777777" w:rsidR="005B5532" w:rsidRPr="00FE760F" w:rsidRDefault="005B5532" w:rsidP="007274DE">
            <w:pPr>
              <w:pStyle w:val="TAC"/>
              <w:keepNext w:val="0"/>
              <w:keepLines w:val="0"/>
              <w:rPr>
                <w:lang w:val="en-US"/>
              </w:rPr>
            </w:pPr>
          </w:p>
        </w:tc>
      </w:tr>
      <w:tr w:rsidR="005B5532" w:rsidRPr="00FE760F" w14:paraId="32DC84A2" w14:textId="77777777" w:rsidTr="007274DE">
        <w:trPr>
          <w:tblHeader/>
          <w:jc w:val="center"/>
        </w:trPr>
        <w:tc>
          <w:tcPr>
            <w:tcW w:w="1819" w:type="dxa"/>
            <w:vAlign w:val="center"/>
          </w:tcPr>
          <w:p w14:paraId="204463D5" w14:textId="77777777" w:rsidR="005B5532" w:rsidRPr="00FE760F" w:rsidRDefault="005B5532" w:rsidP="007274DE">
            <w:pPr>
              <w:pStyle w:val="TAC"/>
              <w:keepNext w:val="0"/>
              <w:keepLines w:val="0"/>
              <w:rPr>
                <w:rFonts w:cs="Arial"/>
                <w:szCs w:val="18"/>
              </w:rPr>
            </w:pPr>
          </w:p>
        </w:tc>
        <w:tc>
          <w:tcPr>
            <w:tcW w:w="1102" w:type="dxa"/>
          </w:tcPr>
          <w:p w14:paraId="7AB6A5E3"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4C06E88E" w14:textId="77777777" w:rsidR="005B5532" w:rsidRPr="00FE760F" w:rsidRDefault="005B5532" w:rsidP="007274DE">
            <w:pPr>
              <w:pStyle w:val="TAC"/>
              <w:keepNext w:val="0"/>
              <w:keepLines w:val="0"/>
              <w:rPr>
                <w:rFonts w:cs="Arial"/>
                <w:szCs w:val="18"/>
              </w:rPr>
            </w:pPr>
          </w:p>
        </w:tc>
        <w:tc>
          <w:tcPr>
            <w:tcW w:w="7241" w:type="dxa"/>
            <w:gridSpan w:val="14"/>
            <w:shd w:val="clear" w:color="auto" w:fill="auto"/>
            <w:vAlign w:val="center"/>
          </w:tcPr>
          <w:p w14:paraId="4014696D" w14:textId="77777777" w:rsidR="005B5532" w:rsidRPr="00FE760F" w:rsidRDefault="005B5532" w:rsidP="007274DE">
            <w:pPr>
              <w:pStyle w:val="TAC"/>
              <w:keepNext w:val="0"/>
              <w:keepLines w:val="0"/>
              <w:rPr>
                <w:bCs/>
                <w:szCs w:val="18"/>
                <w:lang w:val="en-US"/>
              </w:rPr>
            </w:pPr>
          </w:p>
        </w:tc>
        <w:tc>
          <w:tcPr>
            <w:tcW w:w="710" w:type="dxa"/>
            <w:vAlign w:val="center"/>
          </w:tcPr>
          <w:p w14:paraId="6A1D4C44" w14:textId="77777777" w:rsidR="005B5532" w:rsidRPr="00FE760F" w:rsidRDefault="005B5532" w:rsidP="007274DE">
            <w:pPr>
              <w:pStyle w:val="TAC"/>
              <w:keepNext w:val="0"/>
              <w:keepLines w:val="0"/>
              <w:rPr>
                <w:bCs/>
                <w:szCs w:val="18"/>
                <w:lang w:val="en-US"/>
              </w:rPr>
            </w:pPr>
          </w:p>
        </w:tc>
        <w:tc>
          <w:tcPr>
            <w:tcW w:w="709" w:type="dxa"/>
          </w:tcPr>
          <w:p w14:paraId="0103CC76" w14:textId="77777777" w:rsidR="005B5532" w:rsidRPr="00FE760F" w:rsidRDefault="005B5532" w:rsidP="007274DE">
            <w:pPr>
              <w:pStyle w:val="TAC"/>
              <w:keepNext w:val="0"/>
              <w:keepLines w:val="0"/>
              <w:rPr>
                <w:lang w:val="en-US"/>
              </w:rPr>
            </w:pPr>
          </w:p>
        </w:tc>
        <w:tc>
          <w:tcPr>
            <w:tcW w:w="709" w:type="dxa"/>
          </w:tcPr>
          <w:p w14:paraId="09C772BC" w14:textId="77777777" w:rsidR="005B5532" w:rsidRPr="00FE760F" w:rsidRDefault="005B5532" w:rsidP="007274DE">
            <w:pPr>
              <w:pStyle w:val="TAC"/>
              <w:keepNext w:val="0"/>
              <w:keepLines w:val="0"/>
              <w:rPr>
                <w:lang w:val="en-US"/>
              </w:rPr>
            </w:pPr>
          </w:p>
        </w:tc>
        <w:tc>
          <w:tcPr>
            <w:tcW w:w="706" w:type="dxa"/>
          </w:tcPr>
          <w:p w14:paraId="43893BB0" w14:textId="77777777" w:rsidR="005B5532" w:rsidRPr="00FE760F" w:rsidRDefault="005B5532" w:rsidP="007274DE">
            <w:pPr>
              <w:pStyle w:val="TAC"/>
              <w:keepNext w:val="0"/>
              <w:keepLines w:val="0"/>
              <w:rPr>
                <w:lang w:val="en-US"/>
              </w:rPr>
            </w:pPr>
          </w:p>
        </w:tc>
        <w:tc>
          <w:tcPr>
            <w:tcW w:w="1131" w:type="dxa"/>
            <w:vAlign w:val="center"/>
          </w:tcPr>
          <w:p w14:paraId="02C3A66C" w14:textId="77777777" w:rsidR="005B5532" w:rsidRPr="00FE760F" w:rsidRDefault="005B5532" w:rsidP="007274DE">
            <w:pPr>
              <w:pStyle w:val="TAC"/>
              <w:keepNext w:val="0"/>
              <w:keepLines w:val="0"/>
              <w:rPr>
                <w:lang w:val="en-US"/>
              </w:rPr>
            </w:pPr>
          </w:p>
        </w:tc>
        <w:tc>
          <w:tcPr>
            <w:tcW w:w="709" w:type="dxa"/>
            <w:vAlign w:val="center"/>
          </w:tcPr>
          <w:p w14:paraId="26D42001" w14:textId="77777777" w:rsidR="005B5532" w:rsidRPr="00FE760F" w:rsidRDefault="005B5532" w:rsidP="007274DE">
            <w:pPr>
              <w:pStyle w:val="TAC"/>
              <w:keepNext w:val="0"/>
              <w:keepLines w:val="0"/>
              <w:rPr>
                <w:lang w:val="en-US"/>
              </w:rPr>
            </w:pPr>
          </w:p>
        </w:tc>
      </w:tr>
      <w:tr w:rsidR="005B5532" w:rsidRPr="00FE760F" w14:paraId="4BA7F2EB" w14:textId="77777777" w:rsidTr="007274DE">
        <w:trPr>
          <w:tblHeader/>
          <w:jc w:val="center"/>
        </w:trPr>
        <w:tc>
          <w:tcPr>
            <w:tcW w:w="1819" w:type="dxa"/>
            <w:vAlign w:val="center"/>
          </w:tcPr>
          <w:p w14:paraId="50D90328" w14:textId="77777777" w:rsidR="005B5532" w:rsidRPr="00FE760F" w:rsidRDefault="005B5532" w:rsidP="007274DE">
            <w:pPr>
              <w:pStyle w:val="TAC"/>
              <w:keepNext w:val="0"/>
              <w:keepLines w:val="0"/>
              <w:rPr>
                <w:rFonts w:cs="Arial"/>
                <w:szCs w:val="18"/>
              </w:rPr>
            </w:pPr>
          </w:p>
        </w:tc>
        <w:tc>
          <w:tcPr>
            <w:tcW w:w="1102" w:type="dxa"/>
          </w:tcPr>
          <w:p w14:paraId="305AFA3C"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2D3EAE6F" w14:textId="77777777" w:rsidR="005B5532" w:rsidRPr="00FE760F" w:rsidRDefault="005B5532" w:rsidP="007274DE">
            <w:pPr>
              <w:pStyle w:val="TAC"/>
              <w:keepNext w:val="0"/>
              <w:keepLines w:val="0"/>
              <w:rPr>
                <w:rFonts w:cs="Arial"/>
                <w:szCs w:val="18"/>
              </w:rPr>
            </w:pPr>
          </w:p>
        </w:tc>
        <w:tc>
          <w:tcPr>
            <w:tcW w:w="8660" w:type="dxa"/>
            <w:gridSpan w:val="16"/>
            <w:shd w:val="clear" w:color="auto" w:fill="auto"/>
            <w:vAlign w:val="center"/>
          </w:tcPr>
          <w:p w14:paraId="58B69B9C" w14:textId="77777777" w:rsidR="005B5532" w:rsidRPr="00FE760F" w:rsidRDefault="005B5532" w:rsidP="007274DE">
            <w:pPr>
              <w:pStyle w:val="TAC"/>
              <w:keepNext w:val="0"/>
              <w:keepLines w:val="0"/>
              <w:rPr>
                <w:lang w:val="en-US"/>
              </w:rPr>
            </w:pPr>
          </w:p>
        </w:tc>
        <w:tc>
          <w:tcPr>
            <w:tcW w:w="709" w:type="dxa"/>
          </w:tcPr>
          <w:p w14:paraId="707C8DDB" w14:textId="77777777" w:rsidR="005B5532" w:rsidRPr="00FE760F" w:rsidRDefault="005B5532" w:rsidP="007274DE">
            <w:pPr>
              <w:pStyle w:val="TAC"/>
              <w:keepNext w:val="0"/>
              <w:keepLines w:val="0"/>
              <w:rPr>
                <w:lang w:val="en-US"/>
              </w:rPr>
            </w:pPr>
          </w:p>
        </w:tc>
        <w:tc>
          <w:tcPr>
            <w:tcW w:w="706" w:type="dxa"/>
          </w:tcPr>
          <w:p w14:paraId="755AF0C2" w14:textId="77777777" w:rsidR="005B5532" w:rsidRPr="00FE760F" w:rsidRDefault="005B5532" w:rsidP="007274DE">
            <w:pPr>
              <w:pStyle w:val="TAC"/>
              <w:keepNext w:val="0"/>
              <w:keepLines w:val="0"/>
              <w:rPr>
                <w:lang w:val="en-US"/>
              </w:rPr>
            </w:pPr>
          </w:p>
        </w:tc>
        <w:tc>
          <w:tcPr>
            <w:tcW w:w="1131" w:type="dxa"/>
            <w:vAlign w:val="center"/>
          </w:tcPr>
          <w:p w14:paraId="3CD33963" w14:textId="77777777" w:rsidR="005B5532" w:rsidRPr="00FE760F" w:rsidRDefault="005B5532" w:rsidP="007274DE">
            <w:pPr>
              <w:pStyle w:val="TAC"/>
              <w:keepNext w:val="0"/>
              <w:keepLines w:val="0"/>
              <w:rPr>
                <w:lang w:val="en-US"/>
              </w:rPr>
            </w:pPr>
          </w:p>
        </w:tc>
        <w:tc>
          <w:tcPr>
            <w:tcW w:w="709" w:type="dxa"/>
            <w:vAlign w:val="center"/>
          </w:tcPr>
          <w:p w14:paraId="0E4D6EFF" w14:textId="77777777" w:rsidR="005B5532" w:rsidRPr="00FE760F" w:rsidRDefault="005B5532" w:rsidP="007274DE">
            <w:pPr>
              <w:pStyle w:val="TAC"/>
              <w:keepNext w:val="0"/>
              <w:keepLines w:val="0"/>
              <w:rPr>
                <w:lang w:val="en-US"/>
              </w:rPr>
            </w:pPr>
          </w:p>
        </w:tc>
      </w:tr>
      <w:tr w:rsidR="005B5532" w:rsidRPr="00FE760F" w14:paraId="28BD0E7C" w14:textId="77777777" w:rsidTr="007274DE">
        <w:trPr>
          <w:tblHeader/>
          <w:jc w:val="center"/>
        </w:trPr>
        <w:tc>
          <w:tcPr>
            <w:tcW w:w="1819" w:type="dxa"/>
            <w:vAlign w:val="center"/>
          </w:tcPr>
          <w:p w14:paraId="051F09C0" w14:textId="77777777" w:rsidR="005B5532" w:rsidRPr="00FE760F" w:rsidRDefault="005B5532" w:rsidP="007274DE">
            <w:pPr>
              <w:pStyle w:val="TAC"/>
              <w:keepNext w:val="0"/>
              <w:keepLines w:val="0"/>
              <w:rPr>
                <w:rFonts w:cs="Arial"/>
                <w:szCs w:val="18"/>
              </w:rPr>
            </w:pPr>
          </w:p>
        </w:tc>
        <w:tc>
          <w:tcPr>
            <w:tcW w:w="1102" w:type="dxa"/>
          </w:tcPr>
          <w:p w14:paraId="12C5BF34"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4744E710" w14:textId="77777777" w:rsidR="005B5532" w:rsidRPr="00FE760F" w:rsidRDefault="005B5532" w:rsidP="007274DE">
            <w:pPr>
              <w:pStyle w:val="TAC"/>
              <w:keepNext w:val="0"/>
              <w:keepLines w:val="0"/>
              <w:rPr>
                <w:lang w:val="en-US"/>
              </w:rPr>
            </w:pPr>
          </w:p>
        </w:tc>
        <w:tc>
          <w:tcPr>
            <w:tcW w:w="10075" w:type="dxa"/>
            <w:gridSpan w:val="18"/>
            <w:shd w:val="clear" w:color="auto" w:fill="auto"/>
            <w:vAlign w:val="center"/>
          </w:tcPr>
          <w:p w14:paraId="39611AFE" w14:textId="77777777" w:rsidR="005B5532" w:rsidRPr="00FE760F" w:rsidRDefault="005B5532" w:rsidP="007274DE">
            <w:pPr>
              <w:pStyle w:val="TAC"/>
              <w:keepNext w:val="0"/>
              <w:keepLines w:val="0"/>
              <w:rPr>
                <w:lang w:val="en-US"/>
              </w:rPr>
            </w:pPr>
          </w:p>
        </w:tc>
        <w:tc>
          <w:tcPr>
            <w:tcW w:w="1131" w:type="dxa"/>
            <w:vAlign w:val="center"/>
          </w:tcPr>
          <w:p w14:paraId="5D55555E" w14:textId="77777777" w:rsidR="005B5532" w:rsidRPr="00FE760F" w:rsidRDefault="005B5532" w:rsidP="007274DE">
            <w:pPr>
              <w:pStyle w:val="TAC"/>
              <w:keepNext w:val="0"/>
              <w:keepLines w:val="0"/>
              <w:rPr>
                <w:bCs/>
                <w:szCs w:val="18"/>
                <w:lang w:val="en-US"/>
              </w:rPr>
            </w:pPr>
          </w:p>
        </w:tc>
        <w:tc>
          <w:tcPr>
            <w:tcW w:w="709" w:type="dxa"/>
            <w:vAlign w:val="center"/>
          </w:tcPr>
          <w:p w14:paraId="2DB8E1D9" w14:textId="77777777" w:rsidR="005B5532" w:rsidRPr="00FE760F" w:rsidRDefault="005B5532" w:rsidP="007274DE">
            <w:pPr>
              <w:pStyle w:val="TAC"/>
              <w:keepNext w:val="0"/>
              <w:keepLines w:val="0"/>
              <w:rPr>
                <w:lang w:val="en-US"/>
              </w:rPr>
            </w:pPr>
          </w:p>
        </w:tc>
      </w:tr>
      <w:tr w:rsidR="005B5532" w:rsidRPr="00FE760F" w14:paraId="12BB5141" w14:textId="77777777" w:rsidTr="007274DE">
        <w:trPr>
          <w:tblHeader/>
          <w:jc w:val="center"/>
        </w:trPr>
        <w:tc>
          <w:tcPr>
            <w:tcW w:w="1819" w:type="dxa"/>
            <w:vAlign w:val="center"/>
          </w:tcPr>
          <w:p w14:paraId="77E17DEA" w14:textId="77777777" w:rsidR="005B5532" w:rsidRPr="00FE760F" w:rsidRDefault="005B5532" w:rsidP="007274DE">
            <w:pPr>
              <w:pStyle w:val="TAC"/>
              <w:keepNext w:val="0"/>
              <w:keepLines w:val="0"/>
              <w:rPr>
                <w:rFonts w:cs="Arial"/>
                <w:szCs w:val="18"/>
              </w:rPr>
            </w:pPr>
          </w:p>
        </w:tc>
        <w:tc>
          <w:tcPr>
            <w:tcW w:w="1102" w:type="dxa"/>
          </w:tcPr>
          <w:p w14:paraId="20A8762B"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9CA0258" w14:textId="77777777" w:rsidR="005B5532" w:rsidRPr="00FE760F" w:rsidRDefault="005B5532" w:rsidP="007274DE">
            <w:pPr>
              <w:pStyle w:val="TAC"/>
              <w:keepNext w:val="0"/>
              <w:keepLines w:val="0"/>
              <w:rPr>
                <w:rFonts w:cs="Arial"/>
                <w:szCs w:val="18"/>
              </w:rPr>
            </w:pPr>
          </w:p>
        </w:tc>
        <w:tc>
          <w:tcPr>
            <w:tcW w:w="2276" w:type="dxa"/>
            <w:gridSpan w:val="3"/>
            <w:shd w:val="clear" w:color="auto" w:fill="auto"/>
            <w:vAlign w:val="center"/>
          </w:tcPr>
          <w:p w14:paraId="55C8E90C" w14:textId="77777777" w:rsidR="005B5532" w:rsidRPr="00FE760F" w:rsidRDefault="005B5532" w:rsidP="007274DE">
            <w:pPr>
              <w:pStyle w:val="TAC"/>
              <w:keepNext w:val="0"/>
              <w:keepLines w:val="0"/>
              <w:rPr>
                <w:rFonts w:cs="Arial"/>
                <w:szCs w:val="18"/>
              </w:rPr>
            </w:pPr>
          </w:p>
        </w:tc>
        <w:tc>
          <w:tcPr>
            <w:tcW w:w="694" w:type="dxa"/>
            <w:gridSpan w:val="2"/>
            <w:vAlign w:val="center"/>
          </w:tcPr>
          <w:p w14:paraId="17A14D99" w14:textId="77777777" w:rsidR="005B5532" w:rsidRPr="00FE760F" w:rsidRDefault="005B5532" w:rsidP="007274DE">
            <w:pPr>
              <w:pStyle w:val="TAC"/>
              <w:keepNext w:val="0"/>
              <w:keepLines w:val="0"/>
              <w:rPr>
                <w:rFonts w:cs="Arial"/>
                <w:szCs w:val="18"/>
              </w:rPr>
            </w:pPr>
          </w:p>
        </w:tc>
        <w:tc>
          <w:tcPr>
            <w:tcW w:w="712" w:type="dxa"/>
            <w:gridSpan w:val="3"/>
            <w:vAlign w:val="center"/>
          </w:tcPr>
          <w:p w14:paraId="222AB110"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AD77B6B" w14:textId="77777777" w:rsidR="005B5532" w:rsidRPr="00FE760F" w:rsidRDefault="005B5532" w:rsidP="007274DE">
            <w:pPr>
              <w:pStyle w:val="TAC"/>
              <w:keepNext w:val="0"/>
              <w:keepLines w:val="0"/>
              <w:rPr>
                <w:bCs/>
                <w:szCs w:val="18"/>
                <w:lang w:val="en-US"/>
              </w:rPr>
            </w:pPr>
          </w:p>
        </w:tc>
        <w:tc>
          <w:tcPr>
            <w:tcW w:w="717" w:type="dxa"/>
            <w:vAlign w:val="center"/>
          </w:tcPr>
          <w:p w14:paraId="17A69216" w14:textId="77777777" w:rsidR="005B5532" w:rsidRPr="00FE760F" w:rsidRDefault="005B5532" w:rsidP="007274DE">
            <w:pPr>
              <w:pStyle w:val="TAC"/>
              <w:keepNext w:val="0"/>
              <w:keepLines w:val="0"/>
              <w:rPr>
                <w:bCs/>
                <w:szCs w:val="18"/>
                <w:lang w:val="en-US"/>
              </w:rPr>
            </w:pPr>
          </w:p>
        </w:tc>
        <w:tc>
          <w:tcPr>
            <w:tcW w:w="712" w:type="dxa"/>
            <w:vAlign w:val="center"/>
          </w:tcPr>
          <w:p w14:paraId="6C3F2424" w14:textId="77777777" w:rsidR="005B5532" w:rsidRPr="00FE760F" w:rsidRDefault="005B5532" w:rsidP="007274DE">
            <w:pPr>
              <w:pStyle w:val="TAC"/>
              <w:keepNext w:val="0"/>
              <w:keepLines w:val="0"/>
              <w:rPr>
                <w:bCs/>
                <w:szCs w:val="18"/>
                <w:lang w:val="en-US"/>
              </w:rPr>
            </w:pPr>
          </w:p>
        </w:tc>
        <w:tc>
          <w:tcPr>
            <w:tcW w:w="709" w:type="dxa"/>
            <w:vAlign w:val="center"/>
          </w:tcPr>
          <w:p w14:paraId="4D5A643A" w14:textId="77777777" w:rsidR="005B5532" w:rsidRPr="00FE760F" w:rsidRDefault="005B5532" w:rsidP="007274DE">
            <w:pPr>
              <w:pStyle w:val="TAC"/>
              <w:keepNext w:val="0"/>
              <w:keepLines w:val="0"/>
              <w:rPr>
                <w:bCs/>
                <w:szCs w:val="18"/>
                <w:lang w:val="en-US"/>
              </w:rPr>
            </w:pPr>
          </w:p>
        </w:tc>
        <w:tc>
          <w:tcPr>
            <w:tcW w:w="709" w:type="dxa"/>
            <w:vAlign w:val="center"/>
          </w:tcPr>
          <w:p w14:paraId="1FC3D552" w14:textId="77777777" w:rsidR="005B5532" w:rsidRPr="00FE760F" w:rsidRDefault="005B5532" w:rsidP="007274DE">
            <w:pPr>
              <w:pStyle w:val="TAC"/>
              <w:keepNext w:val="0"/>
              <w:keepLines w:val="0"/>
              <w:rPr>
                <w:bCs/>
                <w:szCs w:val="18"/>
                <w:lang w:val="en-US"/>
              </w:rPr>
            </w:pPr>
          </w:p>
        </w:tc>
        <w:tc>
          <w:tcPr>
            <w:tcW w:w="710" w:type="dxa"/>
            <w:vAlign w:val="center"/>
          </w:tcPr>
          <w:p w14:paraId="36DB72DF" w14:textId="77777777" w:rsidR="005B5532" w:rsidRPr="00FE760F" w:rsidRDefault="005B5532" w:rsidP="007274DE">
            <w:pPr>
              <w:pStyle w:val="TAC"/>
              <w:keepNext w:val="0"/>
              <w:keepLines w:val="0"/>
              <w:rPr>
                <w:bCs/>
                <w:szCs w:val="18"/>
                <w:lang w:val="en-US"/>
              </w:rPr>
            </w:pPr>
          </w:p>
        </w:tc>
        <w:tc>
          <w:tcPr>
            <w:tcW w:w="709" w:type="dxa"/>
          </w:tcPr>
          <w:p w14:paraId="1BD2A4D0" w14:textId="77777777" w:rsidR="005B5532" w:rsidRPr="00FE760F" w:rsidRDefault="005B5532" w:rsidP="007274DE">
            <w:pPr>
              <w:pStyle w:val="TAC"/>
              <w:keepNext w:val="0"/>
              <w:keepLines w:val="0"/>
              <w:rPr>
                <w:lang w:val="en-US"/>
              </w:rPr>
            </w:pPr>
          </w:p>
        </w:tc>
        <w:tc>
          <w:tcPr>
            <w:tcW w:w="709" w:type="dxa"/>
          </w:tcPr>
          <w:p w14:paraId="7B098432" w14:textId="77777777" w:rsidR="005B5532" w:rsidRPr="00FE760F" w:rsidRDefault="005B5532" w:rsidP="007274DE">
            <w:pPr>
              <w:pStyle w:val="TAC"/>
              <w:keepNext w:val="0"/>
              <w:keepLines w:val="0"/>
              <w:rPr>
                <w:lang w:val="en-US"/>
              </w:rPr>
            </w:pPr>
          </w:p>
        </w:tc>
        <w:tc>
          <w:tcPr>
            <w:tcW w:w="706" w:type="dxa"/>
          </w:tcPr>
          <w:p w14:paraId="37215AB1" w14:textId="77777777" w:rsidR="005B5532" w:rsidRPr="00FE760F" w:rsidRDefault="005B5532" w:rsidP="007274DE">
            <w:pPr>
              <w:pStyle w:val="TAC"/>
              <w:keepNext w:val="0"/>
              <w:keepLines w:val="0"/>
              <w:rPr>
                <w:lang w:val="en-US"/>
              </w:rPr>
            </w:pPr>
          </w:p>
        </w:tc>
        <w:tc>
          <w:tcPr>
            <w:tcW w:w="1131" w:type="dxa"/>
            <w:vAlign w:val="center"/>
          </w:tcPr>
          <w:p w14:paraId="15A0FAC4" w14:textId="77777777" w:rsidR="005B5532" w:rsidRPr="00FE760F" w:rsidRDefault="005B5532" w:rsidP="007274DE">
            <w:pPr>
              <w:pStyle w:val="TAC"/>
              <w:keepNext w:val="0"/>
              <w:keepLines w:val="0"/>
              <w:rPr>
                <w:lang w:val="en-US"/>
              </w:rPr>
            </w:pPr>
          </w:p>
        </w:tc>
        <w:tc>
          <w:tcPr>
            <w:tcW w:w="709" w:type="dxa"/>
            <w:vAlign w:val="center"/>
          </w:tcPr>
          <w:p w14:paraId="5BC0E919" w14:textId="77777777" w:rsidR="005B5532" w:rsidRPr="00FE760F" w:rsidRDefault="005B5532" w:rsidP="007274DE">
            <w:pPr>
              <w:pStyle w:val="TAC"/>
              <w:keepNext w:val="0"/>
              <w:keepLines w:val="0"/>
              <w:rPr>
                <w:lang w:val="en-US"/>
              </w:rPr>
            </w:pPr>
          </w:p>
        </w:tc>
      </w:tr>
      <w:tr w:rsidR="005B5532" w:rsidRPr="00FE760F" w14:paraId="3C36EE53" w14:textId="77777777" w:rsidTr="007274DE">
        <w:trPr>
          <w:tblHeader/>
          <w:jc w:val="center"/>
        </w:trPr>
        <w:tc>
          <w:tcPr>
            <w:tcW w:w="1819" w:type="dxa"/>
            <w:vAlign w:val="center"/>
          </w:tcPr>
          <w:p w14:paraId="3728F70A" w14:textId="77777777" w:rsidR="005B5532" w:rsidRPr="00FE760F" w:rsidRDefault="005B5532" w:rsidP="007274DE">
            <w:pPr>
              <w:pStyle w:val="TAC"/>
              <w:keepNext w:val="0"/>
              <w:keepLines w:val="0"/>
              <w:rPr>
                <w:rFonts w:cs="Arial"/>
                <w:szCs w:val="18"/>
              </w:rPr>
            </w:pPr>
          </w:p>
        </w:tc>
        <w:tc>
          <w:tcPr>
            <w:tcW w:w="1102" w:type="dxa"/>
          </w:tcPr>
          <w:p w14:paraId="399A1EF6"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68A2A585" w14:textId="77777777" w:rsidR="005B5532" w:rsidRPr="00FE760F" w:rsidRDefault="005B5532" w:rsidP="007274DE">
            <w:pPr>
              <w:pStyle w:val="TAC"/>
              <w:keepNext w:val="0"/>
              <w:keepLines w:val="0"/>
              <w:rPr>
                <w:lang w:val="en-US"/>
              </w:rPr>
            </w:pPr>
          </w:p>
        </w:tc>
        <w:tc>
          <w:tcPr>
            <w:tcW w:w="4394" w:type="dxa"/>
            <w:gridSpan w:val="10"/>
            <w:shd w:val="clear" w:color="auto" w:fill="auto"/>
            <w:vAlign w:val="center"/>
          </w:tcPr>
          <w:p w14:paraId="42B4DD92" w14:textId="77777777" w:rsidR="005B5532" w:rsidRPr="00FE760F" w:rsidRDefault="005B5532" w:rsidP="007274DE">
            <w:pPr>
              <w:pStyle w:val="TAC"/>
              <w:keepNext w:val="0"/>
              <w:keepLines w:val="0"/>
              <w:rPr>
                <w:bCs/>
                <w:szCs w:val="18"/>
                <w:lang w:val="en-US"/>
              </w:rPr>
            </w:pPr>
          </w:p>
        </w:tc>
        <w:tc>
          <w:tcPr>
            <w:tcW w:w="717" w:type="dxa"/>
            <w:vAlign w:val="center"/>
          </w:tcPr>
          <w:p w14:paraId="2FA5065A" w14:textId="77777777" w:rsidR="005B5532" w:rsidRPr="00FE760F" w:rsidRDefault="005B5532" w:rsidP="007274DE">
            <w:pPr>
              <w:pStyle w:val="TAC"/>
              <w:keepNext w:val="0"/>
              <w:keepLines w:val="0"/>
              <w:rPr>
                <w:bCs/>
                <w:szCs w:val="18"/>
                <w:lang w:val="en-US"/>
              </w:rPr>
            </w:pPr>
          </w:p>
        </w:tc>
        <w:tc>
          <w:tcPr>
            <w:tcW w:w="712" w:type="dxa"/>
            <w:vAlign w:val="center"/>
          </w:tcPr>
          <w:p w14:paraId="68F17C24" w14:textId="77777777" w:rsidR="005B5532" w:rsidRPr="00FE760F" w:rsidRDefault="005B5532" w:rsidP="007274DE">
            <w:pPr>
              <w:pStyle w:val="TAC"/>
              <w:keepNext w:val="0"/>
              <w:keepLines w:val="0"/>
              <w:rPr>
                <w:bCs/>
                <w:szCs w:val="18"/>
                <w:lang w:val="en-US"/>
              </w:rPr>
            </w:pPr>
          </w:p>
        </w:tc>
        <w:tc>
          <w:tcPr>
            <w:tcW w:w="709" w:type="dxa"/>
            <w:vAlign w:val="center"/>
          </w:tcPr>
          <w:p w14:paraId="13345BEE" w14:textId="77777777" w:rsidR="005B5532" w:rsidRPr="00FE760F" w:rsidRDefault="005B5532" w:rsidP="007274DE">
            <w:pPr>
              <w:pStyle w:val="TAC"/>
              <w:keepNext w:val="0"/>
              <w:keepLines w:val="0"/>
              <w:rPr>
                <w:bCs/>
                <w:szCs w:val="18"/>
                <w:lang w:val="en-US"/>
              </w:rPr>
            </w:pPr>
          </w:p>
        </w:tc>
        <w:tc>
          <w:tcPr>
            <w:tcW w:w="709" w:type="dxa"/>
            <w:vAlign w:val="center"/>
          </w:tcPr>
          <w:p w14:paraId="5AB76DAF" w14:textId="77777777" w:rsidR="005B5532" w:rsidRPr="00FE760F" w:rsidRDefault="005B5532" w:rsidP="007274DE">
            <w:pPr>
              <w:pStyle w:val="TAC"/>
              <w:keepNext w:val="0"/>
              <w:keepLines w:val="0"/>
              <w:rPr>
                <w:bCs/>
                <w:szCs w:val="18"/>
                <w:lang w:val="en-US"/>
              </w:rPr>
            </w:pPr>
          </w:p>
        </w:tc>
        <w:tc>
          <w:tcPr>
            <w:tcW w:w="710" w:type="dxa"/>
            <w:vAlign w:val="center"/>
          </w:tcPr>
          <w:p w14:paraId="49F7C391" w14:textId="77777777" w:rsidR="005B5532" w:rsidRPr="00FE760F" w:rsidRDefault="005B5532" w:rsidP="007274DE">
            <w:pPr>
              <w:pStyle w:val="TAC"/>
              <w:keepNext w:val="0"/>
              <w:keepLines w:val="0"/>
              <w:rPr>
                <w:bCs/>
                <w:szCs w:val="18"/>
                <w:lang w:val="en-US"/>
              </w:rPr>
            </w:pPr>
          </w:p>
        </w:tc>
        <w:tc>
          <w:tcPr>
            <w:tcW w:w="709" w:type="dxa"/>
          </w:tcPr>
          <w:p w14:paraId="41166838" w14:textId="77777777" w:rsidR="005B5532" w:rsidRPr="00FE760F" w:rsidRDefault="005B5532" w:rsidP="007274DE">
            <w:pPr>
              <w:pStyle w:val="TAC"/>
              <w:keepNext w:val="0"/>
              <w:keepLines w:val="0"/>
              <w:rPr>
                <w:lang w:val="en-US"/>
              </w:rPr>
            </w:pPr>
          </w:p>
        </w:tc>
        <w:tc>
          <w:tcPr>
            <w:tcW w:w="709" w:type="dxa"/>
          </w:tcPr>
          <w:p w14:paraId="13A8FE51" w14:textId="77777777" w:rsidR="005B5532" w:rsidRPr="00FE760F" w:rsidRDefault="005B5532" w:rsidP="007274DE">
            <w:pPr>
              <w:pStyle w:val="TAC"/>
              <w:keepNext w:val="0"/>
              <w:keepLines w:val="0"/>
              <w:rPr>
                <w:lang w:val="en-US"/>
              </w:rPr>
            </w:pPr>
          </w:p>
        </w:tc>
        <w:tc>
          <w:tcPr>
            <w:tcW w:w="706" w:type="dxa"/>
          </w:tcPr>
          <w:p w14:paraId="55313853" w14:textId="77777777" w:rsidR="005B5532" w:rsidRPr="00FE760F" w:rsidRDefault="005B5532" w:rsidP="007274DE">
            <w:pPr>
              <w:pStyle w:val="TAC"/>
              <w:keepNext w:val="0"/>
              <w:keepLines w:val="0"/>
              <w:rPr>
                <w:lang w:val="en-US"/>
              </w:rPr>
            </w:pPr>
          </w:p>
        </w:tc>
        <w:tc>
          <w:tcPr>
            <w:tcW w:w="1131" w:type="dxa"/>
            <w:vAlign w:val="center"/>
          </w:tcPr>
          <w:p w14:paraId="5C4AAC41" w14:textId="77777777" w:rsidR="005B5532" w:rsidRPr="00FE760F" w:rsidRDefault="005B5532" w:rsidP="007274DE">
            <w:pPr>
              <w:pStyle w:val="TAC"/>
              <w:keepNext w:val="0"/>
              <w:keepLines w:val="0"/>
              <w:rPr>
                <w:bCs/>
                <w:szCs w:val="18"/>
                <w:lang w:val="en-US"/>
              </w:rPr>
            </w:pPr>
          </w:p>
        </w:tc>
        <w:tc>
          <w:tcPr>
            <w:tcW w:w="709" w:type="dxa"/>
            <w:vAlign w:val="center"/>
          </w:tcPr>
          <w:p w14:paraId="37BF2D3A" w14:textId="77777777" w:rsidR="005B5532" w:rsidRPr="00FE760F" w:rsidRDefault="005B5532" w:rsidP="007274DE">
            <w:pPr>
              <w:pStyle w:val="TAC"/>
              <w:keepNext w:val="0"/>
              <w:keepLines w:val="0"/>
              <w:rPr>
                <w:lang w:val="en-US"/>
              </w:rPr>
            </w:pPr>
          </w:p>
        </w:tc>
      </w:tr>
      <w:tr w:rsidR="005B5532" w:rsidRPr="00FE760F" w14:paraId="5490DF9F" w14:textId="77777777" w:rsidTr="007274DE">
        <w:trPr>
          <w:tblHeader/>
          <w:jc w:val="center"/>
        </w:trPr>
        <w:tc>
          <w:tcPr>
            <w:tcW w:w="1819" w:type="dxa"/>
            <w:vAlign w:val="center"/>
          </w:tcPr>
          <w:p w14:paraId="2261C158" w14:textId="77777777" w:rsidR="005B5532" w:rsidRPr="00FE760F" w:rsidRDefault="005B5532" w:rsidP="007274DE">
            <w:pPr>
              <w:pStyle w:val="TAC"/>
              <w:keepNext w:val="0"/>
              <w:keepLines w:val="0"/>
              <w:rPr>
                <w:rFonts w:cs="Arial"/>
                <w:szCs w:val="18"/>
              </w:rPr>
            </w:pPr>
          </w:p>
        </w:tc>
        <w:tc>
          <w:tcPr>
            <w:tcW w:w="1102" w:type="dxa"/>
          </w:tcPr>
          <w:p w14:paraId="1B43029F" w14:textId="77777777" w:rsidR="005B5532" w:rsidRPr="00FE760F" w:rsidRDefault="005B5532" w:rsidP="007274DE">
            <w:pPr>
              <w:pStyle w:val="TAC"/>
              <w:keepNext w:val="0"/>
              <w:keepLines w:val="0"/>
              <w:rPr>
                <w:rFonts w:cs="Arial"/>
                <w:szCs w:val="18"/>
                <w:lang w:val="en-US" w:eastAsia="ko-KR"/>
              </w:rPr>
            </w:pPr>
          </w:p>
        </w:tc>
        <w:tc>
          <w:tcPr>
            <w:tcW w:w="752" w:type="dxa"/>
            <w:shd w:val="clear" w:color="auto" w:fill="auto"/>
            <w:vAlign w:val="center"/>
          </w:tcPr>
          <w:p w14:paraId="74C84355" w14:textId="77777777" w:rsidR="005B5532" w:rsidRPr="00FE760F" w:rsidRDefault="005B5532" w:rsidP="007274DE">
            <w:pPr>
              <w:pStyle w:val="TAC"/>
              <w:keepNext w:val="0"/>
              <w:keepLines w:val="0"/>
              <w:rPr>
                <w:rFonts w:cs="Arial"/>
                <w:szCs w:val="18"/>
              </w:rPr>
            </w:pPr>
          </w:p>
        </w:tc>
        <w:tc>
          <w:tcPr>
            <w:tcW w:w="2970" w:type="dxa"/>
            <w:gridSpan w:val="5"/>
            <w:shd w:val="clear" w:color="auto" w:fill="auto"/>
            <w:vAlign w:val="center"/>
          </w:tcPr>
          <w:p w14:paraId="41CC0F36" w14:textId="77777777" w:rsidR="005B5532" w:rsidRPr="00FE760F" w:rsidRDefault="005B5532" w:rsidP="007274DE">
            <w:pPr>
              <w:pStyle w:val="TAC"/>
              <w:keepNext w:val="0"/>
              <w:keepLines w:val="0"/>
              <w:rPr>
                <w:rFonts w:cs="Arial"/>
                <w:szCs w:val="18"/>
              </w:rPr>
            </w:pPr>
          </w:p>
        </w:tc>
        <w:tc>
          <w:tcPr>
            <w:tcW w:w="712" w:type="dxa"/>
            <w:gridSpan w:val="3"/>
            <w:vAlign w:val="center"/>
          </w:tcPr>
          <w:p w14:paraId="4C7063DB"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EB3AF37" w14:textId="77777777" w:rsidR="005B5532" w:rsidRPr="00FE760F" w:rsidRDefault="005B5532" w:rsidP="007274DE">
            <w:pPr>
              <w:pStyle w:val="TAC"/>
              <w:keepNext w:val="0"/>
              <w:keepLines w:val="0"/>
              <w:rPr>
                <w:bCs/>
                <w:szCs w:val="18"/>
                <w:lang w:val="en-US"/>
              </w:rPr>
            </w:pPr>
          </w:p>
        </w:tc>
        <w:tc>
          <w:tcPr>
            <w:tcW w:w="717" w:type="dxa"/>
            <w:vAlign w:val="center"/>
          </w:tcPr>
          <w:p w14:paraId="1E557E9D" w14:textId="77777777" w:rsidR="005B5532" w:rsidRPr="00FE760F" w:rsidRDefault="005B5532" w:rsidP="007274DE">
            <w:pPr>
              <w:pStyle w:val="TAC"/>
              <w:keepNext w:val="0"/>
              <w:keepLines w:val="0"/>
              <w:rPr>
                <w:bCs/>
                <w:szCs w:val="18"/>
                <w:lang w:val="en-US"/>
              </w:rPr>
            </w:pPr>
          </w:p>
        </w:tc>
        <w:tc>
          <w:tcPr>
            <w:tcW w:w="712" w:type="dxa"/>
            <w:vAlign w:val="center"/>
          </w:tcPr>
          <w:p w14:paraId="50E71843" w14:textId="77777777" w:rsidR="005B5532" w:rsidRPr="00FE760F" w:rsidRDefault="005B5532" w:rsidP="007274DE">
            <w:pPr>
              <w:pStyle w:val="TAC"/>
              <w:keepNext w:val="0"/>
              <w:keepLines w:val="0"/>
              <w:rPr>
                <w:bCs/>
                <w:szCs w:val="18"/>
                <w:lang w:val="en-US"/>
              </w:rPr>
            </w:pPr>
          </w:p>
        </w:tc>
        <w:tc>
          <w:tcPr>
            <w:tcW w:w="709" w:type="dxa"/>
            <w:vAlign w:val="center"/>
          </w:tcPr>
          <w:p w14:paraId="4C9AAA44" w14:textId="77777777" w:rsidR="005B5532" w:rsidRPr="00FE760F" w:rsidRDefault="005B5532" w:rsidP="007274DE">
            <w:pPr>
              <w:pStyle w:val="TAC"/>
              <w:keepNext w:val="0"/>
              <w:keepLines w:val="0"/>
              <w:rPr>
                <w:bCs/>
                <w:szCs w:val="18"/>
                <w:lang w:val="en-US"/>
              </w:rPr>
            </w:pPr>
          </w:p>
        </w:tc>
        <w:tc>
          <w:tcPr>
            <w:tcW w:w="709" w:type="dxa"/>
            <w:vAlign w:val="center"/>
          </w:tcPr>
          <w:p w14:paraId="6482CA11" w14:textId="77777777" w:rsidR="005B5532" w:rsidRPr="00FE760F" w:rsidRDefault="005B5532" w:rsidP="007274DE">
            <w:pPr>
              <w:pStyle w:val="TAC"/>
              <w:keepNext w:val="0"/>
              <w:keepLines w:val="0"/>
              <w:rPr>
                <w:bCs/>
                <w:szCs w:val="18"/>
                <w:lang w:val="en-US"/>
              </w:rPr>
            </w:pPr>
          </w:p>
        </w:tc>
        <w:tc>
          <w:tcPr>
            <w:tcW w:w="710" w:type="dxa"/>
            <w:vAlign w:val="center"/>
          </w:tcPr>
          <w:p w14:paraId="088EE670" w14:textId="77777777" w:rsidR="005B5532" w:rsidRPr="00FE760F" w:rsidRDefault="005B5532" w:rsidP="007274DE">
            <w:pPr>
              <w:pStyle w:val="TAC"/>
              <w:keepNext w:val="0"/>
              <w:keepLines w:val="0"/>
              <w:rPr>
                <w:bCs/>
                <w:szCs w:val="18"/>
                <w:lang w:val="en-US"/>
              </w:rPr>
            </w:pPr>
          </w:p>
        </w:tc>
        <w:tc>
          <w:tcPr>
            <w:tcW w:w="709" w:type="dxa"/>
          </w:tcPr>
          <w:p w14:paraId="6D2B1E9E" w14:textId="77777777" w:rsidR="005B5532" w:rsidRPr="00FE760F" w:rsidRDefault="005B5532" w:rsidP="007274DE">
            <w:pPr>
              <w:pStyle w:val="TAC"/>
              <w:keepNext w:val="0"/>
              <w:keepLines w:val="0"/>
              <w:rPr>
                <w:lang w:val="en-US"/>
              </w:rPr>
            </w:pPr>
          </w:p>
        </w:tc>
        <w:tc>
          <w:tcPr>
            <w:tcW w:w="709" w:type="dxa"/>
          </w:tcPr>
          <w:p w14:paraId="2A427BA0" w14:textId="77777777" w:rsidR="005B5532" w:rsidRPr="00FE760F" w:rsidRDefault="005B5532" w:rsidP="007274DE">
            <w:pPr>
              <w:pStyle w:val="TAC"/>
              <w:keepNext w:val="0"/>
              <w:keepLines w:val="0"/>
              <w:rPr>
                <w:lang w:val="en-US"/>
              </w:rPr>
            </w:pPr>
          </w:p>
        </w:tc>
        <w:tc>
          <w:tcPr>
            <w:tcW w:w="706" w:type="dxa"/>
          </w:tcPr>
          <w:p w14:paraId="538D7613" w14:textId="77777777" w:rsidR="005B5532" w:rsidRPr="00FE760F" w:rsidRDefault="005B5532" w:rsidP="007274DE">
            <w:pPr>
              <w:pStyle w:val="TAC"/>
              <w:keepNext w:val="0"/>
              <w:keepLines w:val="0"/>
              <w:rPr>
                <w:lang w:val="en-US"/>
              </w:rPr>
            </w:pPr>
          </w:p>
        </w:tc>
        <w:tc>
          <w:tcPr>
            <w:tcW w:w="1131" w:type="dxa"/>
            <w:vAlign w:val="center"/>
          </w:tcPr>
          <w:p w14:paraId="74F7A5A5" w14:textId="77777777" w:rsidR="005B5532" w:rsidRPr="00FE760F" w:rsidRDefault="005B5532" w:rsidP="007274DE">
            <w:pPr>
              <w:pStyle w:val="TAC"/>
              <w:keepNext w:val="0"/>
              <w:keepLines w:val="0"/>
              <w:rPr>
                <w:lang w:val="en-US"/>
              </w:rPr>
            </w:pPr>
          </w:p>
        </w:tc>
        <w:tc>
          <w:tcPr>
            <w:tcW w:w="709" w:type="dxa"/>
            <w:vAlign w:val="center"/>
          </w:tcPr>
          <w:p w14:paraId="5B9A969D" w14:textId="77777777" w:rsidR="005B5532" w:rsidRPr="00FE760F" w:rsidRDefault="005B5532" w:rsidP="007274DE">
            <w:pPr>
              <w:pStyle w:val="TAC"/>
              <w:keepNext w:val="0"/>
              <w:keepLines w:val="0"/>
              <w:rPr>
                <w:lang w:val="en-US"/>
              </w:rPr>
            </w:pPr>
          </w:p>
        </w:tc>
      </w:tr>
      <w:tr w:rsidR="005B5532" w:rsidRPr="00FE760F" w14:paraId="025D7DE0" w14:textId="77777777" w:rsidTr="007274DE">
        <w:trPr>
          <w:tblHeader/>
          <w:jc w:val="center"/>
        </w:trPr>
        <w:tc>
          <w:tcPr>
            <w:tcW w:w="1819" w:type="dxa"/>
            <w:vAlign w:val="center"/>
          </w:tcPr>
          <w:p w14:paraId="54DFC7C1" w14:textId="77777777" w:rsidR="005B5532" w:rsidRPr="00FE760F" w:rsidRDefault="005B5532" w:rsidP="007274DE">
            <w:pPr>
              <w:pStyle w:val="TAC"/>
              <w:keepNext w:val="0"/>
              <w:keepLines w:val="0"/>
              <w:rPr>
                <w:rFonts w:cs="Arial"/>
                <w:szCs w:val="18"/>
              </w:rPr>
            </w:pPr>
          </w:p>
        </w:tc>
        <w:tc>
          <w:tcPr>
            <w:tcW w:w="1102" w:type="dxa"/>
          </w:tcPr>
          <w:p w14:paraId="27FF0DA8" w14:textId="77777777" w:rsidR="005B5532" w:rsidRPr="00FE760F" w:rsidRDefault="005B5532" w:rsidP="007274DE">
            <w:pPr>
              <w:pStyle w:val="TAC"/>
              <w:keepNext w:val="0"/>
              <w:keepLines w:val="0"/>
              <w:rPr>
                <w:lang w:val="en-US"/>
              </w:rPr>
            </w:pPr>
          </w:p>
        </w:tc>
        <w:tc>
          <w:tcPr>
            <w:tcW w:w="752" w:type="dxa"/>
            <w:shd w:val="clear" w:color="auto" w:fill="auto"/>
            <w:vAlign w:val="center"/>
          </w:tcPr>
          <w:p w14:paraId="7EBBB800" w14:textId="77777777" w:rsidR="005B5532" w:rsidRPr="00FE760F" w:rsidRDefault="005B5532" w:rsidP="007274DE">
            <w:pPr>
              <w:pStyle w:val="TAC"/>
              <w:keepNext w:val="0"/>
              <w:keepLines w:val="0"/>
              <w:rPr>
                <w:lang w:val="en-US"/>
              </w:rPr>
            </w:pPr>
          </w:p>
        </w:tc>
        <w:tc>
          <w:tcPr>
            <w:tcW w:w="5823" w:type="dxa"/>
            <w:gridSpan w:val="12"/>
            <w:shd w:val="clear" w:color="auto" w:fill="auto"/>
            <w:vAlign w:val="center"/>
          </w:tcPr>
          <w:p w14:paraId="028ECD44" w14:textId="77777777" w:rsidR="005B5532" w:rsidRPr="00FE760F" w:rsidRDefault="005B5532" w:rsidP="007274DE">
            <w:pPr>
              <w:pStyle w:val="TAC"/>
              <w:keepNext w:val="0"/>
              <w:keepLines w:val="0"/>
              <w:rPr>
                <w:bCs/>
                <w:szCs w:val="18"/>
                <w:lang w:val="en-US"/>
              </w:rPr>
            </w:pPr>
          </w:p>
        </w:tc>
        <w:tc>
          <w:tcPr>
            <w:tcW w:w="709" w:type="dxa"/>
            <w:vAlign w:val="center"/>
          </w:tcPr>
          <w:p w14:paraId="3B656785" w14:textId="77777777" w:rsidR="005B5532" w:rsidRPr="00FE760F" w:rsidRDefault="005B5532" w:rsidP="007274DE">
            <w:pPr>
              <w:pStyle w:val="TAC"/>
              <w:keepNext w:val="0"/>
              <w:keepLines w:val="0"/>
              <w:rPr>
                <w:bCs/>
                <w:szCs w:val="18"/>
                <w:lang w:val="en-US"/>
              </w:rPr>
            </w:pPr>
          </w:p>
        </w:tc>
        <w:tc>
          <w:tcPr>
            <w:tcW w:w="709" w:type="dxa"/>
            <w:vAlign w:val="center"/>
          </w:tcPr>
          <w:p w14:paraId="3C412D8A" w14:textId="77777777" w:rsidR="005B5532" w:rsidRPr="00FE760F" w:rsidRDefault="005B5532" w:rsidP="007274DE">
            <w:pPr>
              <w:pStyle w:val="TAC"/>
              <w:keepNext w:val="0"/>
              <w:keepLines w:val="0"/>
              <w:rPr>
                <w:bCs/>
                <w:szCs w:val="18"/>
                <w:lang w:val="en-US"/>
              </w:rPr>
            </w:pPr>
          </w:p>
        </w:tc>
        <w:tc>
          <w:tcPr>
            <w:tcW w:w="710" w:type="dxa"/>
            <w:vAlign w:val="center"/>
          </w:tcPr>
          <w:p w14:paraId="2B7CD7E8" w14:textId="77777777" w:rsidR="005B5532" w:rsidRPr="00FE760F" w:rsidRDefault="005B5532" w:rsidP="007274DE">
            <w:pPr>
              <w:pStyle w:val="TAC"/>
              <w:keepNext w:val="0"/>
              <w:keepLines w:val="0"/>
              <w:rPr>
                <w:bCs/>
                <w:szCs w:val="18"/>
                <w:lang w:val="en-US"/>
              </w:rPr>
            </w:pPr>
          </w:p>
        </w:tc>
        <w:tc>
          <w:tcPr>
            <w:tcW w:w="709" w:type="dxa"/>
          </w:tcPr>
          <w:p w14:paraId="6F73B1C6" w14:textId="77777777" w:rsidR="005B5532" w:rsidRPr="00FE760F" w:rsidRDefault="005B5532" w:rsidP="007274DE">
            <w:pPr>
              <w:pStyle w:val="TAC"/>
              <w:keepNext w:val="0"/>
              <w:keepLines w:val="0"/>
              <w:rPr>
                <w:lang w:val="en-US"/>
              </w:rPr>
            </w:pPr>
          </w:p>
        </w:tc>
        <w:tc>
          <w:tcPr>
            <w:tcW w:w="709" w:type="dxa"/>
          </w:tcPr>
          <w:p w14:paraId="4477F89C" w14:textId="77777777" w:rsidR="005B5532" w:rsidRPr="00FE760F" w:rsidRDefault="005B5532" w:rsidP="007274DE">
            <w:pPr>
              <w:pStyle w:val="TAC"/>
              <w:keepNext w:val="0"/>
              <w:keepLines w:val="0"/>
              <w:rPr>
                <w:lang w:val="en-US"/>
              </w:rPr>
            </w:pPr>
          </w:p>
        </w:tc>
        <w:tc>
          <w:tcPr>
            <w:tcW w:w="706" w:type="dxa"/>
          </w:tcPr>
          <w:p w14:paraId="49893FEE" w14:textId="77777777" w:rsidR="005B5532" w:rsidRPr="00FE760F" w:rsidRDefault="005B5532" w:rsidP="007274DE">
            <w:pPr>
              <w:pStyle w:val="TAC"/>
              <w:keepNext w:val="0"/>
              <w:keepLines w:val="0"/>
              <w:rPr>
                <w:lang w:val="en-US"/>
              </w:rPr>
            </w:pPr>
          </w:p>
        </w:tc>
        <w:tc>
          <w:tcPr>
            <w:tcW w:w="1131" w:type="dxa"/>
            <w:vAlign w:val="center"/>
          </w:tcPr>
          <w:p w14:paraId="31665D56" w14:textId="77777777" w:rsidR="005B5532" w:rsidRPr="00FE760F" w:rsidRDefault="005B5532" w:rsidP="007274DE">
            <w:pPr>
              <w:pStyle w:val="TAC"/>
              <w:keepNext w:val="0"/>
              <w:keepLines w:val="0"/>
              <w:rPr>
                <w:bCs/>
                <w:szCs w:val="18"/>
                <w:lang w:val="en-US"/>
              </w:rPr>
            </w:pPr>
          </w:p>
        </w:tc>
        <w:tc>
          <w:tcPr>
            <w:tcW w:w="709" w:type="dxa"/>
            <w:vAlign w:val="center"/>
          </w:tcPr>
          <w:p w14:paraId="3F1777D8" w14:textId="77777777" w:rsidR="005B5532" w:rsidRPr="00FE760F" w:rsidRDefault="005B5532" w:rsidP="007274DE">
            <w:pPr>
              <w:pStyle w:val="TAC"/>
              <w:keepNext w:val="0"/>
              <w:keepLines w:val="0"/>
              <w:rPr>
                <w:lang w:val="en-US"/>
              </w:rPr>
            </w:pPr>
          </w:p>
        </w:tc>
      </w:tr>
      <w:tr w:rsidR="005B5532" w:rsidRPr="00FE760F" w14:paraId="3E5145B6" w14:textId="77777777" w:rsidTr="007274DE">
        <w:trPr>
          <w:tblHeader/>
          <w:jc w:val="center"/>
        </w:trPr>
        <w:tc>
          <w:tcPr>
            <w:tcW w:w="1819" w:type="dxa"/>
            <w:vAlign w:val="center"/>
          </w:tcPr>
          <w:p w14:paraId="57B2BD23" w14:textId="77777777" w:rsidR="005B5532" w:rsidRPr="00FE760F" w:rsidRDefault="005B5532" w:rsidP="007274DE">
            <w:pPr>
              <w:pStyle w:val="TAC"/>
              <w:keepNext w:val="0"/>
              <w:keepLines w:val="0"/>
              <w:rPr>
                <w:rFonts w:cs="Arial"/>
                <w:szCs w:val="18"/>
              </w:rPr>
            </w:pPr>
          </w:p>
        </w:tc>
        <w:tc>
          <w:tcPr>
            <w:tcW w:w="1102" w:type="dxa"/>
          </w:tcPr>
          <w:p w14:paraId="7F0EBB7C"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33B77BC"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4B6D5285" w14:textId="77777777" w:rsidR="005B5532" w:rsidRPr="00FE760F" w:rsidRDefault="005B5532" w:rsidP="007274DE">
            <w:pPr>
              <w:pStyle w:val="TAC"/>
              <w:keepNext w:val="0"/>
              <w:keepLines w:val="0"/>
              <w:rPr>
                <w:rFonts w:cs="Arial"/>
                <w:szCs w:val="18"/>
              </w:rPr>
            </w:pPr>
          </w:p>
        </w:tc>
        <w:tc>
          <w:tcPr>
            <w:tcW w:w="694" w:type="dxa"/>
            <w:gridSpan w:val="2"/>
            <w:shd w:val="clear" w:color="auto" w:fill="auto"/>
            <w:vAlign w:val="center"/>
          </w:tcPr>
          <w:p w14:paraId="3C038F75"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6FA35EDB"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697AF237"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2CAB0F29"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39714FF1" w14:textId="77777777" w:rsidR="005B5532" w:rsidRPr="00FE760F" w:rsidRDefault="005B5532" w:rsidP="007274DE">
            <w:pPr>
              <w:pStyle w:val="TAC"/>
              <w:keepNext w:val="0"/>
              <w:keepLines w:val="0"/>
              <w:rPr>
                <w:rFonts w:cs="Arial"/>
                <w:szCs w:val="18"/>
              </w:rPr>
            </w:pPr>
          </w:p>
        </w:tc>
        <w:tc>
          <w:tcPr>
            <w:tcW w:w="709" w:type="dxa"/>
            <w:vAlign w:val="center"/>
          </w:tcPr>
          <w:p w14:paraId="4B14A54B" w14:textId="77777777" w:rsidR="005B5532" w:rsidRPr="00FE760F" w:rsidRDefault="005B5532" w:rsidP="007274DE">
            <w:pPr>
              <w:pStyle w:val="TAC"/>
              <w:keepNext w:val="0"/>
              <w:keepLines w:val="0"/>
              <w:rPr>
                <w:bCs/>
                <w:szCs w:val="18"/>
                <w:lang w:val="en-US"/>
              </w:rPr>
            </w:pPr>
          </w:p>
        </w:tc>
        <w:tc>
          <w:tcPr>
            <w:tcW w:w="709" w:type="dxa"/>
            <w:vAlign w:val="center"/>
          </w:tcPr>
          <w:p w14:paraId="721618CB" w14:textId="77777777" w:rsidR="005B5532" w:rsidRPr="00FE760F" w:rsidRDefault="005B5532" w:rsidP="007274DE">
            <w:pPr>
              <w:pStyle w:val="TAC"/>
              <w:keepNext w:val="0"/>
              <w:keepLines w:val="0"/>
              <w:rPr>
                <w:bCs/>
                <w:szCs w:val="18"/>
                <w:lang w:val="en-US"/>
              </w:rPr>
            </w:pPr>
          </w:p>
        </w:tc>
        <w:tc>
          <w:tcPr>
            <w:tcW w:w="710" w:type="dxa"/>
            <w:vAlign w:val="center"/>
          </w:tcPr>
          <w:p w14:paraId="54C208D3" w14:textId="77777777" w:rsidR="005B5532" w:rsidRPr="00FE760F" w:rsidRDefault="005B5532" w:rsidP="007274DE">
            <w:pPr>
              <w:pStyle w:val="TAC"/>
              <w:keepNext w:val="0"/>
              <w:keepLines w:val="0"/>
              <w:rPr>
                <w:bCs/>
                <w:szCs w:val="18"/>
                <w:lang w:val="en-US"/>
              </w:rPr>
            </w:pPr>
          </w:p>
        </w:tc>
        <w:tc>
          <w:tcPr>
            <w:tcW w:w="709" w:type="dxa"/>
          </w:tcPr>
          <w:p w14:paraId="32D961D7" w14:textId="77777777" w:rsidR="005B5532" w:rsidRPr="00FE760F" w:rsidRDefault="005B5532" w:rsidP="007274DE">
            <w:pPr>
              <w:pStyle w:val="TAC"/>
              <w:keepNext w:val="0"/>
              <w:keepLines w:val="0"/>
              <w:rPr>
                <w:lang w:val="en-US"/>
              </w:rPr>
            </w:pPr>
          </w:p>
        </w:tc>
        <w:tc>
          <w:tcPr>
            <w:tcW w:w="709" w:type="dxa"/>
          </w:tcPr>
          <w:p w14:paraId="588B511E" w14:textId="77777777" w:rsidR="005B5532" w:rsidRPr="00FE760F" w:rsidRDefault="005B5532" w:rsidP="007274DE">
            <w:pPr>
              <w:pStyle w:val="TAC"/>
              <w:keepNext w:val="0"/>
              <w:keepLines w:val="0"/>
              <w:rPr>
                <w:lang w:val="en-US"/>
              </w:rPr>
            </w:pPr>
          </w:p>
        </w:tc>
        <w:tc>
          <w:tcPr>
            <w:tcW w:w="706" w:type="dxa"/>
          </w:tcPr>
          <w:p w14:paraId="73B3C7D5" w14:textId="77777777" w:rsidR="005B5532" w:rsidRPr="00FE760F" w:rsidRDefault="005B5532" w:rsidP="007274DE">
            <w:pPr>
              <w:pStyle w:val="TAC"/>
              <w:keepNext w:val="0"/>
              <w:keepLines w:val="0"/>
              <w:rPr>
                <w:lang w:val="en-US"/>
              </w:rPr>
            </w:pPr>
          </w:p>
        </w:tc>
        <w:tc>
          <w:tcPr>
            <w:tcW w:w="1131" w:type="dxa"/>
            <w:vAlign w:val="center"/>
          </w:tcPr>
          <w:p w14:paraId="530631B6" w14:textId="77777777" w:rsidR="005B5532" w:rsidRPr="00FE760F" w:rsidRDefault="005B5532" w:rsidP="007274DE">
            <w:pPr>
              <w:pStyle w:val="TAC"/>
              <w:keepNext w:val="0"/>
              <w:keepLines w:val="0"/>
              <w:rPr>
                <w:rFonts w:cs="Arial"/>
              </w:rPr>
            </w:pPr>
          </w:p>
        </w:tc>
        <w:tc>
          <w:tcPr>
            <w:tcW w:w="709" w:type="dxa"/>
            <w:vAlign w:val="center"/>
          </w:tcPr>
          <w:p w14:paraId="2FADEC5C" w14:textId="77777777" w:rsidR="005B5532" w:rsidRPr="00FE760F" w:rsidRDefault="005B5532" w:rsidP="007274DE">
            <w:pPr>
              <w:pStyle w:val="TAC"/>
              <w:keepNext w:val="0"/>
              <w:keepLines w:val="0"/>
              <w:rPr>
                <w:lang w:val="en-US"/>
              </w:rPr>
            </w:pPr>
          </w:p>
        </w:tc>
      </w:tr>
      <w:tr w:rsidR="005B5532" w:rsidRPr="00FE760F" w14:paraId="796FD921" w14:textId="77777777" w:rsidTr="007274DE">
        <w:trPr>
          <w:tblHeader/>
          <w:jc w:val="center"/>
        </w:trPr>
        <w:tc>
          <w:tcPr>
            <w:tcW w:w="1819" w:type="dxa"/>
            <w:vAlign w:val="center"/>
          </w:tcPr>
          <w:p w14:paraId="4EEC2B1C" w14:textId="77777777" w:rsidR="005B5532" w:rsidRPr="00FE760F" w:rsidRDefault="005B5532" w:rsidP="007274DE">
            <w:pPr>
              <w:pStyle w:val="TAC"/>
              <w:keepNext w:val="0"/>
              <w:keepLines w:val="0"/>
              <w:rPr>
                <w:rFonts w:cs="Arial"/>
                <w:szCs w:val="18"/>
              </w:rPr>
            </w:pPr>
          </w:p>
        </w:tc>
        <w:tc>
          <w:tcPr>
            <w:tcW w:w="1102" w:type="dxa"/>
          </w:tcPr>
          <w:p w14:paraId="553EC2C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63C29AC3" w14:textId="77777777" w:rsidR="005B5532" w:rsidRPr="00FE760F" w:rsidRDefault="005B5532" w:rsidP="007274DE">
            <w:pPr>
              <w:pStyle w:val="TAC"/>
              <w:keepNext w:val="0"/>
              <w:keepLines w:val="0"/>
              <w:rPr>
                <w:rFonts w:cs="Arial"/>
                <w:szCs w:val="18"/>
              </w:rPr>
            </w:pPr>
          </w:p>
        </w:tc>
        <w:tc>
          <w:tcPr>
            <w:tcW w:w="2263" w:type="dxa"/>
            <w:gridSpan w:val="4"/>
            <w:shd w:val="clear" w:color="auto" w:fill="auto"/>
            <w:vAlign w:val="center"/>
          </w:tcPr>
          <w:p w14:paraId="3BB82892"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22F93AF0"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4E56D11E"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73A1541F"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F251C81" w14:textId="77777777" w:rsidR="005B5532" w:rsidRPr="00FE760F" w:rsidRDefault="005B5532" w:rsidP="007274DE">
            <w:pPr>
              <w:pStyle w:val="TAC"/>
              <w:keepNext w:val="0"/>
              <w:keepLines w:val="0"/>
              <w:rPr>
                <w:rFonts w:cs="Arial"/>
                <w:szCs w:val="18"/>
              </w:rPr>
            </w:pPr>
          </w:p>
        </w:tc>
        <w:tc>
          <w:tcPr>
            <w:tcW w:w="709" w:type="dxa"/>
            <w:vAlign w:val="center"/>
          </w:tcPr>
          <w:p w14:paraId="1DC3426E" w14:textId="77777777" w:rsidR="005B5532" w:rsidRPr="00FE760F" w:rsidRDefault="005B5532" w:rsidP="007274DE">
            <w:pPr>
              <w:pStyle w:val="TAC"/>
              <w:keepNext w:val="0"/>
              <w:keepLines w:val="0"/>
              <w:rPr>
                <w:bCs/>
                <w:szCs w:val="18"/>
                <w:lang w:val="en-US"/>
              </w:rPr>
            </w:pPr>
          </w:p>
        </w:tc>
        <w:tc>
          <w:tcPr>
            <w:tcW w:w="709" w:type="dxa"/>
            <w:vAlign w:val="center"/>
          </w:tcPr>
          <w:p w14:paraId="66D826F6" w14:textId="77777777" w:rsidR="005B5532" w:rsidRPr="00FE760F" w:rsidRDefault="005B5532" w:rsidP="007274DE">
            <w:pPr>
              <w:pStyle w:val="TAC"/>
              <w:keepNext w:val="0"/>
              <w:keepLines w:val="0"/>
              <w:rPr>
                <w:bCs/>
                <w:szCs w:val="18"/>
                <w:lang w:val="en-US"/>
              </w:rPr>
            </w:pPr>
          </w:p>
        </w:tc>
        <w:tc>
          <w:tcPr>
            <w:tcW w:w="710" w:type="dxa"/>
            <w:vAlign w:val="center"/>
          </w:tcPr>
          <w:p w14:paraId="0D5BA3A1" w14:textId="77777777" w:rsidR="005B5532" w:rsidRPr="00FE760F" w:rsidRDefault="005B5532" w:rsidP="007274DE">
            <w:pPr>
              <w:pStyle w:val="TAC"/>
              <w:keepNext w:val="0"/>
              <w:keepLines w:val="0"/>
              <w:rPr>
                <w:bCs/>
                <w:szCs w:val="18"/>
                <w:lang w:val="en-US"/>
              </w:rPr>
            </w:pPr>
          </w:p>
        </w:tc>
        <w:tc>
          <w:tcPr>
            <w:tcW w:w="709" w:type="dxa"/>
          </w:tcPr>
          <w:p w14:paraId="0FA11F6C" w14:textId="77777777" w:rsidR="005B5532" w:rsidRPr="00FE760F" w:rsidRDefault="005B5532" w:rsidP="007274DE">
            <w:pPr>
              <w:pStyle w:val="TAC"/>
              <w:keepNext w:val="0"/>
              <w:keepLines w:val="0"/>
              <w:rPr>
                <w:lang w:val="en-US"/>
              </w:rPr>
            </w:pPr>
          </w:p>
        </w:tc>
        <w:tc>
          <w:tcPr>
            <w:tcW w:w="709" w:type="dxa"/>
          </w:tcPr>
          <w:p w14:paraId="333F3419" w14:textId="77777777" w:rsidR="005B5532" w:rsidRPr="00FE760F" w:rsidRDefault="005B5532" w:rsidP="007274DE">
            <w:pPr>
              <w:pStyle w:val="TAC"/>
              <w:keepNext w:val="0"/>
              <w:keepLines w:val="0"/>
              <w:rPr>
                <w:lang w:val="en-US"/>
              </w:rPr>
            </w:pPr>
          </w:p>
        </w:tc>
        <w:tc>
          <w:tcPr>
            <w:tcW w:w="706" w:type="dxa"/>
          </w:tcPr>
          <w:p w14:paraId="1ABE6FF6" w14:textId="77777777" w:rsidR="005B5532" w:rsidRPr="00FE760F" w:rsidRDefault="005B5532" w:rsidP="007274DE">
            <w:pPr>
              <w:pStyle w:val="TAC"/>
              <w:keepNext w:val="0"/>
              <w:keepLines w:val="0"/>
              <w:rPr>
                <w:lang w:val="en-US"/>
              </w:rPr>
            </w:pPr>
          </w:p>
        </w:tc>
        <w:tc>
          <w:tcPr>
            <w:tcW w:w="1131" w:type="dxa"/>
            <w:vAlign w:val="center"/>
          </w:tcPr>
          <w:p w14:paraId="16D9F1C8" w14:textId="77777777" w:rsidR="005B5532" w:rsidRPr="00FE760F" w:rsidRDefault="005B5532" w:rsidP="007274DE">
            <w:pPr>
              <w:pStyle w:val="TAC"/>
              <w:keepNext w:val="0"/>
              <w:keepLines w:val="0"/>
              <w:rPr>
                <w:rFonts w:cs="Arial"/>
              </w:rPr>
            </w:pPr>
          </w:p>
        </w:tc>
        <w:tc>
          <w:tcPr>
            <w:tcW w:w="709" w:type="dxa"/>
            <w:vAlign w:val="center"/>
          </w:tcPr>
          <w:p w14:paraId="421D4F16" w14:textId="77777777" w:rsidR="005B5532" w:rsidRPr="00FE760F" w:rsidRDefault="005B5532" w:rsidP="007274DE">
            <w:pPr>
              <w:pStyle w:val="TAC"/>
              <w:keepNext w:val="0"/>
              <w:keepLines w:val="0"/>
              <w:rPr>
                <w:lang w:val="en-US"/>
              </w:rPr>
            </w:pPr>
          </w:p>
        </w:tc>
      </w:tr>
      <w:tr w:rsidR="005B5532" w:rsidRPr="00FE760F" w14:paraId="272045E4" w14:textId="77777777" w:rsidTr="007274DE">
        <w:trPr>
          <w:tblHeader/>
          <w:jc w:val="center"/>
        </w:trPr>
        <w:tc>
          <w:tcPr>
            <w:tcW w:w="1819" w:type="dxa"/>
            <w:vAlign w:val="center"/>
          </w:tcPr>
          <w:p w14:paraId="52E9B488" w14:textId="77777777" w:rsidR="005B5532" w:rsidRPr="00FE760F" w:rsidRDefault="005B5532" w:rsidP="007274DE">
            <w:pPr>
              <w:pStyle w:val="TAC"/>
              <w:keepNext w:val="0"/>
              <w:keepLines w:val="0"/>
              <w:rPr>
                <w:rFonts w:cs="Arial"/>
                <w:szCs w:val="18"/>
              </w:rPr>
            </w:pPr>
          </w:p>
        </w:tc>
        <w:tc>
          <w:tcPr>
            <w:tcW w:w="1102" w:type="dxa"/>
          </w:tcPr>
          <w:p w14:paraId="6ABFB4D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5788E050"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391238DA"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0B1BCA3B"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4429F467"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1891EB63" w14:textId="77777777" w:rsidR="005B5532" w:rsidRPr="00FE760F" w:rsidRDefault="005B5532" w:rsidP="007274DE">
            <w:pPr>
              <w:pStyle w:val="TAC"/>
              <w:keepNext w:val="0"/>
              <w:keepLines w:val="0"/>
              <w:rPr>
                <w:rFonts w:cs="Arial"/>
                <w:szCs w:val="18"/>
              </w:rPr>
            </w:pPr>
          </w:p>
        </w:tc>
        <w:tc>
          <w:tcPr>
            <w:tcW w:w="709" w:type="dxa"/>
            <w:vAlign w:val="center"/>
          </w:tcPr>
          <w:p w14:paraId="30FFF1E2" w14:textId="77777777" w:rsidR="005B5532" w:rsidRPr="00FE760F" w:rsidRDefault="005B5532" w:rsidP="007274DE">
            <w:pPr>
              <w:pStyle w:val="TAC"/>
              <w:keepNext w:val="0"/>
              <w:keepLines w:val="0"/>
              <w:rPr>
                <w:bCs/>
                <w:szCs w:val="18"/>
                <w:lang w:val="en-US"/>
              </w:rPr>
            </w:pPr>
          </w:p>
        </w:tc>
        <w:tc>
          <w:tcPr>
            <w:tcW w:w="709" w:type="dxa"/>
            <w:vAlign w:val="center"/>
          </w:tcPr>
          <w:p w14:paraId="65EF386D" w14:textId="77777777" w:rsidR="005B5532" w:rsidRPr="00FE760F" w:rsidRDefault="005B5532" w:rsidP="007274DE">
            <w:pPr>
              <w:pStyle w:val="TAC"/>
              <w:keepNext w:val="0"/>
              <w:keepLines w:val="0"/>
              <w:rPr>
                <w:bCs/>
                <w:szCs w:val="18"/>
                <w:lang w:val="en-US"/>
              </w:rPr>
            </w:pPr>
          </w:p>
        </w:tc>
        <w:tc>
          <w:tcPr>
            <w:tcW w:w="710" w:type="dxa"/>
            <w:vAlign w:val="center"/>
          </w:tcPr>
          <w:p w14:paraId="255498D2" w14:textId="77777777" w:rsidR="005B5532" w:rsidRPr="00FE760F" w:rsidRDefault="005B5532" w:rsidP="007274DE">
            <w:pPr>
              <w:pStyle w:val="TAC"/>
              <w:keepNext w:val="0"/>
              <w:keepLines w:val="0"/>
              <w:rPr>
                <w:bCs/>
                <w:szCs w:val="18"/>
                <w:lang w:val="en-US"/>
              </w:rPr>
            </w:pPr>
          </w:p>
        </w:tc>
        <w:tc>
          <w:tcPr>
            <w:tcW w:w="709" w:type="dxa"/>
          </w:tcPr>
          <w:p w14:paraId="3977875B" w14:textId="77777777" w:rsidR="005B5532" w:rsidRPr="00FE760F" w:rsidRDefault="005B5532" w:rsidP="007274DE">
            <w:pPr>
              <w:pStyle w:val="TAC"/>
              <w:keepNext w:val="0"/>
              <w:keepLines w:val="0"/>
              <w:rPr>
                <w:lang w:val="en-US"/>
              </w:rPr>
            </w:pPr>
          </w:p>
        </w:tc>
        <w:tc>
          <w:tcPr>
            <w:tcW w:w="709" w:type="dxa"/>
          </w:tcPr>
          <w:p w14:paraId="39908A72" w14:textId="77777777" w:rsidR="005B5532" w:rsidRPr="00FE760F" w:rsidRDefault="005B5532" w:rsidP="007274DE">
            <w:pPr>
              <w:pStyle w:val="TAC"/>
              <w:keepNext w:val="0"/>
              <w:keepLines w:val="0"/>
              <w:rPr>
                <w:lang w:val="en-US"/>
              </w:rPr>
            </w:pPr>
          </w:p>
        </w:tc>
        <w:tc>
          <w:tcPr>
            <w:tcW w:w="706" w:type="dxa"/>
          </w:tcPr>
          <w:p w14:paraId="791C0FD4" w14:textId="77777777" w:rsidR="005B5532" w:rsidRPr="00FE760F" w:rsidRDefault="005B5532" w:rsidP="007274DE">
            <w:pPr>
              <w:pStyle w:val="TAC"/>
              <w:keepNext w:val="0"/>
              <w:keepLines w:val="0"/>
              <w:rPr>
                <w:lang w:val="en-US"/>
              </w:rPr>
            </w:pPr>
          </w:p>
        </w:tc>
        <w:tc>
          <w:tcPr>
            <w:tcW w:w="1131" w:type="dxa"/>
            <w:vAlign w:val="center"/>
          </w:tcPr>
          <w:p w14:paraId="44981EBE" w14:textId="77777777" w:rsidR="005B5532" w:rsidRPr="00FE760F" w:rsidRDefault="005B5532" w:rsidP="007274DE">
            <w:pPr>
              <w:pStyle w:val="TAC"/>
              <w:keepNext w:val="0"/>
              <w:keepLines w:val="0"/>
              <w:rPr>
                <w:rFonts w:cs="Arial"/>
              </w:rPr>
            </w:pPr>
          </w:p>
        </w:tc>
        <w:tc>
          <w:tcPr>
            <w:tcW w:w="709" w:type="dxa"/>
            <w:vAlign w:val="center"/>
          </w:tcPr>
          <w:p w14:paraId="1AE03A10" w14:textId="77777777" w:rsidR="005B5532" w:rsidRPr="00FE760F" w:rsidRDefault="005B5532" w:rsidP="007274DE">
            <w:pPr>
              <w:pStyle w:val="TAC"/>
              <w:keepNext w:val="0"/>
              <w:keepLines w:val="0"/>
              <w:rPr>
                <w:lang w:val="en-US"/>
              </w:rPr>
            </w:pPr>
          </w:p>
        </w:tc>
      </w:tr>
      <w:tr w:rsidR="005B5532" w:rsidRPr="00FE760F" w14:paraId="71DEC2BF" w14:textId="77777777" w:rsidTr="007274DE">
        <w:trPr>
          <w:tblHeader/>
          <w:jc w:val="center"/>
        </w:trPr>
        <w:tc>
          <w:tcPr>
            <w:tcW w:w="1819" w:type="dxa"/>
            <w:vAlign w:val="center"/>
          </w:tcPr>
          <w:p w14:paraId="1C25F9A5" w14:textId="77777777" w:rsidR="005B5532" w:rsidRPr="00FE760F" w:rsidRDefault="005B5532" w:rsidP="007274DE">
            <w:pPr>
              <w:pStyle w:val="TAC"/>
              <w:keepNext w:val="0"/>
              <w:keepLines w:val="0"/>
              <w:rPr>
                <w:rFonts w:cs="Arial"/>
                <w:szCs w:val="18"/>
              </w:rPr>
            </w:pPr>
          </w:p>
        </w:tc>
        <w:tc>
          <w:tcPr>
            <w:tcW w:w="1102" w:type="dxa"/>
          </w:tcPr>
          <w:p w14:paraId="77E70328" w14:textId="77777777" w:rsidR="005B5532" w:rsidRPr="00FE760F" w:rsidRDefault="005B5532" w:rsidP="007274DE">
            <w:pPr>
              <w:pStyle w:val="TAC"/>
              <w:keepNext w:val="0"/>
              <w:keepLines w:val="0"/>
              <w:rPr>
                <w:rFonts w:cs="Arial"/>
                <w:szCs w:val="18"/>
                <w:lang w:val="en-US" w:eastAsia="ko-KR"/>
              </w:rPr>
            </w:pPr>
          </w:p>
        </w:tc>
        <w:tc>
          <w:tcPr>
            <w:tcW w:w="2172" w:type="dxa"/>
            <w:gridSpan w:val="3"/>
            <w:shd w:val="clear" w:color="auto" w:fill="auto"/>
            <w:vAlign w:val="center"/>
          </w:tcPr>
          <w:p w14:paraId="74711C06" w14:textId="77777777" w:rsidR="005B5532" w:rsidRPr="00FE760F" w:rsidRDefault="005B5532" w:rsidP="007274DE">
            <w:pPr>
              <w:pStyle w:val="TAC"/>
              <w:keepNext w:val="0"/>
              <w:keepLines w:val="0"/>
              <w:rPr>
                <w:rFonts w:cs="Arial"/>
                <w:szCs w:val="18"/>
              </w:rPr>
            </w:pPr>
          </w:p>
        </w:tc>
        <w:tc>
          <w:tcPr>
            <w:tcW w:w="1550" w:type="dxa"/>
            <w:gridSpan w:val="3"/>
            <w:shd w:val="clear" w:color="auto" w:fill="auto"/>
            <w:vAlign w:val="center"/>
          </w:tcPr>
          <w:p w14:paraId="324D142E" w14:textId="77777777" w:rsidR="005B5532" w:rsidRPr="00FE760F" w:rsidRDefault="005B5532" w:rsidP="007274DE">
            <w:pPr>
              <w:pStyle w:val="TAC"/>
              <w:keepNext w:val="0"/>
              <w:keepLines w:val="0"/>
              <w:rPr>
                <w:rFonts w:cs="Arial"/>
                <w:szCs w:val="18"/>
              </w:rPr>
            </w:pPr>
          </w:p>
        </w:tc>
        <w:tc>
          <w:tcPr>
            <w:tcW w:w="712" w:type="dxa"/>
            <w:gridSpan w:val="3"/>
            <w:shd w:val="clear" w:color="auto" w:fill="auto"/>
            <w:vAlign w:val="center"/>
          </w:tcPr>
          <w:p w14:paraId="520C083E" w14:textId="77777777" w:rsidR="005B5532" w:rsidRPr="00FE760F" w:rsidRDefault="005B5532" w:rsidP="007274DE">
            <w:pPr>
              <w:pStyle w:val="TAC"/>
              <w:keepNext w:val="0"/>
              <w:keepLines w:val="0"/>
              <w:rPr>
                <w:rFonts w:cs="Arial"/>
                <w:szCs w:val="18"/>
              </w:rPr>
            </w:pPr>
          </w:p>
        </w:tc>
        <w:tc>
          <w:tcPr>
            <w:tcW w:w="712" w:type="dxa"/>
            <w:gridSpan w:val="2"/>
            <w:shd w:val="clear" w:color="auto" w:fill="auto"/>
            <w:vAlign w:val="center"/>
          </w:tcPr>
          <w:p w14:paraId="32A52311" w14:textId="77777777" w:rsidR="005B5532" w:rsidRPr="00FE760F" w:rsidRDefault="005B5532" w:rsidP="007274DE">
            <w:pPr>
              <w:pStyle w:val="TAC"/>
              <w:keepNext w:val="0"/>
              <w:keepLines w:val="0"/>
              <w:rPr>
                <w:rFonts w:cs="Arial"/>
                <w:szCs w:val="18"/>
              </w:rPr>
            </w:pPr>
          </w:p>
        </w:tc>
        <w:tc>
          <w:tcPr>
            <w:tcW w:w="717" w:type="dxa"/>
            <w:shd w:val="clear" w:color="auto" w:fill="auto"/>
            <w:vAlign w:val="center"/>
          </w:tcPr>
          <w:p w14:paraId="043F1646" w14:textId="77777777" w:rsidR="005B5532" w:rsidRPr="00FE760F" w:rsidRDefault="005B5532" w:rsidP="007274DE">
            <w:pPr>
              <w:pStyle w:val="TAC"/>
              <w:keepNext w:val="0"/>
              <w:keepLines w:val="0"/>
              <w:rPr>
                <w:rFonts w:cs="Arial"/>
                <w:szCs w:val="18"/>
              </w:rPr>
            </w:pPr>
          </w:p>
        </w:tc>
        <w:tc>
          <w:tcPr>
            <w:tcW w:w="712" w:type="dxa"/>
            <w:shd w:val="clear" w:color="auto" w:fill="auto"/>
            <w:vAlign w:val="center"/>
          </w:tcPr>
          <w:p w14:paraId="03463FC5" w14:textId="77777777" w:rsidR="005B5532" w:rsidRPr="00FE760F" w:rsidRDefault="005B5532" w:rsidP="007274DE">
            <w:pPr>
              <w:pStyle w:val="TAC"/>
              <w:keepNext w:val="0"/>
              <w:keepLines w:val="0"/>
              <w:rPr>
                <w:rFonts w:cs="Arial"/>
                <w:szCs w:val="18"/>
              </w:rPr>
            </w:pPr>
          </w:p>
        </w:tc>
        <w:tc>
          <w:tcPr>
            <w:tcW w:w="709" w:type="dxa"/>
            <w:vAlign w:val="center"/>
          </w:tcPr>
          <w:p w14:paraId="39090EDB" w14:textId="77777777" w:rsidR="005B5532" w:rsidRPr="00FE760F" w:rsidRDefault="005B5532" w:rsidP="007274DE">
            <w:pPr>
              <w:pStyle w:val="TAC"/>
              <w:keepNext w:val="0"/>
              <w:keepLines w:val="0"/>
              <w:rPr>
                <w:bCs/>
                <w:szCs w:val="18"/>
                <w:lang w:val="en-US"/>
              </w:rPr>
            </w:pPr>
          </w:p>
        </w:tc>
        <w:tc>
          <w:tcPr>
            <w:tcW w:w="709" w:type="dxa"/>
            <w:vAlign w:val="center"/>
          </w:tcPr>
          <w:p w14:paraId="2B8BBA6F" w14:textId="77777777" w:rsidR="005B5532" w:rsidRPr="00FE760F" w:rsidRDefault="005B5532" w:rsidP="007274DE">
            <w:pPr>
              <w:pStyle w:val="TAC"/>
              <w:keepNext w:val="0"/>
              <w:keepLines w:val="0"/>
              <w:rPr>
                <w:bCs/>
                <w:szCs w:val="18"/>
                <w:lang w:val="en-US"/>
              </w:rPr>
            </w:pPr>
          </w:p>
        </w:tc>
        <w:tc>
          <w:tcPr>
            <w:tcW w:w="710" w:type="dxa"/>
            <w:vAlign w:val="center"/>
          </w:tcPr>
          <w:p w14:paraId="2A7BFAC2" w14:textId="77777777" w:rsidR="005B5532" w:rsidRPr="00FE760F" w:rsidRDefault="005B5532" w:rsidP="007274DE">
            <w:pPr>
              <w:pStyle w:val="TAC"/>
              <w:keepNext w:val="0"/>
              <w:keepLines w:val="0"/>
              <w:rPr>
                <w:bCs/>
                <w:szCs w:val="18"/>
                <w:lang w:val="en-US"/>
              </w:rPr>
            </w:pPr>
          </w:p>
        </w:tc>
        <w:tc>
          <w:tcPr>
            <w:tcW w:w="709" w:type="dxa"/>
          </w:tcPr>
          <w:p w14:paraId="714FB46C" w14:textId="77777777" w:rsidR="005B5532" w:rsidRPr="00FE760F" w:rsidRDefault="005B5532" w:rsidP="007274DE">
            <w:pPr>
              <w:pStyle w:val="TAC"/>
              <w:keepNext w:val="0"/>
              <w:keepLines w:val="0"/>
              <w:rPr>
                <w:lang w:val="en-US"/>
              </w:rPr>
            </w:pPr>
          </w:p>
        </w:tc>
        <w:tc>
          <w:tcPr>
            <w:tcW w:w="709" w:type="dxa"/>
          </w:tcPr>
          <w:p w14:paraId="19C98C2C" w14:textId="77777777" w:rsidR="005B5532" w:rsidRPr="00FE760F" w:rsidRDefault="005B5532" w:rsidP="007274DE">
            <w:pPr>
              <w:pStyle w:val="TAC"/>
              <w:keepNext w:val="0"/>
              <w:keepLines w:val="0"/>
              <w:rPr>
                <w:lang w:val="en-US"/>
              </w:rPr>
            </w:pPr>
          </w:p>
        </w:tc>
        <w:tc>
          <w:tcPr>
            <w:tcW w:w="706" w:type="dxa"/>
          </w:tcPr>
          <w:p w14:paraId="64132E0D" w14:textId="77777777" w:rsidR="005B5532" w:rsidRPr="00FE760F" w:rsidRDefault="005B5532" w:rsidP="007274DE">
            <w:pPr>
              <w:pStyle w:val="TAC"/>
              <w:keepNext w:val="0"/>
              <w:keepLines w:val="0"/>
              <w:rPr>
                <w:lang w:val="en-US"/>
              </w:rPr>
            </w:pPr>
          </w:p>
        </w:tc>
        <w:tc>
          <w:tcPr>
            <w:tcW w:w="1131" w:type="dxa"/>
            <w:vAlign w:val="center"/>
          </w:tcPr>
          <w:p w14:paraId="4EDAA028" w14:textId="77777777" w:rsidR="005B5532" w:rsidRPr="00FE760F" w:rsidRDefault="005B5532" w:rsidP="007274DE">
            <w:pPr>
              <w:pStyle w:val="TAC"/>
              <w:keepNext w:val="0"/>
              <w:keepLines w:val="0"/>
              <w:rPr>
                <w:rFonts w:cs="Arial"/>
              </w:rPr>
            </w:pPr>
          </w:p>
        </w:tc>
        <w:tc>
          <w:tcPr>
            <w:tcW w:w="709" w:type="dxa"/>
            <w:vAlign w:val="center"/>
          </w:tcPr>
          <w:p w14:paraId="343F0CE7" w14:textId="77777777" w:rsidR="005B5532" w:rsidRPr="00FE760F" w:rsidRDefault="005B5532" w:rsidP="007274DE">
            <w:pPr>
              <w:pStyle w:val="TAC"/>
              <w:keepNext w:val="0"/>
              <w:keepLines w:val="0"/>
              <w:rPr>
                <w:lang w:val="en-US"/>
              </w:rPr>
            </w:pPr>
          </w:p>
        </w:tc>
      </w:tr>
      <w:tr w:rsidR="005B5532" w:rsidRPr="00FE760F" w14:paraId="2CBEF60F" w14:textId="77777777" w:rsidTr="007274DE">
        <w:trPr>
          <w:tblHeader/>
          <w:jc w:val="center"/>
        </w:trPr>
        <w:tc>
          <w:tcPr>
            <w:tcW w:w="1819" w:type="dxa"/>
            <w:shd w:val="clear" w:color="auto" w:fill="auto"/>
            <w:vAlign w:val="center"/>
          </w:tcPr>
          <w:p w14:paraId="09E20882" w14:textId="77777777" w:rsidR="005B5532" w:rsidRPr="00FE760F" w:rsidRDefault="005B5532" w:rsidP="007274DE">
            <w:pPr>
              <w:pStyle w:val="TAC"/>
              <w:keepNext w:val="0"/>
              <w:keepLines w:val="0"/>
              <w:rPr>
                <w:rFonts w:cs="Arial"/>
                <w:szCs w:val="18"/>
              </w:rPr>
            </w:pPr>
          </w:p>
        </w:tc>
        <w:tc>
          <w:tcPr>
            <w:tcW w:w="1102" w:type="dxa"/>
            <w:vAlign w:val="center"/>
          </w:tcPr>
          <w:p w14:paraId="3F6D251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934B03B" w14:textId="77777777" w:rsidR="005B5532" w:rsidRPr="00FE760F" w:rsidRDefault="005B5532" w:rsidP="007274DE">
            <w:pPr>
              <w:pStyle w:val="TAC"/>
              <w:keepNext w:val="0"/>
              <w:keepLines w:val="0"/>
            </w:pPr>
          </w:p>
        </w:tc>
        <w:tc>
          <w:tcPr>
            <w:tcW w:w="1569" w:type="dxa"/>
            <w:gridSpan w:val="2"/>
            <w:shd w:val="clear" w:color="auto" w:fill="auto"/>
            <w:vAlign w:val="center"/>
          </w:tcPr>
          <w:p w14:paraId="5559AF35" w14:textId="77777777" w:rsidR="005B5532" w:rsidRPr="00FE760F" w:rsidRDefault="005B5532" w:rsidP="007274DE">
            <w:pPr>
              <w:pStyle w:val="TAC"/>
              <w:keepNext w:val="0"/>
              <w:keepLines w:val="0"/>
            </w:pPr>
          </w:p>
        </w:tc>
        <w:tc>
          <w:tcPr>
            <w:tcW w:w="694" w:type="dxa"/>
            <w:gridSpan w:val="2"/>
            <w:shd w:val="clear" w:color="auto" w:fill="auto"/>
            <w:vAlign w:val="center"/>
          </w:tcPr>
          <w:p w14:paraId="6CA3740B" w14:textId="77777777" w:rsidR="005B5532" w:rsidRPr="00FE760F" w:rsidRDefault="005B5532" w:rsidP="007274DE">
            <w:pPr>
              <w:pStyle w:val="TAC"/>
              <w:keepNext w:val="0"/>
              <w:keepLines w:val="0"/>
            </w:pPr>
          </w:p>
        </w:tc>
        <w:tc>
          <w:tcPr>
            <w:tcW w:w="712" w:type="dxa"/>
            <w:gridSpan w:val="3"/>
          </w:tcPr>
          <w:p w14:paraId="55A7CA7F"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11057C2" w14:textId="77777777" w:rsidR="005B5532" w:rsidRPr="00FE760F" w:rsidRDefault="005B5532" w:rsidP="007274DE">
            <w:pPr>
              <w:pStyle w:val="TAC"/>
              <w:keepNext w:val="0"/>
              <w:keepLines w:val="0"/>
              <w:rPr>
                <w:rFonts w:cs="Arial"/>
                <w:szCs w:val="18"/>
                <w:lang w:val="en-US" w:eastAsia="ko-KR"/>
              </w:rPr>
            </w:pPr>
          </w:p>
        </w:tc>
        <w:tc>
          <w:tcPr>
            <w:tcW w:w="717" w:type="dxa"/>
          </w:tcPr>
          <w:p w14:paraId="0B037D5B" w14:textId="77777777" w:rsidR="005B5532" w:rsidRPr="00FE760F" w:rsidRDefault="005B5532" w:rsidP="007274DE">
            <w:pPr>
              <w:pStyle w:val="TAC"/>
              <w:keepNext w:val="0"/>
              <w:keepLines w:val="0"/>
              <w:rPr>
                <w:rFonts w:cs="Arial"/>
                <w:szCs w:val="18"/>
                <w:lang w:val="en-US" w:eastAsia="ko-KR"/>
              </w:rPr>
            </w:pPr>
          </w:p>
        </w:tc>
        <w:tc>
          <w:tcPr>
            <w:tcW w:w="712" w:type="dxa"/>
          </w:tcPr>
          <w:p w14:paraId="1FECB14D" w14:textId="77777777" w:rsidR="005B5532" w:rsidRPr="00FE760F" w:rsidRDefault="005B5532" w:rsidP="007274DE">
            <w:pPr>
              <w:pStyle w:val="TAC"/>
              <w:keepNext w:val="0"/>
              <w:keepLines w:val="0"/>
              <w:rPr>
                <w:rFonts w:cs="Arial"/>
                <w:szCs w:val="18"/>
                <w:lang w:val="en-US" w:eastAsia="ko-KR"/>
              </w:rPr>
            </w:pPr>
          </w:p>
        </w:tc>
        <w:tc>
          <w:tcPr>
            <w:tcW w:w="709" w:type="dxa"/>
          </w:tcPr>
          <w:p w14:paraId="565A9503" w14:textId="77777777" w:rsidR="005B5532" w:rsidRPr="00FE760F" w:rsidRDefault="005B5532" w:rsidP="007274DE">
            <w:pPr>
              <w:pStyle w:val="TAC"/>
              <w:keepNext w:val="0"/>
              <w:keepLines w:val="0"/>
              <w:rPr>
                <w:rFonts w:cs="Arial"/>
                <w:szCs w:val="18"/>
                <w:lang w:val="en-US" w:eastAsia="ko-KR"/>
              </w:rPr>
            </w:pPr>
          </w:p>
        </w:tc>
        <w:tc>
          <w:tcPr>
            <w:tcW w:w="709" w:type="dxa"/>
          </w:tcPr>
          <w:p w14:paraId="6C137D36" w14:textId="77777777" w:rsidR="005B5532" w:rsidRPr="00FE760F" w:rsidRDefault="005B5532" w:rsidP="007274DE">
            <w:pPr>
              <w:pStyle w:val="TAC"/>
              <w:keepNext w:val="0"/>
              <w:keepLines w:val="0"/>
              <w:rPr>
                <w:rFonts w:cs="Arial"/>
                <w:szCs w:val="18"/>
                <w:lang w:val="en-US" w:eastAsia="ko-KR"/>
              </w:rPr>
            </w:pPr>
          </w:p>
        </w:tc>
        <w:tc>
          <w:tcPr>
            <w:tcW w:w="710" w:type="dxa"/>
          </w:tcPr>
          <w:p w14:paraId="42B77AC0" w14:textId="77777777" w:rsidR="005B5532" w:rsidRPr="00FE760F" w:rsidRDefault="005B5532" w:rsidP="007274DE">
            <w:pPr>
              <w:pStyle w:val="TAC"/>
              <w:keepNext w:val="0"/>
              <w:keepLines w:val="0"/>
              <w:rPr>
                <w:rFonts w:cs="Arial"/>
                <w:szCs w:val="18"/>
                <w:lang w:val="en-US" w:eastAsia="ko-KR"/>
              </w:rPr>
            </w:pPr>
          </w:p>
        </w:tc>
        <w:tc>
          <w:tcPr>
            <w:tcW w:w="709" w:type="dxa"/>
          </w:tcPr>
          <w:p w14:paraId="13ECF497" w14:textId="77777777" w:rsidR="005B5532" w:rsidRPr="00FE760F" w:rsidRDefault="005B5532" w:rsidP="007274DE">
            <w:pPr>
              <w:pStyle w:val="TAC"/>
              <w:keepNext w:val="0"/>
              <w:keepLines w:val="0"/>
              <w:rPr>
                <w:rFonts w:cs="Arial"/>
                <w:szCs w:val="18"/>
                <w:lang w:val="en-US" w:eastAsia="ko-KR"/>
              </w:rPr>
            </w:pPr>
          </w:p>
        </w:tc>
        <w:tc>
          <w:tcPr>
            <w:tcW w:w="709" w:type="dxa"/>
          </w:tcPr>
          <w:p w14:paraId="046FFA5C" w14:textId="77777777" w:rsidR="005B5532" w:rsidRPr="00FE760F" w:rsidRDefault="005B5532" w:rsidP="007274DE">
            <w:pPr>
              <w:pStyle w:val="TAC"/>
              <w:keepNext w:val="0"/>
              <w:keepLines w:val="0"/>
              <w:rPr>
                <w:rFonts w:cs="Arial"/>
                <w:szCs w:val="18"/>
                <w:lang w:val="en-US" w:eastAsia="ko-KR"/>
              </w:rPr>
            </w:pPr>
          </w:p>
        </w:tc>
        <w:tc>
          <w:tcPr>
            <w:tcW w:w="706" w:type="dxa"/>
          </w:tcPr>
          <w:p w14:paraId="56E4430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DED73AA" w14:textId="77777777" w:rsidR="005B5532" w:rsidRPr="00FE760F" w:rsidRDefault="005B5532" w:rsidP="007274DE">
            <w:pPr>
              <w:pStyle w:val="TAC"/>
              <w:keepNext w:val="0"/>
              <w:keepLines w:val="0"/>
              <w:rPr>
                <w:lang w:val="en-US"/>
              </w:rPr>
            </w:pPr>
          </w:p>
        </w:tc>
        <w:tc>
          <w:tcPr>
            <w:tcW w:w="709" w:type="dxa"/>
            <w:vAlign w:val="center"/>
          </w:tcPr>
          <w:p w14:paraId="697AF2BC" w14:textId="77777777" w:rsidR="005B5532" w:rsidRPr="00FE760F" w:rsidRDefault="005B5532" w:rsidP="007274DE">
            <w:pPr>
              <w:pStyle w:val="TAC"/>
              <w:keepNext w:val="0"/>
              <w:keepLines w:val="0"/>
              <w:rPr>
                <w:rFonts w:cs="Arial"/>
                <w:szCs w:val="18"/>
                <w:lang w:val="en-US" w:eastAsia="ko-KR"/>
              </w:rPr>
            </w:pPr>
          </w:p>
        </w:tc>
      </w:tr>
      <w:tr w:rsidR="005B5532" w:rsidRPr="00FE760F" w14:paraId="0C4589A7" w14:textId="77777777" w:rsidTr="007274DE">
        <w:trPr>
          <w:tblHeader/>
          <w:jc w:val="center"/>
        </w:trPr>
        <w:tc>
          <w:tcPr>
            <w:tcW w:w="1819" w:type="dxa"/>
            <w:shd w:val="clear" w:color="auto" w:fill="auto"/>
            <w:vAlign w:val="center"/>
          </w:tcPr>
          <w:p w14:paraId="34F2562C" w14:textId="77777777" w:rsidR="005B5532" w:rsidRPr="00FE760F" w:rsidRDefault="005B5532" w:rsidP="007274DE">
            <w:pPr>
              <w:pStyle w:val="TAC"/>
              <w:keepNext w:val="0"/>
              <w:keepLines w:val="0"/>
              <w:rPr>
                <w:rFonts w:cs="Arial"/>
                <w:szCs w:val="18"/>
              </w:rPr>
            </w:pPr>
          </w:p>
        </w:tc>
        <w:tc>
          <w:tcPr>
            <w:tcW w:w="1102" w:type="dxa"/>
            <w:vAlign w:val="center"/>
          </w:tcPr>
          <w:p w14:paraId="4FE09CB7"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76E9044D" w14:textId="77777777" w:rsidR="005B5532" w:rsidRPr="00FE760F" w:rsidRDefault="005B5532" w:rsidP="007274DE">
            <w:pPr>
              <w:pStyle w:val="TAC"/>
              <w:keepNext w:val="0"/>
              <w:keepLines w:val="0"/>
            </w:pPr>
          </w:p>
        </w:tc>
        <w:tc>
          <w:tcPr>
            <w:tcW w:w="2263" w:type="dxa"/>
            <w:gridSpan w:val="4"/>
            <w:shd w:val="clear" w:color="auto" w:fill="auto"/>
            <w:vAlign w:val="center"/>
          </w:tcPr>
          <w:p w14:paraId="6456E66C" w14:textId="77777777" w:rsidR="005B5532" w:rsidRPr="00FE760F" w:rsidRDefault="005B5532" w:rsidP="007274DE">
            <w:pPr>
              <w:pStyle w:val="TAC"/>
              <w:keepNext w:val="0"/>
              <w:keepLines w:val="0"/>
            </w:pPr>
          </w:p>
        </w:tc>
        <w:tc>
          <w:tcPr>
            <w:tcW w:w="712" w:type="dxa"/>
            <w:gridSpan w:val="3"/>
          </w:tcPr>
          <w:p w14:paraId="74D29F2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4F30F79B" w14:textId="77777777" w:rsidR="005B5532" w:rsidRPr="00FE760F" w:rsidRDefault="005B5532" w:rsidP="007274DE">
            <w:pPr>
              <w:pStyle w:val="TAC"/>
              <w:keepNext w:val="0"/>
              <w:keepLines w:val="0"/>
              <w:rPr>
                <w:rFonts w:cs="Arial"/>
                <w:szCs w:val="18"/>
                <w:lang w:val="en-US" w:eastAsia="ko-KR"/>
              </w:rPr>
            </w:pPr>
          </w:p>
        </w:tc>
        <w:tc>
          <w:tcPr>
            <w:tcW w:w="717" w:type="dxa"/>
          </w:tcPr>
          <w:p w14:paraId="2497DE23" w14:textId="77777777" w:rsidR="005B5532" w:rsidRPr="00FE760F" w:rsidRDefault="005B5532" w:rsidP="007274DE">
            <w:pPr>
              <w:pStyle w:val="TAC"/>
              <w:keepNext w:val="0"/>
              <w:keepLines w:val="0"/>
              <w:rPr>
                <w:rFonts w:cs="Arial"/>
                <w:szCs w:val="18"/>
                <w:lang w:val="en-US" w:eastAsia="ko-KR"/>
              </w:rPr>
            </w:pPr>
          </w:p>
        </w:tc>
        <w:tc>
          <w:tcPr>
            <w:tcW w:w="712" w:type="dxa"/>
          </w:tcPr>
          <w:p w14:paraId="71319C9C" w14:textId="77777777" w:rsidR="005B5532" w:rsidRPr="00FE760F" w:rsidRDefault="005B5532" w:rsidP="007274DE">
            <w:pPr>
              <w:pStyle w:val="TAC"/>
              <w:keepNext w:val="0"/>
              <w:keepLines w:val="0"/>
              <w:rPr>
                <w:rFonts w:cs="Arial"/>
                <w:szCs w:val="18"/>
                <w:lang w:val="en-US" w:eastAsia="ko-KR"/>
              </w:rPr>
            </w:pPr>
          </w:p>
        </w:tc>
        <w:tc>
          <w:tcPr>
            <w:tcW w:w="709" w:type="dxa"/>
          </w:tcPr>
          <w:p w14:paraId="1751F9D8" w14:textId="77777777" w:rsidR="005B5532" w:rsidRPr="00FE760F" w:rsidRDefault="005B5532" w:rsidP="007274DE">
            <w:pPr>
              <w:pStyle w:val="TAC"/>
              <w:keepNext w:val="0"/>
              <w:keepLines w:val="0"/>
              <w:rPr>
                <w:rFonts w:cs="Arial"/>
                <w:szCs w:val="18"/>
                <w:lang w:val="en-US" w:eastAsia="ko-KR"/>
              </w:rPr>
            </w:pPr>
          </w:p>
        </w:tc>
        <w:tc>
          <w:tcPr>
            <w:tcW w:w="709" w:type="dxa"/>
          </w:tcPr>
          <w:p w14:paraId="3EEA9FF9" w14:textId="77777777" w:rsidR="005B5532" w:rsidRPr="00FE760F" w:rsidRDefault="005B5532" w:rsidP="007274DE">
            <w:pPr>
              <w:pStyle w:val="TAC"/>
              <w:keepNext w:val="0"/>
              <w:keepLines w:val="0"/>
              <w:rPr>
                <w:rFonts w:cs="Arial"/>
                <w:szCs w:val="18"/>
                <w:lang w:val="en-US" w:eastAsia="ko-KR"/>
              </w:rPr>
            </w:pPr>
          </w:p>
        </w:tc>
        <w:tc>
          <w:tcPr>
            <w:tcW w:w="710" w:type="dxa"/>
          </w:tcPr>
          <w:p w14:paraId="4A07D864" w14:textId="77777777" w:rsidR="005B5532" w:rsidRPr="00FE760F" w:rsidRDefault="005B5532" w:rsidP="007274DE">
            <w:pPr>
              <w:pStyle w:val="TAC"/>
              <w:keepNext w:val="0"/>
              <w:keepLines w:val="0"/>
              <w:rPr>
                <w:rFonts w:cs="Arial"/>
                <w:szCs w:val="18"/>
                <w:lang w:val="en-US" w:eastAsia="ko-KR"/>
              </w:rPr>
            </w:pPr>
          </w:p>
        </w:tc>
        <w:tc>
          <w:tcPr>
            <w:tcW w:w="709" w:type="dxa"/>
          </w:tcPr>
          <w:p w14:paraId="2A05525D" w14:textId="77777777" w:rsidR="005B5532" w:rsidRPr="00FE760F" w:rsidRDefault="005B5532" w:rsidP="007274DE">
            <w:pPr>
              <w:pStyle w:val="TAC"/>
              <w:keepNext w:val="0"/>
              <w:keepLines w:val="0"/>
              <w:rPr>
                <w:rFonts w:cs="Arial"/>
                <w:szCs w:val="18"/>
                <w:lang w:val="en-US" w:eastAsia="ko-KR"/>
              </w:rPr>
            </w:pPr>
          </w:p>
        </w:tc>
        <w:tc>
          <w:tcPr>
            <w:tcW w:w="709" w:type="dxa"/>
          </w:tcPr>
          <w:p w14:paraId="2935920D" w14:textId="77777777" w:rsidR="005B5532" w:rsidRPr="00FE760F" w:rsidRDefault="005B5532" w:rsidP="007274DE">
            <w:pPr>
              <w:pStyle w:val="TAC"/>
              <w:keepNext w:val="0"/>
              <w:keepLines w:val="0"/>
              <w:rPr>
                <w:rFonts w:cs="Arial"/>
                <w:szCs w:val="18"/>
                <w:lang w:val="en-US" w:eastAsia="ko-KR"/>
              </w:rPr>
            </w:pPr>
          </w:p>
        </w:tc>
        <w:tc>
          <w:tcPr>
            <w:tcW w:w="706" w:type="dxa"/>
          </w:tcPr>
          <w:p w14:paraId="0730D58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77BE5CB" w14:textId="77777777" w:rsidR="005B5532" w:rsidRPr="00FE760F" w:rsidRDefault="005B5532" w:rsidP="007274DE">
            <w:pPr>
              <w:pStyle w:val="TAC"/>
              <w:keepNext w:val="0"/>
              <w:keepLines w:val="0"/>
              <w:rPr>
                <w:lang w:val="en-US"/>
              </w:rPr>
            </w:pPr>
          </w:p>
        </w:tc>
        <w:tc>
          <w:tcPr>
            <w:tcW w:w="709" w:type="dxa"/>
            <w:vAlign w:val="center"/>
          </w:tcPr>
          <w:p w14:paraId="672B8977" w14:textId="77777777" w:rsidR="005B5532" w:rsidRPr="00FE760F" w:rsidRDefault="005B5532" w:rsidP="007274DE">
            <w:pPr>
              <w:pStyle w:val="TAC"/>
              <w:keepNext w:val="0"/>
              <w:keepLines w:val="0"/>
              <w:rPr>
                <w:rFonts w:cs="Arial"/>
                <w:szCs w:val="18"/>
                <w:lang w:val="en-US" w:eastAsia="ko-KR"/>
              </w:rPr>
            </w:pPr>
          </w:p>
        </w:tc>
      </w:tr>
      <w:tr w:rsidR="005B5532" w:rsidRPr="00FE760F" w14:paraId="62BD5BBC" w14:textId="77777777" w:rsidTr="007274DE">
        <w:trPr>
          <w:tblHeader/>
          <w:jc w:val="center"/>
        </w:trPr>
        <w:tc>
          <w:tcPr>
            <w:tcW w:w="1819" w:type="dxa"/>
            <w:shd w:val="clear" w:color="auto" w:fill="auto"/>
            <w:vAlign w:val="center"/>
          </w:tcPr>
          <w:p w14:paraId="62BE82F7" w14:textId="77777777" w:rsidR="005B5532" w:rsidRPr="00FE760F" w:rsidRDefault="005B5532" w:rsidP="007274DE">
            <w:pPr>
              <w:pStyle w:val="TAC"/>
              <w:keepNext w:val="0"/>
              <w:keepLines w:val="0"/>
              <w:rPr>
                <w:rFonts w:cs="Arial"/>
                <w:szCs w:val="18"/>
              </w:rPr>
            </w:pPr>
          </w:p>
        </w:tc>
        <w:tc>
          <w:tcPr>
            <w:tcW w:w="1102" w:type="dxa"/>
            <w:vAlign w:val="center"/>
          </w:tcPr>
          <w:p w14:paraId="41B31985"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EE6CA5A" w14:textId="77777777" w:rsidR="005B5532" w:rsidRPr="00FE760F" w:rsidRDefault="005B5532" w:rsidP="007274DE">
            <w:pPr>
              <w:pStyle w:val="TAC"/>
              <w:keepNext w:val="0"/>
              <w:keepLines w:val="0"/>
            </w:pPr>
          </w:p>
        </w:tc>
        <w:tc>
          <w:tcPr>
            <w:tcW w:w="2975" w:type="dxa"/>
            <w:gridSpan w:val="7"/>
            <w:shd w:val="clear" w:color="auto" w:fill="auto"/>
            <w:vAlign w:val="center"/>
          </w:tcPr>
          <w:p w14:paraId="46ED99A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42CE6BA" w14:textId="77777777" w:rsidR="005B5532" w:rsidRPr="00FE760F" w:rsidRDefault="005B5532" w:rsidP="007274DE">
            <w:pPr>
              <w:pStyle w:val="TAC"/>
              <w:keepNext w:val="0"/>
              <w:keepLines w:val="0"/>
              <w:rPr>
                <w:rFonts w:cs="Arial"/>
                <w:szCs w:val="18"/>
                <w:lang w:val="en-US" w:eastAsia="ko-KR"/>
              </w:rPr>
            </w:pPr>
          </w:p>
        </w:tc>
        <w:tc>
          <w:tcPr>
            <w:tcW w:w="717" w:type="dxa"/>
          </w:tcPr>
          <w:p w14:paraId="699C2A7C" w14:textId="77777777" w:rsidR="005B5532" w:rsidRPr="00FE760F" w:rsidRDefault="005B5532" w:rsidP="007274DE">
            <w:pPr>
              <w:pStyle w:val="TAC"/>
              <w:keepNext w:val="0"/>
              <w:keepLines w:val="0"/>
              <w:rPr>
                <w:rFonts w:cs="Arial"/>
                <w:szCs w:val="18"/>
                <w:lang w:val="en-US" w:eastAsia="ko-KR"/>
              </w:rPr>
            </w:pPr>
          </w:p>
        </w:tc>
        <w:tc>
          <w:tcPr>
            <w:tcW w:w="712" w:type="dxa"/>
          </w:tcPr>
          <w:p w14:paraId="2716CABD" w14:textId="77777777" w:rsidR="005B5532" w:rsidRPr="00FE760F" w:rsidRDefault="005B5532" w:rsidP="007274DE">
            <w:pPr>
              <w:pStyle w:val="TAC"/>
              <w:keepNext w:val="0"/>
              <w:keepLines w:val="0"/>
              <w:rPr>
                <w:rFonts w:cs="Arial"/>
                <w:szCs w:val="18"/>
                <w:lang w:val="en-US" w:eastAsia="ko-KR"/>
              </w:rPr>
            </w:pPr>
          </w:p>
        </w:tc>
        <w:tc>
          <w:tcPr>
            <w:tcW w:w="709" w:type="dxa"/>
          </w:tcPr>
          <w:p w14:paraId="306C7985" w14:textId="77777777" w:rsidR="005B5532" w:rsidRPr="00FE760F" w:rsidRDefault="005B5532" w:rsidP="007274DE">
            <w:pPr>
              <w:pStyle w:val="TAC"/>
              <w:keepNext w:val="0"/>
              <w:keepLines w:val="0"/>
              <w:rPr>
                <w:rFonts w:cs="Arial"/>
                <w:szCs w:val="18"/>
                <w:lang w:val="en-US" w:eastAsia="ko-KR"/>
              </w:rPr>
            </w:pPr>
          </w:p>
        </w:tc>
        <w:tc>
          <w:tcPr>
            <w:tcW w:w="709" w:type="dxa"/>
          </w:tcPr>
          <w:p w14:paraId="4C7EBA62" w14:textId="77777777" w:rsidR="005B5532" w:rsidRPr="00FE760F" w:rsidRDefault="005B5532" w:rsidP="007274DE">
            <w:pPr>
              <w:pStyle w:val="TAC"/>
              <w:keepNext w:val="0"/>
              <w:keepLines w:val="0"/>
              <w:rPr>
                <w:rFonts w:cs="Arial"/>
                <w:szCs w:val="18"/>
                <w:lang w:val="en-US" w:eastAsia="ko-KR"/>
              </w:rPr>
            </w:pPr>
          </w:p>
        </w:tc>
        <w:tc>
          <w:tcPr>
            <w:tcW w:w="710" w:type="dxa"/>
          </w:tcPr>
          <w:p w14:paraId="34C11DFD" w14:textId="77777777" w:rsidR="005B5532" w:rsidRPr="00FE760F" w:rsidRDefault="005B5532" w:rsidP="007274DE">
            <w:pPr>
              <w:pStyle w:val="TAC"/>
              <w:keepNext w:val="0"/>
              <w:keepLines w:val="0"/>
              <w:rPr>
                <w:rFonts w:cs="Arial"/>
                <w:szCs w:val="18"/>
                <w:lang w:val="en-US" w:eastAsia="ko-KR"/>
              </w:rPr>
            </w:pPr>
          </w:p>
        </w:tc>
        <w:tc>
          <w:tcPr>
            <w:tcW w:w="709" w:type="dxa"/>
          </w:tcPr>
          <w:p w14:paraId="6FA84B53" w14:textId="77777777" w:rsidR="005B5532" w:rsidRPr="00FE760F" w:rsidRDefault="005B5532" w:rsidP="007274DE">
            <w:pPr>
              <w:pStyle w:val="TAC"/>
              <w:keepNext w:val="0"/>
              <w:keepLines w:val="0"/>
              <w:rPr>
                <w:rFonts w:cs="Arial"/>
                <w:szCs w:val="18"/>
                <w:lang w:val="en-US" w:eastAsia="ko-KR"/>
              </w:rPr>
            </w:pPr>
          </w:p>
        </w:tc>
        <w:tc>
          <w:tcPr>
            <w:tcW w:w="709" w:type="dxa"/>
          </w:tcPr>
          <w:p w14:paraId="265E95E2" w14:textId="77777777" w:rsidR="005B5532" w:rsidRPr="00FE760F" w:rsidRDefault="005B5532" w:rsidP="007274DE">
            <w:pPr>
              <w:pStyle w:val="TAC"/>
              <w:keepNext w:val="0"/>
              <w:keepLines w:val="0"/>
              <w:rPr>
                <w:rFonts w:cs="Arial"/>
                <w:szCs w:val="18"/>
                <w:lang w:val="en-US" w:eastAsia="ko-KR"/>
              </w:rPr>
            </w:pPr>
          </w:p>
        </w:tc>
        <w:tc>
          <w:tcPr>
            <w:tcW w:w="706" w:type="dxa"/>
          </w:tcPr>
          <w:p w14:paraId="15A8B3C7"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405A75F" w14:textId="77777777" w:rsidR="005B5532" w:rsidRPr="00FE760F" w:rsidRDefault="005B5532" w:rsidP="007274DE">
            <w:pPr>
              <w:pStyle w:val="TAC"/>
              <w:keepNext w:val="0"/>
              <w:keepLines w:val="0"/>
              <w:rPr>
                <w:lang w:val="en-US"/>
              </w:rPr>
            </w:pPr>
          </w:p>
        </w:tc>
        <w:tc>
          <w:tcPr>
            <w:tcW w:w="709" w:type="dxa"/>
            <w:vAlign w:val="center"/>
          </w:tcPr>
          <w:p w14:paraId="67F2A553" w14:textId="77777777" w:rsidR="005B5532" w:rsidRPr="00FE760F" w:rsidRDefault="005B5532" w:rsidP="007274DE">
            <w:pPr>
              <w:pStyle w:val="TAC"/>
              <w:keepNext w:val="0"/>
              <w:keepLines w:val="0"/>
              <w:rPr>
                <w:rFonts w:cs="Arial"/>
                <w:szCs w:val="18"/>
                <w:lang w:val="en-US" w:eastAsia="ko-KR"/>
              </w:rPr>
            </w:pPr>
          </w:p>
        </w:tc>
      </w:tr>
      <w:tr w:rsidR="005B5532" w:rsidRPr="00FE760F" w14:paraId="589F6538" w14:textId="77777777" w:rsidTr="007274DE">
        <w:trPr>
          <w:tblHeader/>
          <w:jc w:val="center"/>
        </w:trPr>
        <w:tc>
          <w:tcPr>
            <w:tcW w:w="1819" w:type="dxa"/>
            <w:shd w:val="clear" w:color="auto" w:fill="auto"/>
            <w:vAlign w:val="center"/>
          </w:tcPr>
          <w:p w14:paraId="15751B6F" w14:textId="77777777" w:rsidR="005B5532" w:rsidRPr="00FE760F" w:rsidRDefault="005B5532" w:rsidP="007274DE">
            <w:pPr>
              <w:pStyle w:val="TAC"/>
              <w:keepNext w:val="0"/>
              <w:keepLines w:val="0"/>
              <w:rPr>
                <w:rFonts w:cs="Arial"/>
                <w:szCs w:val="18"/>
              </w:rPr>
            </w:pPr>
          </w:p>
        </w:tc>
        <w:tc>
          <w:tcPr>
            <w:tcW w:w="1102" w:type="dxa"/>
            <w:vAlign w:val="center"/>
          </w:tcPr>
          <w:p w14:paraId="48AA268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4294BB2C" w14:textId="77777777" w:rsidR="005B5532" w:rsidRPr="00FE760F" w:rsidRDefault="005B5532" w:rsidP="007274DE">
            <w:pPr>
              <w:pStyle w:val="TAC"/>
              <w:keepNext w:val="0"/>
              <w:keepLines w:val="0"/>
            </w:pPr>
          </w:p>
        </w:tc>
        <w:tc>
          <w:tcPr>
            <w:tcW w:w="1569" w:type="dxa"/>
            <w:gridSpan w:val="2"/>
            <w:shd w:val="clear" w:color="auto" w:fill="auto"/>
            <w:vAlign w:val="center"/>
          </w:tcPr>
          <w:p w14:paraId="5EDD4E51" w14:textId="77777777" w:rsidR="005B5532" w:rsidRPr="00FE760F" w:rsidRDefault="005B5532" w:rsidP="007274DE">
            <w:pPr>
              <w:pStyle w:val="TAC"/>
              <w:keepNext w:val="0"/>
              <w:keepLines w:val="0"/>
            </w:pPr>
          </w:p>
        </w:tc>
        <w:tc>
          <w:tcPr>
            <w:tcW w:w="694" w:type="dxa"/>
            <w:gridSpan w:val="2"/>
            <w:shd w:val="clear" w:color="auto" w:fill="auto"/>
            <w:vAlign w:val="center"/>
          </w:tcPr>
          <w:p w14:paraId="6B125044" w14:textId="77777777" w:rsidR="005B5532" w:rsidRPr="00FE760F" w:rsidRDefault="005B5532" w:rsidP="007274DE">
            <w:pPr>
              <w:pStyle w:val="TAC"/>
              <w:keepNext w:val="0"/>
              <w:keepLines w:val="0"/>
            </w:pPr>
          </w:p>
        </w:tc>
        <w:tc>
          <w:tcPr>
            <w:tcW w:w="712" w:type="dxa"/>
            <w:gridSpan w:val="3"/>
          </w:tcPr>
          <w:p w14:paraId="389E2E8C"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76C95CA" w14:textId="77777777" w:rsidR="005B5532" w:rsidRPr="00FE760F" w:rsidRDefault="005B5532" w:rsidP="007274DE">
            <w:pPr>
              <w:pStyle w:val="TAC"/>
              <w:keepNext w:val="0"/>
              <w:keepLines w:val="0"/>
              <w:rPr>
                <w:rFonts w:cs="Arial"/>
                <w:szCs w:val="18"/>
                <w:lang w:val="en-US" w:eastAsia="ko-KR"/>
              </w:rPr>
            </w:pPr>
          </w:p>
        </w:tc>
        <w:tc>
          <w:tcPr>
            <w:tcW w:w="717" w:type="dxa"/>
          </w:tcPr>
          <w:p w14:paraId="0BBB3390" w14:textId="77777777" w:rsidR="005B5532" w:rsidRPr="00FE760F" w:rsidRDefault="005B5532" w:rsidP="007274DE">
            <w:pPr>
              <w:pStyle w:val="TAC"/>
              <w:keepNext w:val="0"/>
              <w:keepLines w:val="0"/>
              <w:rPr>
                <w:rFonts w:cs="Arial"/>
                <w:szCs w:val="18"/>
                <w:lang w:val="en-US" w:eastAsia="ko-KR"/>
              </w:rPr>
            </w:pPr>
          </w:p>
        </w:tc>
        <w:tc>
          <w:tcPr>
            <w:tcW w:w="712" w:type="dxa"/>
          </w:tcPr>
          <w:p w14:paraId="27B5D23D" w14:textId="77777777" w:rsidR="005B5532" w:rsidRPr="00FE760F" w:rsidRDefault="005B5532" w:rsidP="007274DE">
            <w:pPr>
              <w:pStyle w:val="TAC"/>
              <w:keepNext w:val="0"/>
              <w:keepLines w:val="0"/>
              <w:rPr>
                <w:rFonts w:cs="Arial"/>
                <w:szCs w:val="18"/>
                <w:lang w:val="en-US" w:eastAsia="ko-KR"/>
              </w:rPr>
            </w:pPr>
          </w:p>
        </w:tc>
        <w:tc>
          <w:tcPr>
            <w:tcW w:w="709" w:type="dxa"/>
          </w:tcPr>
          <w:p w14:paraId="054F271C" w14:textId="77777777" w:rsidR="005B5532" w:rsidRPr="00FE760F" w:rsidRDefault="005B5532" w:rsidP="007274DE">
            <w:pPr>
              <w:pStyle w:val="TAC"/>
              <w:keepNext w:val="0"/>
              <w:keepLines w:val="0"/>
              <w:rPr>
                <w:rFonts w:cs="Arial"/>
                <w:szCs w:val="18"/>
                <w:lang w:val="en-US" w:eastAsia="ko-KR"/>
              </w:rPr>
            </w:pPr>
          </w:p>
        </w:tc>
        <w:tc>
          <w:tcPr>
            <w:tcW w:w="709" w:type="dxa"/>
          </w:tcPr>
          <w:p w14:paraId="489C1272" w14:textId="77777777" w:rsidR="005B5532" w:rsidRPr="00FE760F" w:rsidRDefault="005B5532" w:rsidP="007274DE">
            <w:pPr>
              <w:pStyle w:val="TAC"/>
              <w:keepNext w:val="0"/>
              <w:keepLines w:val="0"/>
              <w:rPr>
                <w:rFonts w:cs="Arial"/>
                <w:szCs w:val="18"/>
                <w:lang w:val="en-US" w:eastAsia="ko-KR"/>
              </w:rPr>
            </w:pPr>
          </w:p>
        </w:tc>
        <w:tc>
          <w:tcPr>
            <w:tcW w:w="710" w:type="dxa"/>
          </w:tcPr>
          <w:p w14:paraId="267C7EE0" w14:textId="77777777" w:rsidR="005B5532" w:rsidRPr="00FE760F" w:rsidRDefault="005B5532" w:rsidP="007274DE">
            <w:pPr>
              <w:pStyle w:val="TAC"/>
              <w:keepNext w:val="0"/>
              <w:keepLines w:val="0"/>
              <w:rPr>
                <w:rFonts w:cs="Arial"/>
                <w:szCs w:val="18"/>
                <w:lang w:val="en-US" w:eastAsia="ko-KR"/>
              </w:rPr>
            </w:pPr>
          </w:p>
        </w:tc>
        <w:tc>
          <w:tcPr>
            <w:tcW w:w="709" w:type="dxa"/>
          </w:tcPr>
          <w:p w14:paraId="111C1A97" w14:textId="77777777" w:rsidR="005B5532" w:rsidRPr="00FE760F" w:rsidRDefault="005B5532" w:rsidP="007274DE">
            <w:pPr>
              <w:pStyle w:val="TAC"/>
              <w:keepNext w:val="0"/>
              <w:keepLines w:val="0"/>
              <w:rPr>
                <w:rFonts w:cs="Arial"/>
                <w:szCs w:val="18"/>
                <w:lang w:val="en-US" w:eastAsia="ko-KR"/>
              </w:rPr>
            </w:pPr>
          </w:p>
        </w:tc>
        <w:tc>
          <w:tcPr>
            <w:tcW w:w="709" w:type="dxa"/>
          </w:tcPr>
          <w:p w14:paraId="7E34C3B5" w14:textId="77777777" w:rsidR="005B5532" w:rsidRPr="00FE760F" w:rsidRDefault="005B5532" w:rsidP="007274DE">
            <w:pPr>
              <w:pStyle w:val="TAC"/>
              <w:keepNext w:val="0"/>
              <w:keepLines w:val="0"/>
              <w:rPr>
                <w:rFonts w:cs="Arial"/>
                <w:szCs w:val="18"/>
                <w:lang w:val="en-US" w:eastAsia="ko-KR"/>
              </w:rPr>
            </w:pPr>
          </w:p>
        </w:tc>
        <w:tc>
          <w:tcPr>
            <w:tcW w:w="706" w:type="dxa"/>
          </w:tcPr>
          <w:p w14:paraId="4944E114"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727B8C83" w14:textId="77777777" w:rsidR="005B5532" w:rsidRPr="00FE760F" w:rsidRDefault="005B5532" w:rsidP="007274DE">
            <w:pPr>
              <w:pStyle w:val="TAC"/>
              <w:keepNext w:val="0"/>
              <w:keepLines w:val="0"/>
              <w:rPr>
                <w:lang w:val="en-US"/>
              </w:rPr>
            </w:pPr>
          </w:p>
        </w:tc>
        <w:tc>
          <w:tcPr>
            <w:tcW w:w="709" w:type="dxa"/>
            <w:vAlign w:val="center"/>
          </w:tcPr>
          <w:p w14:paraId="08CA6C0A" w14:textId="77777777" w:rsidR="005B5532" w:rsidRPr="00FE760F" w:rsidRDefault="005B5532" w:rsidP="007274DE">
            <w:pPr>
              <w:pStyle w:val="TAC"/>
              <w:keepNext w:val="0"/>
              <w:keepLines w:val="0"/>
              <w:rPr>
                <w:rFonts w:cs="Arial"/>
                <w:szCs w:val="18"/>
                <w:lang w:val="en-US" w:eastAsia="ko-KR"/>
              </w:rPr>
            </w:pPr>
          </w:p>
        </w:tc>
      </w:tr>
      <w:tr w:rsidR="005B5532" w:rsidRPr="00FE760F" w14:paraId="12B2575D" w14:textId="77777777" w:rsidTr="007274DE">
        <w:trPr>
          <w:tblHeader/>
          <w:jc w:val="center"/>
        </w:trPr>
        <w:tc>
          <w:tcPr>
            <w:tcW w:w="1819" w:type="dxa"/>
            <w:vAlign w:val="center"/>
          </w:tcPr>
          <w:p w14:paraId="75FAE7E9" w14:textId="77777777" w:rsidR="005B5532" w:rsidRPr="00FE760F" w:rsidRDefault="005B5532" w:rsidP="007274DE">
            <w:pPr>
              <w:pStyle w:val="TAC"/>
              <w:keepNext w:val="0"/>
              <w:keepLines w:val="0"/>
              <w:rPr>
                <w:rFonts w:cs="Arial"/>
                <w:szCs w:val="18"/>
              </w:rPr>
            </w:pPr>
          </w:p>
        </w:tc>
        <w:tc>
          <w:tcPr>
            <w:tcW w:w="1102" w:type="dxa"/>
            <w:vAlign w:val="center"/>
          </w:tcPr>
          <w:p w14:paraId="359FDC4B"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50D2EC75"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46C61BB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39224C2B" w14:textId="77777777" w:rsidR="005B5532" w:rsidRPr="00FE760F" w:rsidRDefault="005B5532" w:rsidP="007274DE">
            <w:pPr>
              <w:pStyle w:val="TAC"/>
              <w:keepNext w:val="0"/>
              <w:keepLines w:val="0"/>
              <w:rPr>
                <w:bCs/>
                <w:szCs w:val="18"/>
                <w:lang w:val="en-US"/>
              </w:rPr>
            </w:pPr>
          </w:p>
        </w:tc>
        <w:tc>
          <w:tcPr>
            <w:tcW w:w="717" w:type="dxa"/>
            <w:vAlign w:val="center"/>
          </w:tcPr>
          <w:p w14:paraId="73D0DDCB" w14:textId="77777777" w:rsidR="005B5532" w:rsidRPr="00FE760F" w:rsidRDefault="005B5532" w:rsidP="007274DE">
            <w:pPr>
              <w:pStyle w:val="TAC"/>
              <w:keepNext w:val="0"/>
              <w:keepLines w:val="0"/>
              <w:rPr>
                <w:bCs/>
                <w:szCs w:val="18"/>
                <w:lang w:val="en-US"/>
              </w:rPr>
            </w:pPr>
          </w:p>
        </w:tc>
        <w:tc>
          <w:tcPr>
            <w:tcW w:w="712" w:type="dxa"/>
            <w:vAlign w:val="center"/>
          </w:tcPr>
          <w:p w14:paraId="2ED99C39" w14:textId="77777777" w:rsidR="005B5532" w:rsidRPr="00FE760F" w:rsidRDefault="005B5532" w:rsidP="007274DE">
            <w:pPr>
              <w:pStyle w:val="TAC"/>
              <w:keepNext w:val="0"/>
              <w:keepLines w:val="0"/>
              <w:rPr>
                <w:bCs/>
                <w:szCs w:val="18"/>
                <w:lang w:val="en-US"/>
              </w:rPr>
            </w:pPr>
          </w:p>
        </w:tc>
        <w:tc>
          <w:tcPr>
            <w:tcW w:w="709" w:type="dxa"/>
            <w:vAlign w:val="center"/>
          </w:tcPr>
          <w:p w14:paraId="6D4B0AB3" w14:textId="77777777" w:rsidR="005B5532" w:rsidRPr="00FE760F" w:rsidRDefault="005B5532" w:rsidP="007274DE">
            <w:pPr>
              <w:pStyle w:val="TAC"/>
              <w:keepNext w:val="0"/>
              <w:keepLines w:val="0"/>
              <w:rPr>
                <w:bCs/>
                <w:szCs w:val="18"/>
                <w:lang w:val="en-US"/>
              </w:rPr>
            </w:pPr>
          </w:p>
        </w:tc>
        <w:tc>
          <w:tcPr>
            <w:tcW w:w="709" w:type="dxa"/>
            <w:vAlign w:val="center"/>
          </w:tcPr>
          <w:p w14:paraId="72E6669E" w14:textId="77777777" w:rsidR="005B5532" w:rsidRPr="00FE760F" w:rsidRDefault="005B5532" w:rsidP="007274DE">
            <w:pPr>
              <w:pStyle w:val="TAC"/>
              <w:keepNext w:val="0"/>
              <w:keepLines w:val="0"/>
              <w:rPr>
                <w:bCs/>
                <w:szCs w:val="18"/>
                <w:lang w:val="en-US"/>
              </w:rPr>
            </w:pPr>
          </w:p>
        </w:tc>
        <w:tc>
          <w:tcPr>
            <w:tcW w:w="710" w:type="dxa"/>
            <w:vAlign w:val="center"/>
          </w:tcPr>
          <w:p w14:paraId="0BFBA354" w14:textId="77777777" w:rsidR="005B5532" w:rsidRPr="00FE760F" w:rsidRDefault="005B5532" w:rsidP="007274DE">
            <w:pPr>
              <w:pStyle w:val="TAC"/>
              <w:keepNext w:val="0"/>
              <w:keepLines w:val="0"/>
              <w:rPr>
                <w:bCs/>
                <w:szCs w:val="18"/>
                <w:lang w:val="en-US"/>
              </w:rPr>
            </w:pPr>
          </w:p>
        </w:tc>
        <w:tc>
          <w:tcPr>
            <w:tcW w:w="709" w:type="dxa"/>
          </w:tcPr>
          <w:p w14:paraId="4FB57E98" w14:textId="77777777" w:rsidR="005B5532" w:rsidRPr="00FE760F" w:rsidRDefault="005B5532" w:rsidP="007274DE">
            <w:pPr>
              <w:pStyle w:val="TAC"/>
              <w:keepNext w:val="0"/>
              <w:keepLines w:val="0"/>
              <w:rPr>
                <w:lang w:val="en-US"/>
              </w:rPr>
            </w:pPr>
          </w:p>
        </w:tc>
        <w:tc>
          <w:tcPr>
            <w:tcW w:w="709" w:type="dxa"/>
          </w:tcPr>
          <w:p w14:paraId="00C66616" w14:textId="77777777" w:rsidR="005B5532" w:rsidRPr="00FE760F" w:rsidRDefault="005B5532" w:rsidP="007274DE">
            <w:pPr>
              <w:pStyle w:val="TAC"/>
              <w:keepNext w:val="0"/>
              <w:keepLines w:val="0"/>
              <w:rPr>
                <w:lang w:val="en-US"/>
              </w:rPr>
            </w:pPr>
          </w:p>
        </w:tc>
        <w:tc>
          <w:tcPr>
            <w:tcW w:w="706" w:type="dxa"/>
          </w:tcPr>
          <w:p w14:paraId="56471DCD" w14:textId="77777777" w:rsidR="005B5532" w:rsidRPr="00FE760F" w:rsidRDefault="005B5532" w:rsidP="007274DE">
            <w:pPr>
              <w:pStyle w:val="TAC"/>
              <w:keepNext w:val="0"/>
              <w:keepLines w:val="0"/>
              <w:rPr>
                <w:lang w:val="en-US"/>
              </w:rPr>
            </w:pPr>
          </w:p>
        </w:tc>
        <w:tc>
          <w:tcPr>
            <w:tcW w:w="1131" w:type="dxa"/>
            <w:vAlign w:val="center"/>
          </w:tcPr>
          <w:p w14:paraId="014F2A14" w14:textId="77777777" w:rsidR="005B5532" w:rsidRPr="00FE760F" w:rsidRDefault="005B5532" w:rsidP="007274DE">
            <w:pPr>
              <w:pStyle w:val="TAC"/>
              <w:keepNext w:val="0"/>
              <w:keepLines w:val="0"/>
              <w:rPr>
                <w:lang w:val="en-US"/>
              </w:rPr>
            </w:pPr>
          </w:p>
        </w:tc>
        <w:tc>
          <w:tcPr>
            <w:tcW w:w="709" w:type="dxa"/>
            <w:vAlign w:val="center"/>
          </w:tcPr>
          <w:p w14:paraId="550DEFB8" w14:textId="77777777" w:rsidR="005B5532" w:rsidRPr="00FE760F" w:rsidRDefault="005B5532" w:rsidP="007274DE">
            <w:pPr>
              <w:pStyle w:val="TAC"/>
              <w:keepNext w:val="0"/>
              <w:keepLines w:val="0"/>
              <w:rPr>
                <w:lang w:val="en-US"/>
              </w:rPr>
            </w:pPr>
          </w:p>
        </w:tc>
      </w:tr>
      <w:tr w:rsidR="005B5532" w:rsidRPr="00FE760F" w14:paraId="3C61E59B" w14:textId="77777777" w:rsidTr="007274DE">
        <w:trPr>
          <w:tblHeader/>
          <w:jc w:val="center"/>
        </w:trPr>
        <w:tc>
          <w:tcPr>
            <w:tcW w:w="1819" w:type="dxa"/>
            <w:shd w:val="clear" w:color="auto" w:fill="auto"/>
            <w:vAlign w:val="center"/>
          </w:tcPr>
          <w:p w14:paraId="5ECE50D7" w14:textId="77777777" w:rsidR="005B5532" w:rsidRPr="00FE760F" w:rsidRDefault="005B5532" w:rsidP="007274DE">
            <w:pPr>
              <w:pStyle w:val="TAC"/>
              <w:keepNext w:val="0"/>
              <w:keepLines w:val="0"/>
              <w:rPr>
                <w:rFonts w:cs="Arial"/>
                <w:szCs w:val="18"/>
              </w:rPr>
            </w:pPr>
          </w:p>
        </w:tc>
        <w:tc>
          <w:tcPr>
            <w:tcW w:w="1102" w:type="dxa"/>
            <w:vAlign w:val="center"/>
          </w:tcPr>
          <w:p w14:paraId="2C0041F1"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20EE7B5E" w14:textId="77777777" w:rsidR="005B5532" w:rsidRPr="00FE760F" w:rsidRDefault="005B5532" w:rsidP="007274DE">
            <w:pPr>
              <w:pStyle w:val="TAC"/>
              <w:keepNext w:val="0"/>
              <w:keepLines w:val="0"/>
            </w:pPr>
          </w:p>
        </w:tc>
        <w:tc>
          <w:tcPr>
            <w:tcW w:w="2263" w:type="dxa"/>
            <w:gridSpan w:val="4"/>
            <w:shd w:val="clear" w:color="auto" w:fill="auto"/>
            <w:vAlign w:val="center"/>
          </w:tcPr>
          <w:p w14:paraId="77FF7D31" w14:textId="77777777" w:rsidR="005B5532" w:rsidRPr="00FE760F" w:rsidRDefault="005B5532" w:rsidP="007274DE">
            <w:pPr>
              <w:pStyle w:val="TAC"/>
              <w:keepNext w:val="0"/>
              <w:keepLines w:val="0"/>
            </w:pPr>
          </w:p>
        </w:tc>
        <w:tc>
          <w:tcPr>
            <w:tcW w:w="712" w:type="dxa"/>
            <w:gridSpan w:val="3"/>
          </w:tcPr>
          <w:p w14:paraId="1F72BBE9"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0F9F9DE8" w14:textId="77777777" w:rsidR="005B5532" w:rsidRPr="00FE760F" w:rsidRDefault="005B5532" w:rsidP="007274DE">
            <w:pPr>
              <w:pStyle w:val="TAC"/>
              <w:keepNext w:val="0"/>
              <w:keepLines w:val="0"/>
              <w:rPr>
                <w:rFonts w:cs="Arial"/>
                <w:szCs w:val="18"/>
                <w:lang w:val="en-US" w:eastAsia="ko-KR"/>
              </w:rPr>
            </w:pPr>
          </w:p>
        </w:tc>
        <w:tc>
          <w:tcPr>
            <w:tcW w:w="717" w:type="dxa"/>
          </w:tcPr>
          <w:p w14:paraId="797992F6" w14:textId="77777777" w:rsidR="005B5532" w:rsidRPr="00FE760F" w:rsidRDefault="005B5532" w:rsidP="007274DE">
            <w:pPr>
              <w:pStyle w:val="TAC"/>
              <w:keepNext w:val="0"/>
              <w:keepLines w:val="0"/>
              <w:rPr>
                <w:rFonts w:cs="Arial"/>
                <w:szCs w:val="18"/>
                <w:lang w:val="en-US" w:eastAsia="ko-KR"/>
              </w:rPr>
            </w:pPr>
          </w:p>
        </w:tc>
        <w:tc>
          <w:tcPr>
            <w:tcW w:w="712" w:type="dxa"/>
          </w:tcPr>
          <w:p w14:paraId="4807E4B9" w14:textId="77777777" w:rsidR="005B5532" w:rsidRPr="00FE760F" w:rsidRDefault="005B5532" w:rsidP="007274DE">
            <w:pPr>
              <w:pStyle w:val="TAC"/>
              <w:keepNext w:val="0"/>
              <w:keepLines w:val="0"/>
              <w:rPr>
                <w:rFonts w:cs="Arial"/>
                <w:szCs w:val="18"/>
                <w:lang w:val="en-US" w:eastAsia="ko-KR"/>
              </w:rPr>
            </w:pPr>
          </w:p>
        </w:tc>
        <w:tc>
          <w:tcPr>
            <w:tcW w:w="709" w:type="dxa"/>
          </w:tcPr>
          <w:p w14:paraId="71DE62B3" w14:textId="77777777" w:rsidR="005B5532" w:rsidRPr="00FE760F" w:rsidRDefault="005B5532" w:rsidP="007274DE">
            <w:pPr>
              <w:pStyle w:val="TAC"/>
              <w:keepNext w:val="0"/>
              <w:keepLines w:val="0"/>
              <w:rPr>
                <w:rFonts w:cs="Arial"/>
                <w:szCs w:val="18"/>
                <w:lang w:val="en-US" w:eastAsia="ko-KR"/>
              </w:rPr>
            </w:pPr>
          </w:p>
        </w:tc>
        <w:tc>
          <w:tcPr>
            <w:tcW w:w="709" w:type="dxa"/>
          </w:tcPr>
          <w:p w14:paraId="7B7D5087" w14:textId="77777777" w:rsidR="005B5532" w:rsidRPr="00FE760F" w:rsidRDefault="005B5532" w:rsidP="007274DE">
            <w:pPr>
              <w:pStyle w:val="TAC"/>
              <w:keepNext w:val="0"/>
              <w:keepLines w:val="0"/>
              <w:rPr>
                <w:rFonts w:cs="Arial"/>
                <w:szCs w:val="18"/>
                <w:lang w:val="en-US" w:eastAsia="ko-KR"/>
              </w:rPr>
            </w:pPr>
          </w:p>
        </w:tc>
        <w:tc>
          <w:tcPr>
            <w:tcW w:w="710" w:type="dxa"/>
          </w:tcPr>
          <w:p w14:paraId="118753A4" w14:textId="77777777" w:rsidR="005B5532" w:rsidRPr="00FE760F" w:rsidRDefault="005B5532" w:rsidP="007274DE">
            <w:pPr>
              <w:pStyle w:val="TAC"/>
              <w:keepNext w:val="0"/>
              <w:keepLines w:val="0"/>
              <w:rPr>
                <w:rFonts w:cs="Arial"/>
                <w:szCs w:val="18"/>
                <w:lang w:val="en-US" w:eastAsia="ko-KR"/>
              </w:rPr>
            </w:pPr>
          </w:p>
        </w:tc>
        <w:tc>
          <w:tcPr>
            <w:tcW w:w="709" w:type="dxa"/>
          </w:tcPr>
          <w:p w14:paraId="0FA07327" w14:textId="77777777" w:rsidR="005B5532" w:rsidRPr="00FE760F" w:rsidRDefault="005B5532" w:rsidP="007274DE">
            <w:pPr>
              <w:pStyle w:val="TAC"/>
              <w:keepNext w:val="0"/>
              <w:keepLines w:val="0"/>
              <w:rPr>
                <w:rFonts w:cs="Arial"/>
                <w:szCs w:val="18"/>
                <w:lang w:val="en-US" w:eastAsia="ko-KR"/>
              </w:rPr>
            </w:pPr>
          </w:p>
        </w:tc>
        <w:tc>
          <w:tcPr>
            <w:tcW w:w="709" w:type="dxa"/>
          </w:tcPr>
          <w:p w14:paraId="196E57F7" w14:textId="77777777" w:rsidR="005B5532" w:rsidRPr="00FE760F" w:rsidRDefault="005B5532" w:rsidP="007274DE">
            <w:pPr>
              <w:pStyle w:val="TAC"/>
              <w:keepNext w:val="0"/>
              <w:keepLines w:val="0"/>
              <w:rPr>
                <w:rFonts w:cs="Arial"/>
                <w:szCs w:val="18"/>
                <w:lang w:val="en-US" w:eastAsia="ko-KR"/>
              </w:rPr>
            </w:pPr>
          </w:p>
        </w:tc>
        <w:tc>
          <w:tcPr>
            <w:tcW w:w="706" w:type="dxa"/>
          </w:tcPr>
          <w:p w14:paraId="39316C6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38199FAA" w14:textId="77777777" w:rsidR="005B5532" w:rsidRPr="00FE760F" w:rsidRDefault="005B5532" w:rsidP="007274DE">
            <w:pPr>
              <w:pStyle w:val="TAC"/>
              <w:keepNext w:val="0"/>
              <w:keepLines w:val="0"/>
              <w:rPr>
                <w:lang w:val="en-US"/>
              </w:rPr>
            </w:pPr>
          </w:p>
        </w:tc>
        <w:tc>
          <w:tcPr>
            <w:tcW w:w="709" w:type="dxa"/>
            <w:vAlign w:val="center"/>
          </w:tcPr>
          <w:p w14:paraId="4A0EFF38" w14:textId="77777777" w:rsidR="005B5532" w:rsidRPr="00FE760F" w:rsidRDefault="005B5532" w:rsidP="007274DE">
            <w:pPr>
              <w:pStyle w:val="TAC"/>
              <w:keepNext w:val="0"/>
              <w:keepLines w:val="0"/>
              <w:rPr>
                <w:rFonts w:cs="Arial"/>
                <w:szCs w:val="18"/>
                <w:lang w:val="en-US" w:eastAsia="ko-KR"/>
              </w:rPr>
            </w:pPr>
          </w:p>
        </w:tc>
      </w:tr>
      <w:tr w:rsidR="005B5532" w:rsidRPr="00FE760F" w14:paraId="5A52A602" w14:textId="77777777" w:rsidTr="007274DE">
        <w:trPr>
          <w:tblHeader/>
          <w:jc w:val="center"/>
        </w:trPr>
        <w:tc>
          <w:tcPr>
            <w:tcW w:w="1819" w:type="dxa"/>
            <w:shd w:val="clear" w:color="auto" w:fill="auto"/>
            <w:vAlign w:val="center"/>
          </w:tcPr>
          <w:p w14:paraId="12B2321E" w14:textId="77777777" w:rsidR="005B5532" w:rsidRPr="00FE760F" w:rsidRDefault="005B5532" w:rsidP="007274DE">
            <w:pPr>
              <w:pStyle w:val="TAC"/>
              <w:keepNext w:val="0"/>
              <w:keepLines w:val="0"/>
            </w:pPr>
          </w:p>
        </w:tc>
        <w:tc>
          <w:tcPr>
            <w:tcW w:w="1102" w:type="dxa"/>
            <w:vAlign w:val="center"/>
          </w:tcPr>
          <w:p w14:paraId="5939755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0C56D57C" w14:textId="77777777" w:rsidR="005B5532" w:rsidRPr="00FE760F" w:rsidRDefault="005B5532" w:rsidP="007274DE">
            <w:pPr>
              <w:pStyle w:val="TAC"/>
              <w:keepNext w:val="0"/>
              <w:keepLines w:val="0"/>
            </w:pPr>
          </w:p>
        </w:tc>
        <w:tc>
          <w:tcPr>
            <w:tcW w:w="2975" w:type="dxa"/>
            <w:gridSpan w:val="7"/>
            <w:shd w:val="clear" w:color="auto" w:fill="auto"/>
            <w:vAlign w:val="center"/>
          </w:tcPr>
          <w:p w14:paraId="7A48B1D6"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51DB5CFF" w14:textId="77777777" w:rsidR="005B5532" w:rsidRPr="00FE760F" w:rsidRDefault="005B5532" w:rsidP="007274DE">
            <w:pPr>
              <w:pStyle w:val="TAC"/>
              <w:keepNext w:val="0"/>
              <w:keepLines w:val="0"/>
              <w:rPr>
                <w:rFonts w:cs="Arial"/>
                <w:szCs w:val="18"/>
                <w:lang w:val="en-US" w:eastAsia="ko-KR"/>
              </w:rPr>
            </w:pPr>
          </w:p>
        </w:tc>
        <w:tc>
          <w:tcPr>
            <w:tcW w:w="717" w:type="dxa"/>
          </w:tcPr>
          <w:p w14:paraId="678B7F05" w14:textId="77777777" w:rsidR="005B5532" w:rsidRPr="00FE760F" w:rsidRDefault="005B5532" w:rsidP="007274DE">
            <w:pPr>
              <w:pStyle w:val="TAC"/>
              <w:keepNext w:val="0"/>
              <w:keepLines w:val="0"/>
              <w:rPr>
                <w:rFonts w:cs="Arial"/>
                <w:szCs w:val="18"/>
                <w:lang w:val="en-US" w:eastAsia="ko-KR"/>
              </w:rPr>
            </w:pPr>
          </w:p>
        </w:tc>
        <w:tc>
          <w:tcPr>
            <w:tcW w:w="712" w:type="dxa"/>
          </w:tcPr>
          <w:p w14:paraId="6D94E198" w14:textId="77777777" w:rsidR="005B5532" w:rsidRPr="00FE760F" w:rsidRDefault="005B5532" w:rsidP="007274DE">
            <w:pPr>
              <w:pStyle w:val="TAC"/>
              <w:keepNext w:val="0"/>
              <w:keepLines w:val="0"/>
              <w:rPr>
                <w:rFonts w:cs="Arial"/>
                <w:szCs w:val="18"/>
                <w:lang w:val="en-US" w:eastAsia="ko-KR"/>
              </w:rPr>
            </w:pPr>
          </w:p>
        </w:tc>
        <w:tc>
          <w:tcPr>
            <w:tcW w:w="709" w:type="dxa"/>
          </w:tcPr>
          <w:p w14:paraId="039F6AF3" w14:textId="77777777" w:rsidR="005B5532" w:rsidRPr="00FE760F" w:rsidRDefault="005B5532" w:rsidP="007274DE">
            <w:pPr>
              <w:pStyle w:val="TAC"/>
              <w:keepNext w:val="0"/>
              <w:keepLines w:val="0"/>
              <w:rPr>
                <w:rFonts w:cs="Arial"/>
                <w:szCs w:val="18"/>
                <w:lang w:val="en-US" w:eastAsia="ko-KR"/>
              </w:rPr>
            </w:pPr>
          </w:p>
        </w:tc>
        <w:tc>
          <w:tcPr>
            <w:tcW w:w="709" w:type="dxa"/>
          </w:tcPr>
          <w:p w14:paraId="15D6A0F4" w14:textId="77777777" w:rsidR="005B5532" w:rsidRPr="00FE760F" w:rsidRDefault="005B5532" w:rsidP="007274DE">
            <w:pPr>
              <w:pStyle w:val="TAC"/>
              <w:keepNext w:val="0"/>
              <w:keepLines w:val="0"/>
              <w:rPr>
                <w:rFonts w:cs="Arial"/>
                <w:szCs w:val="18"/>
                <w:lang w:val="en-US" w:eastAsia="ko-KR"/>
              </w:rPr>
            </w:pPr>
          </w:p>
        </w:tc>
        <w:tc>
          <w:tcPr>
            <w:tcW w:w="710" w:type="dxa"/>
          </w:tcPr>
          <w:p w14:paraId="65E97EB7" w14:textId="77777777" w:rsidR="005B5532" w:rsidRPr="00FE760F" w:rsidRDefault="005B5532" w:rsidP="007274DE">
            <w:pPr>
              <w:pStyle w:val="TAC"/>
              <w:keepNext w:val="0"/>
              <w:keepLines w:val="0"/>
              <w:rPr>
                <w:rFonts w:cs="Arial"/>
                <w:szCs w:val="18"/>
                <w:lang w:val="en-US" w:eastAsia="ko-KR"/>
              </w:rPr>
            </w:pPr>
          </w:p>
        </w:tc>
        <w:tc>
          <w:tcPr>
            <w:tcW w:w="709" w:type="dxa"/>
          </w:tcPr>
          <w:p w14:paraId="49AF16A9" w14:textId="77777777" w:rsidR="005B5532" w:rsidRPr="00FE760F" w:rsidRDefault="005B5532" w:rsidP="007274DE">
            <w:pPr>
              <w:pStyle w:val="TAC"/>
              <w:keepNext w:val="0"/>
              <w:keepLines w:val="0"/>
              <w:rPr>
                <w:rFonts w:cs="Arial"/>
                <w:szCs w:val="18"/>
                <w:lang w:val="en-US" w:eastAsia="ko-KR"/>
              </w:rPr>
            </w:pPr>
          </w:p>
        </w:tc>
        <w:tc>
          <w:tcPr>
            <w:tcW w:w="709" w:type="dxa"/>
          </w:tcPr>
          <w:p w14:paraId="5D05259D" w14:textId="77777777" w:rsidR="005B5532" w:rsidRPr="00FE760F" w:rsidRDefault="005B5532" w:rsidP="007274DE">
            <w:pPr>
              <w:pStyle w:val="TAC"/>
              <w:keepNext w:val="0"/>
              <w:keepLines w:val="0"/>
              <w:rPr>
                <w:rFonts w:cs="Arial"/>
                <w:szCs w:val="18"/>
                <w:lang w:val="en-US" w:eastAsia="ko-KR"/>
              </w:rPr>
            </w:pPr>
          </w:p>
        </w:tc>
        <w:tc>
          <w:tcPr>
            <w:tcW w:w="706" w:type="dxa"/>
          </w:tcPr>
          <w:p w14:paraId="2980D82B"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4EF1C52F" w14:textId="77777777" w:rsidR="005B5532" w:rsidRPr="00FE760F" w:rsidRDefault="005B5532" w:rsidP="007274DE">
            <w:pPr>
              <w:pStyle w:val="TAC"/>
              <w:keepNext w:val="0"/>
              <w:keepLines w:val="0"/>
              <w:rPr>
                <w:lang w:val="en-US"/>
              </w:rPr>
            </w:pPr>
          </w:p>
        </w:tc>
        <w:tc>
          <w:tcPr>
            <w:tcW w:w="709" w:type="dxa"/>
            <w:vAlign w:val="center"/>
          </w:tcPr>
          <w:p w14:paraId="2C267491" w14:textId="77777777" w:rsidR="005B5532" w:rsidRPr="00FE760F" w:rsidRDefault="005B5532" w:rsidP="007274DE">
            <w:pPr>
              <w:pStyle w:val="TAC"/>
              <w:keepNext w:val="0"/>
              <w:keepLines w:val="0"/>
              <w:rPr>
                <w:rFonts w:cs="Arial"/>
                <w:szCs w:val="18"/>
                <w:lang w:val="en-US" w:eastAsia="ko-KR"/>
              </w:rPr>
            </w:pPr>
          </w:p>
        </w:tc>
      </w:tr>
      <w:tr w:rsidR="005B5532" w:rsidRPr="00FE760F" w14:paraId="7586406F" w14:textId="77777777" w:rsidTr="007274DE">
        <w:trPr>
          <w:tblHeader/>
          <w:jc w:val="center"/>
        </w:trPr>
        <w:tc>
          <w:tcPr>
            <w:tcW w:w="1819" w:type="dxa"/>
            <w:shd w:val="clear" w:color="auto" w:fill="auto"/>
            <w:vAlign w:val="center"/>
          </w:tcPr>
          <w:p w14:paraId="2FB77192" w14:textId="77777777" w:rsidR="005B5532" w:rsidRPr="00FE760F" w:rsidRDefault="005B5532" w:rsidP="007274DE">
            <w:pPr>
              <w:pStyle w:val="TAC"/>
              <w:keepNext w:val="0"/>
              <w:keepLines w:val="0"/>
              <w:rPr>
                <w:rFonts w:cs="Arial"/>
                <w:szCs w:val="18"/>
              </w:rPr>
            </w:pPr>
          </w:p>
        </w:tc>
        <w:tc>
          <w:tcPr>
            <w:tcW w:w="1102" w:type="dxa"/>
            <w:vAlign w:val="center"/>
          </w:tcPr>
          <w:p w14:paraId="2B8CB586"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01C9418" w14:textId="77777777" w:rsidR="005B5532" w:rsidRPr="00FE760F" w:rsidRDefault="005B5532" w:rsidP="007274DE">
            <w:pPr>
              <w:pStyle w:val="TAC"/>
              <w:keepNext w:val="0"/>
              <w:keepLines w:val="0"/>
            </w:pPr>
          </w:p>
        </w:tc>
        <w:tc>
          <w:tcPr>
            <w:tcW w:w="2263" w:type="dxa"/>
            <w:gridSpan w:val="4"/>
            <w:shd w:val="clear" w:color="auto" w:fill="auto"/>
            <w:vAlign w:val="center"/>
          </w:tcPr>
          <w:p w14:paraId="736A4252" w14:textId="77777777" w:rsidR="005B5532" w:rsidRPr="00FE760F" w:rsidRDefault="005B5532" w:rsidP="007274DE">
            <w:pPr>
              <w:pStyle w:val="TAC"/>
              <w:keepNext w:val="0"/>
              <w:keepLines w:val="0"/>
            </w:pPr>
          </w:p>
        </w:tc>
        <w:tc>
          <w:tcPr>
            <w:tcW w:w="712" w:type="dxa"/>
            <w:gridSpan w:val="3"/>
            <w:vAlign w:val="center"/>
          </w:tcPr>
          <w:p w14:paraId="4E7F2951"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7F60E70F" w14:textId="77777777" w:rsidR="005B5532" w:rsidRPr="00FE760F" w:rsidRDefault="005B5532" w:rsidP="007274DE">
            <w:pPr>
              <w:pStyle w:val="TAC"/>
              <w:keepNext w:val="0"/>
              <w:keepLines w:val="0"/>
              <w:rPr>
                <w:rFonts w:cs="Arial"/>
                <w:szCs w:val="18"/>
                <w:lang w:val="en-US" w:eastAsia="ko-KR"/>
              </w:rPr>
            </w:pPr>
          </w:p>
        </w:tc>
        <w:tc>
          <w:tcPr>
            <w:tcW w:w="717" w:type="dxa"/>
          </w:tcPr>
          <w:p w14:paraId="438D1419" w14:textId="77777777" w:rsidR="005B5532" w:rsidRPr="00FE760F" w:rsidRDefault="005B5532" w:rsidP="007274DE">
            <w:pPr>
              <w:pStyle w:val="TAC"/>
              <w:keepNext w:val="0"/>
              <w:keepLines w:val="0"/>
              <w:rPr>
                <w:rFonts w:cs="Arial"/>
                <w:szCs w:val="18"/>
                <w:lang w:val="en-US" w:eastAsia="ko-KR"/>
              </w:rPr>
            </w:pPr>
          </w:p>
        </w:tc>
        <w:tc>
          <w:tcPr>
            <w:tcW w:w="712" w:type="dxa"/>
          </w:tcPr>
          <w:p w14:paraId="1648E16B" w14:textId="77777777" w:rsidR="005B5532" w:rsidRPr="00FE760F" w:rsidRDefault="005B5532" w:rsidP="007274DE">
            <w:pPr>
              <w:pStyle w:val="TAC"/>
              <w:keepNext w:val="0"/>
              <w:keepLines w:val="0"/>
              <w:rPr>
                <w:rFonts w:cs="Arial"/>
                <w:szCs w:val="18"/>
                <w:lang w:val="en-US" w:eastAsia="ko-KR"/>
              </w:rPr>
            </w:pPr>
          </w:p>
        </w:tc>
        <w:tc>
          <w:tcPr>
            <w:tcW w:w="709" w:type="dxa"/>
          </w:tcPr>
          <w:p w14:paraId="04FC93A7" w14:textId="77777777" w:rsidR="005B5532" w:rsidRPr="00FE760F" w:rsidRDefault="005B5532" w:rsidP="007274DE">
            <w:pPr>
              <w:pStyle w:val="TAC"/>
              <w:keepNext w:val="0"/>
              <w:keepLines w:val="0"/>
              <w:rPr>
                <w:rFonts w:cs="Arial"/>
                <w:szCs w:val="18"/>
                <w:lang w:val="en-US" w:eastAsia="ko-KR"/>
              </w:rPr>
            </w:pPr>
          </w:p>
        </w:tc>
        <w:tc>
          <w:tcPr>
            <w:tcW w:w="709" w:type="dxa"/>
          </w:tcPr>
          <w:p w14:paraId="68B90F9C" w14:textId="77777777" w:rsidR="005B5532" w:rsidRPr="00FE760F" w:rsidRDefault="005B5532" w:rsidP="007274DE">
            <w:pPr>
              <w:pStyle w:val="TAC"/>
              <w:keepNext w:val="0"/>
              <w:keepLines w:val="0"/>
              <w:rPr>
                <w:rFonts w:cs="Arial"/>
                <w:szCs w:val="18"/>
                <w:lang w:val="en-US" w:eastAsia="ko-KR"/>
              </w:rPr>
            </w:pPr>
          </w:p>
        </w:tc>
        <w:tc>
          <w:tcPr>
            <w:tcW w:w="710" w:type="dxa"/>
          </w:tcPr>
          <w:p w14:paraId="1E98B861" w14:textId="77777777" w:rsidR="005B5532" w:rsidRPr="00FE760F" w:rsidRDefault="005B5532" w:rsidP="007274DE">
            <w:pPr>
              <w:pStyle w:val="TAC"/>
              <w:keepNext w:val="0"/>
              <w:keepLines w:val="0"/>
              <w:rPr>
                <w:rFonts w:cs="Arial"/>
                <w:szCs w:val="18"/>
                <w:lang w:val="en-US" w:eastAsia="ko-KR"/>
              </w:rPr>
            </w:pPr>
          </w:p>
        </w:tc>
        <w:tc>
          <w:tcPr>
            <w:tcW w:w="709" w:type="dxa"/>
          </w:tcPr>
          <w:p w14:paraId="63E61982" w14:textId="77777777" w:rsidR="005B5532" w:rsidRPr="00FE760F" w:rsidRDefault="005B5532" w:rsidP="007274DE">
            <w:pPr>
              <w:pStyle w:val="TAC"/>
              <w:keepNext w:val="0"/>
              <w:keepLines w:val="0"/>
              <w:rPr>
                <w:rFonts w:cs="Arial"/>
                <w:szCs w:val="18"/>
                <w:lang w:val="en-US" w:eastAsia="ko-KR"/>
              </w:rPr>
            </w:pPr>
          </w:p>
        </w:tc>
        <w:tc>
          <w:tcPr>
            <w:tcW w:w="709" w:type="dxa"/>
          </w:tcPr>
          <w:p w14:paraId="0D6D79E1" w14:textId="77777777" w:rsidR="005B5532" w:rsidRPr="00FE760F" w:rsidRDefault="005B5532" w:rsidP="007274DE">
            <w:pPr>
              <w:pStyle w:val="TAC"/>
              <w:keepNext w:val="0"/>
              <w:keepLines w:val="0"/>
              <w:rPr>
                <w:rFonts w:cs="Arial"/>
                <w:szCs w:val="18"/>
                <w:lang w:val="en-US" w:eastAsia="ko-KR"/>
              </w:rPr>
            </w:pPr>
          </w:p>
        </w:tc>
        <w:tc>
          <w:tcPr>
            <w:tcW w:w="706" w:type="dxa"/>
          </w:tcPr>
          <w:p w14:paraId="3BE9648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3C3A828" w14:textId="77777777" w:rsidR="005B5532" w:rsidRPr="00FE760F" w:rsidRDefault="005B5532" w:rsidP="007274DE">
            <w:pPr>
              <w:pStyle w:val="TAC"/>
              <w:keepNext w:val="0"/>
              <w:keepLines w:val="0"/>
              <w:rPr>
                <w:lang w:val="en-US"/>
              </w:rPr>
            </w:pPr>
          </w:p>
        </w:tc>
        <w:tc>
          <w:tcPr>
            <w:tcW w:w="709" w:type="dxa"/>
            <w:vAlign w:val="center"/>
          </w:tcPr>
          <w:p w14:paraId="0416B0B8" w14:textId="77777777" w:rsidR="005B5532" w:rsidRPr="00FE760F" w:rsidRDefault="005B5532" w:rsidP="007274DE">
            <w:pPr>
              <w:pStyle w:val="TAC"/>
              <w:keepNext w:val="0"/>
              <w:keepLines w:val="0"/>
              <w:rPr>
                <w:rFonts w:cs="Arial"/>
                <w:szCs w:val="18"/>
                <w:lang w:val="en-US" w:eastAsia="ko-KR"/>
              </w:rPr>
            </w:pPr>
          </w:p>
        </w:tc>
      </w:tr>
      <w:tr w:rsidR="005B5532" w:rsidRPr="00FE760F" w14:paraId="3BB41D3D" w14:textId="77777777" w:rsidTr="007274DE">
        <w:trPr>
          <w:tblHeader/>
          <w:jc w:val="center"/>
        </w:trPr>
        <w:tc>
          <w:tcPr>
            <w:tcW w:w="1819" w:type="dxa"/>
            <w:shd w:val="clear" w:color="auto" w:fill="auto"/>
            <w:vAlign w:val="center"/>
          </w:tcPr>
          <w:p w14:paraId="3A62C801" w14:textId="77777777" w:rsidR="005B5532" w:rsidRPr="00FE760F" w:rsidRDefault="005B5532" w:rsidP="007274DE">
            <w:pPr>
              <w:pStyle w:val="TAC"/>
              <w:keepNext w:val="0"/>
              <w:keepLines w:val="0"/>
              <w:rPr>
                <w:rFonts w:cs="Arial"/>
                <w:szCs w:val="18"/>
              </w:rPr>
            </w:pPr>
          </w:p>
        </w:tc>
        <w:tc>
          <w:tcPr>
            <w:tcW w:w="1102" w:type="dxa"/>
            <w:vAlign w:val="center"/>
          </w:tcPr>
          <w:p w14:paraId="7A9F9491"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7138672" w14:textId="77777777" w:rsidR="005B5532" w:rsidRPr="00FE760F" w:rsidRDefault="005B5532" w:rsidP="007274DE">
            <w:pPr>
              <w:pStyle w:val="TAC"/>
              <w:keepNext w:val="0"/>
              <w:keepLines w:val="0"/>
            </w:pPr>
          </w:p>
        </w:tc>
        <w:tc>
          <w:tcPr>
            <w:tcW w:w="2262" w:type="dxa"/>
            <w:gridSpan w:val="6"/>
            <w:shd w:val="clear" w:color="auto" w:fill="auto"/>
            <w:vAlign w:val="center"/>
          </w:tcPr>
          <w:p w14:paraId="2319A25A" w14:textId="77777777" w:rsidR="005B5532" w:rsidRPr="00FE760F" w:rsidRDefault="005B5532" w:rsidP="007274DE">
            <w:pPr>
              <w:pStyle w:val="TAC"/>
              <w:keepNext w:val="0"/>
              <w:keepLines w:val="0"/>
              <w:rPr>
                <w:rFonts w:cs="Arial"/>
                <w:szCs w:val="18"/>
                <w:lang w:val="en-US" w:eastAsia="ko-KR"/>
              </w:rPr>
            </w:pPr>
          </w:p>
        </w:tc>
        <w:tc>
          <w:tcPr>
            <w:tcW w:w="712" w:type="dxa"/>
            <w:gridSpan w:val="2"/>
          </w:tcPr>
          <w:p w14:paraId="29760F7E" w14:textId="77777777" w:rsidR="005B5532" w:rsidRPr="00FE760F" w:rsidRDefault="005B5532" w:rsidP="007274DE">
            <w:pPr>
              <w:pStyle w:val="TAC"/>
              <w:keepNext w:val="0"/>
              <w:keepLines w:val="0"/>
              <w:rPr>
                <w:rFonts w:cs="Arial"/>
                <w:szCs w:val="18"/>
                <w:lang w:val="en-US" w:eastAsia="ko-KR"/>
              </w:rPr>
            </w:pPr>
          </w:p>
        </w:tc>
        <w:tc>
          <w:tcPr>
            <w:tcW w:w="717" w:type="dxa"/>
          </w:tcPr>
          <w:p w14:paraId="313D227A" w14:textId="77777777" w:rsidR="005B5532" w:rsidRPr="00FE760F" w:rsidRDefault="005B5532" w:rsidP="007274DE">
            <w:pPr>
              <w:pStyle w:val="TAC"/>
              <w:keepNext w:val="0"/>
              <w:keepLines w:val="0"/>
              <w:rPr>
                <w:rFonts w:cs="Arial"/>
                <w:szCs w:val="18"/>
                <w:lang w:val="en-US" w:eastAsia="ko-KR"/>
              </w:rPr>
            </w:pPr>
          </w:p>
        </w:tc>
        <w:tc>
          <w:tcPr>
            <w:tcW w:w="712" w:type="dxa"/>
          </w:tcPr>
          <w:p w14:paraId="116063A9" w14:textId="77777777" w:rsidR="005B5532" w:rsidRPr="00FE760F" w:rsidRDefault="005B5532" w:rsidP="007274DE">
            <w:pPr>
              <w:pStyle w:val="TAC"/>
              <w:keepNext w:val="0"/>
              <w:keepLines w:val="0"/>
              <w:rPr>
                <w:rFonts w:cs="Arial"/>
                <w:szCs w:val="18"/>
                <w:lang w:val="en-US" w:eastAsia="ko-KR"/>
              </w:rPr>
            </w:pPr>
          </w:p>
        </w:tc>
        <w:tc>
          <w:tcPr>
            <w:tcW w:w="709" w:type="dxa"/>
          </w:tcPr>
          <w:p w14:paraId="39DC0CDB" w14:textId="77777777" w:rsidR="005B5532" w:rsidRPr="00FE760F" w:rsidRDefault="005B5532" w:rsidP="007274DE">
            <w:pPr>
              <w:pStyle w:val="TAC"/>
              <w:keepNext w:val="0"/>
              <w:keepLines w:val="0"/>
              <w:rPr>
                <w:rFonts w:cs="Arial"/>
                <w:szCs w:val="18"/>
                <w:lang w:val="en-US" w:eastAsia="ko-KR"/>
              </w:rPr>
            </w:pPr>
          </w:p>
        </w:tc>
        <w:tc>
          <w:tcPr>
            <w:tcW w:w="709" w:type="dxa"/>
          </w:tcPr>
          <w:p w14:paraId="49E60BD1" w14:textId="77777777" w:rsidR="005B5532" w:rsidRPr="00FE760F" w:rsidRDefault="005B5532" w:rsidP="007274DE">
            <w:pPr>
              <w:pStyle w:val="TAC"/>
              <w:keepNext w:val="0"/>
              <w:keepLines w:val="0"/>
              <w:rPr>
                <w:rFonts w:cs="Arial"/>
                <w:szCs w:val="18"/>
                <w:lang w:val="en-US" w:eastAsia="ko-KR"/>
              </w:rPr>
            </w:pPr>
          </w:p>
        </w:tc>
        <w:tc>
          <w:tcPr>
            <w:tcW w:w="710" w:type="dxa"/>
          </w:tcPr>
          <w:p w14:paraId="19603E19" w14:textId="77777777" w:rsidR="005B5532" w:rsidRPr="00FE760F" w:rsidRDefault="005B5532" w:rsidP="007274DE">
            <w:pPr>
              <w:pStyle w:val="TAC"/>
              <w:keepNext w:val="0"/>
              <w:keepLines w:val="0"/>
              <w:rPr>
                <w:rFonts w:cs="Arial"/>
                <w:szCs w:val="18"/>
                <w:lang w:val="en-US" w:eastAsia="ko-KR"/>
              </w:rPr>
            </w:pPr>
          </w:p>
        </w:tc>
        <w:tc>
          <w:tcPr>
            <w:tcW w:w="709" w:type="dxa"/>
          </w:tcPr>
          <w:p w14:paraId="1C3B1183" w14:textId="77777777" w:rsidR="005B5532" w:rsidRPr="00FE760F" w:rsidRDefault="005B5532" w:rsidP="007274DE">
            <w:pPr>
              <w:pStyle w:val="TAC"/>
              <w:keepNext w:val="0"/>
              <w:keepLines w:val="0"/>
              <w:rPr>
                <w:rFonts w:cs="Arial"/>
                <w:szCs w:val="18"/>
                <w:lang w:val="en-US" w:eastAsia="ko-KR"/>
              </w:rPr>
            </w:pPr>
          </w:p>
        </w:tc>
        <w:tc>
          <w:tcPr>
            <w:tcW w:w="709" w:type="dxa"/>
          </w:tcPr>
          <w:p w14:paraId="211B8C8F" w14:textId="77777777" w:rsidR="005B5532" w:rsidRPr="00FE760F" w:rsidRDefault="005B5532" w:rsidP="007274DE">
            <w:pPr>
              <w:pStyle w:val="TAC"/>
              <w:keepNext w:val="0"/>
              <w:keepLines w:val="0"/>
              <w:rPr>
                <w:rFonts w:cs="Arial"/>
                <w:szCs w:val="18"/>
                <w:lang w:val="en-US" w:eastAsia="ko-KR"/>
              </w:rPr>
            </w:pPr>
          </w:p>
        </w:tc>
        <w:tc>
          <w:tcPr>
            <w:tcW w:w="706" w:type="dxa"/>
          </w:tcPr>
          <w:p w14:paraId="38EC05BE"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51A521EA" w14:textId="77777777" w:rsidR="005B5532" w:rsidRPr="00FE760F" w:rsidRDefault="005B5532" w:rsidP="007274DE">
            <w:pPr>
              <w:pStyle w:val="TAC"/>
              <w:keepNext w:val="0"/>
              <w:keepLines w:val="0"/>
              <w:rPr>
                <w:lang w:val="en-US"/>
              </w:rPr>
            </w:pPr>
          </w:p>
        </w:tc>
        <w:tc>
          <w:tcPr>
            <w:tcW w:w="709" w:type="dxa"/>
            <w:vAlign w:val="center"/>
          </w:tcPr>
          <w:p w14:paraId="4712EA52" w14:textId="77777777" w:rsidR="005B5532" w:rsidRPr="00FE760F" w:rsidRDefault="005B5532" w:rsidP="007274DE">
            <w:pPr>
              <w:pStyle w:val="TAC"/>
              <w:keepNext w:val="0"/>
              <w:keepLines w:val="0"/>
              <w:rPr>
                <w:rFonts w:cs="Arial"/>
                <w:szCs w:val="18"/>
                <w:lang w:val="en-US" w:eastAsia="ko-KR"/>
              </w:rPr>
            </w:pPr>
          </w:p>
        </w:tc>
      </w:tr>
      <w:tr w:rsidR="005B5532" w:rsidRPr="00FE760F" w14:paraId="117E9355" w14:textId="77777777" w:rsidTr="007274DE">
        <w:trPr>
          <w:tblHeader/>
          <w:jc w:val="center"/>
        </w:trPr>
        <w:tc>
          <w:tcPr>
            <w:tcW w:w="1819" w:type="dxa"/>
            <w:shd w:val="clear" w:color="auto" w:fill="auto"/>
            <w:vAlign w:val="center"/>
          </w:tcPr>
          <w:p w14:paraId="07D271A6" w14:textId="77777777" w:rsidR="005B5532" w:rsidRPr="00FE760F" w:rsidRDefault="005B5532" w:rsidP="007274DE">
            <w:pPr>
              <w:pStyle w:val="TAC"/>
              <w:keepNext w:val="0"/>
              <w:keepLines w:val="0"/>
              <w:rPr>
                <w:rFonts w:cs="Arial"/>
                <w:szCs w:val="18"/>
              </w:rPr>
            </w:pPr>
          </w:p>
        </w:tc>
        <w:tc>
          <w:tcPr>
            <w:tcW w:w="1102" w:type="dxa"/>
            <w:vAlign w:val="center"/>
          </w:tcPr>
          <w:p w14:paraId="2F5EA188"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5C67A909" w14:textId="77777777" w:rsidR="005B5532" w:rsidRPr="00FE760F" w:rsidRDefault="005B5532" w:rsidP="007274DE">
            <w:pPr>
              <w:pStyle w:val="TAC"/>
              <w:keepNext w:val="0"/>
              <w:keepLines w:val="0"/>
            </w:pPr>
          </w:p>
        </w:tc>
        <w:tc>
          <w:tcPr>
            <w:tcW w:w="2974" w:type="dxa"/>
            <w:gridSpan w:val="8"/>
            <w:shd w:val="clear" w:color="auto" w:fill="auto"/>
            <w:vAlign w:val="center"/>
          </w:tcPr>
          <w:p w14:paraId="0FCC94D1" w14:textId="77777777" w:rsidR="005B5532" w:rsidRPr="00FE760F" w:rsidRDefault="005B5532" w:rsidP="007274DE">
            <w:pPr>
              <w:pStyle w:val="TAC"/>
              <w:keepNext w:val="0"/>
              <w:keepLines w:val="0"/>
              <w:rPr>
                <w:rFonts w:cs="Arial"/>
                <w:szCs w:val="18"/>
                <w:lang w:val="en-US" w:eastAsia="ko-KR"/>
              </w:rPr>
            </w:pPr>
          </w:p>
        </w:tc>
        <w:tc>
          <w:tcPr>
            <w:tcW w:w="717" w:type="dxa"/>
          </w:tcPr>
          <w:p w14:paraId="3675C189" w14:textId="77777777" w:rsidR="005B5532" w:rsidRPr="00FE760F" w:rsidRDefault="005B5532" w:rsidP="007274DE">
            <w:pPr>
              <w:pStyle w:val="TAC"/>
              <w:keepNext w:val="0"/>
              <w:keepLines w:val="0"/>
              <w:rPr>
                <w:rFonts w:cs="Arial"/>
                <w:szCs w:val="18"/>
                <w:lang w:val="en-US" w:eastAsia="ko-KR"/>
              </w:rPr>
            </w:pPr>
          </w:p>
        </w:tc>
        <w:tc>
          <w:tcPr>
            <w:tcW w:w="712" w:type="dxa"/>
          </w:tcPr>
          <w:p w14:paraId="5E8E73AB" w14:textId="77777777" w:rsidR="005B5532" w:rsidRPr="00FE760F" w:rsidRDefault="005B5532" w:rsidP="007274DE">
            <w:pPr>
              <w:pStyle w:val="TAC"/>
              <w:keepNext w:val="0"/>
              <w:keepLines w:val="0"/>
              <w:rPr>
                <w:rFonts w:cs="Arial"/>
                <w:szCs w:val="18"/>
                <w:lang w:val="en-US" w:eastAsia="ko-KR"/>
              </w:rPr>
            </w:pPr>
          </w:p>
        </w:tc>
        <w:tc>
          <w:tcPr>
            <w:tcW w:w="709" w:type="dxa"/>
          </w:tcPr>
          <w:p w14:paraId="19F84B3A" w14:textId="77777777" w:rsidR="005B5532" w:rsidRPr="00FE760F" w:rsidRDefault="005B5532" w:rsidP="007274DE">
            <w:pPr>
              <w:pStyle w:val="TAC"/>
              <w:keepNext w:val="0"/>
              <w:keepLines w:val="0"/>
              <w:rPr>
                <w:rFonts w:cs="Arial"/>
                <w:szCs w:val="18"/>
                <w:lang w:val="en-US" w:eastAsia="ko-KR"/>
              </w:rPr>
            </w:pPr>
          </w:p>
        </w:tc>
        <w:tc>
          <w:tcPr>
            <w:tcW w:w="709" w:type="dxa"/>
          </w:tcPr>
          <w:p w14:paraId="656ABD52" w14:textId="77777777" w:rsidR="005B5532" w:rsidRPr="00FE760F" w:rsidRDefault="005B5532" w:rsidP="007274DE">
            <w:pPr>
              <w:pStyle w:val="TAC"/>
              <w:keepNext w:val="0"/>
              <w:keepLines w:val="0"/>
              <w:rPr>
                <w:rFonts w:cs="Arial"/>
                <w:szCs w:val="18"/>
                <w:lang w:val="en-US" w:eastAsia="ko-KR"/>
              </w:rPr>
            </w:pPr>
          </w:p>
        </w:tc>
        <w:tc>
          <w:tcPr>
            <w:tcW w:w="710" w:type="dxa"/>
          </w:tcPr>
          <w:p w14:paraId="4AEDD70B" w14:textId="77777777" w:rsidR="005B5532" w:rsidRPr="00FE760F" w:rsidRDefault="005B5532" w:rsidP="007274DE">
            <w:pPr>
              <w:pStyle w:val="TAC"/>
              <w:keepNext w:val="0"/>
              <w:keepLines w:val="0"/>
              <w:rPr>
                <w:rFonts w:cs="Arial"/>
                <w:szCs w:val="18"/>
                <w:lang w:val="en-US" w:eastAsia="ko-KR"/>
              </w:rPr>
            </w:pPr>
          </w:p>
        </w:tc>
        <w:tc>
          <w:tcPr>
            <w:tcW w:w="709" w:type="dxa"/>
          </w:tcPr>
          <w:p w14:paraId="215F9C30" w14:textId="77777777" w:rsidR="005B5532" w:rsidRPr="00FE760F" w:rsidRDefault="005B5532" w:rsidP="007274DE">
            <w:pPr>
              <w:pStyle w:val="TAC"/>
              <w:keepNext w:val="0"/>
              <w:keepLines w:val="0"/>
              <w:rPr>
                <w:rFonts w:cs="Arial"/>
                <w:szCs w:val="18"/>
                <w:lang w:val="en-US" w:eastAsia="ko-KR"/>
              </w:rPr>
            </w:pPr>
          </w:p>
        </w:tc>
        <w:tc>
          <w:tcPr>
            <w:tcW w:w="709" w:type="dxa"/>
          </w:tcPr>
          <w:p w14:paraId="6BF79315" w14:textId="77777777" w:rsidR="005B5532" w:rsidRPr="00FE760F" w:rsidRDefault="005B5532" w:rsidP="007274DE">
            <w:pPr>
              <w:pStyle w:val="TAC"/>
              <w:keepNext w:val="0"/>
              <w:keepLines w:val="0"/>
              <w:rPr>
                <w:rFonts w:cs="Arial"/>
                <w:szCs w:val="18"/>
                <w:lang w:val="en-US" w:eastAsia="ko-KR"/>
              </w:rPr>
            </w:pPr>
          </w:p>
        </w:tc>
        <w:tc>
          <w:tcPr>
            <w:tcW w:w="706" w:type="dxa"/>
          </w:tcPr>
          <w:p w14:paraId="13D28EEF" w14:textId="77777777" w:rsidR="005B5532" w:rsidRPr="00FE760F" w:rsidRDefault="005B5532" w:rsidP="007274DE">
            <w:pPr>
              <w:pStyle w:val="TAC"/>
              <w:keepNext w:val="0"/>
              <w:keepLines w:val="0"/>
              <w:rPr>
                <w:rFonts w:cs="Arial"/>
                <w:szCs w:val="18"/>
                <w:lang w:val="en-US" w:eastAsia="ko-KR"/>
              </w:rPr>
            </w:pPr>
          </w:p>
        </w:tc>
        <w:tc>
          <w:tcPr>
            <w:tcW w:w="1131" w:type="dxa"/>
            <w:shd w:val="clear" w:color="auto" w:fill="auto"/>
            <w:noWrap/>
            <w:vAlign w:val="center"/>
          </w:tcPr>
          <w:p w14:paraId="0FC21582" w14:textId="77777777" w:rsidR="005B5532" w:rsidRPr="00FE760F" w:rsidRDefault="005B5532" w:rsidP="007274DE">
            <w:pPr>
              <w:pStyle w:val="TAC"/>
              <w:keepNext w:val="0"/>
              <w:keepLines w:val="0"/>
              <w:rPr>
                <w:lang w:val="en-US"/>
              </w:rPr>
            </w:pPr>
          </w:p>
        </w:tc>
        <w:tc>
          <w:tcPr>
            <w:tcW w:w="709" w:type="dxa"/>
            <w:vAlign w:val="center"/>
          </w:tcPr>
          <w:p w14:paraId="23BFD5EC" w14:textId="77777777" w:rsidR="005B5532" w:rsidRPr="00FE760F" w:rsidRDefault="005B5532" w:rsidP="007274DE">
            <w:pPr>
              <w:pStyle w:val="TAC"/>
              <w:keepNext w:val="0"/>
              <w:keepLines w:val="0"/>
              <w:rPr>
                <w:rFonts w:cs="Arial"/>
                <w:szCs w:val="18"/>
                <w:lang w:val="en-US" w:eastAsia="ko-KR"/>
              </w:rPr>
            </w:pPr>
          </w:p>
        </w:tc>
      </w:tr>
      <w:tr w:rsidR="005B5532" w:rsidRPr="00FE760F" w14:paraId="1D224430" w14:textId="77777777" w:rsidTr="007274DE">
        <w:trPr>
          <w:tblHeader/>
          <w:jc w:val="center"/>
        </w:trPr>
        <w:tc>
          <w:tcPr>
            <w:tcW w:w="1819" w:type="dxa"/>
            <w:vAlign w:val="center"/>
          </w:tcPr>
          <w:p w14:paraId="3FE6DA21" w14:textId="77777777" w:rsidR="005B5532" w:rsidRPr="00FE760F" w:rsidRDefault="005B5532" w:rsidP="007274DE">
            <w:pPr>
              <w:pStyle w:val="TAC"/>
              <w:keepNext w:val="0"/>
              <w:keepLines w:val="0"/>
              <w:rPr>
                <w:rFonts w:cs="Arial"/>
                <w:szCs w:val="18"/>
              </w:rPr>
            </w:pPr>
          </w:p>
        </w:tc>
        <w:tc>
          <w:tcPr>
            <w:tcW w:w="1102" w:type="dxa"/>
            <w:vAlign w:val="center"/>
          </w:tcPr>
          <w:p w14:paraId="164AEAF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3242047" w14:textId="77777777" w:rsidR="005B5532" w:rsidRPr="00FE760F" w:rsidRDefault="005B5532" w:rsidP="007274DE">
            <w:pPr>
              <w:pStyle w:val="TAC"/>
              <w:keepNext w:val="0"/>
              <w:keepLines w:val="0"/>
              <w:rPr>
                <w:lang w:val="en-US"/>
              </w:rPr>
            </w:pPr>
          </w:p>
        </w:tc>
        <w:tc>
          <w:tcPr>
            <w:tcW w:w="2975" w:type="dxa"/>
            <w:gridSpan w:val="7"/>
            <w:vAlign w:val="center"/>
          </w:tcPr>
          <w:p w14:paraId="2BF71FE2"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28EDDA5" w14:textId="77777777" w:rsidR="005B5532" w:rsidRPr="00FE760F" w:rsidRDefault="005B5532" w:rsidP="007274DE">
            <w:pPr>
              <w:pStyle w:val="TAC"/>
              <w:keepNext w:val="0"/>
              <w:keepLines w:val="0"/>
              <w:rPr>
                <w:bCs/>
                <w:szCs w:val="18"/>
                <w:lang w:val="en-US"/>
              </w:rPr>
            </w:pPr>
          </w:p>
        </w:tc>
        <w:tc>
          <w:tcPr>
            <w:tcW w:w="717" w:type="dxa"/>
            <w:vAlign w:val="center"/>
          </w:tcPr>
          <w:p w14:paraId="7DD9D3C9" w14:textId="77777777" w:rsidR="005B5532" w:rsidRPr="00FE760F" w:rsidRDefault="005B5532" w:rsidP="007274DE">
            <w:pPr>
              <w:pStyle w:val="TAC"/>
              <w:keepNext w:val="0"/>
              <w:keepLines w:val="0"/>
              <w:rPr>
                <w:bCs/>
                <w:szCs w:val="18"/>
                <w:lang w:val="en-US"/>
              </w:rPr>
            </w:pPr>
          </w:p>
        </w:tc>
        <w:tc>
          <w:tcPr>
            <w:tcW w:w="712" w:type="dxa"/>
            <w:vAlign w:val="center"/>
          </w:tcPr>
          <w:p w14:paraId="289EC5D9" w14:textId="77777777" w:rsidR="005B5532" w:rsidRPr="00FE760F" w:rsidRDefault="005B5532" w:rsidP="007274DE">
            <w:pPr>
              <w:pStyle w:val="TAC"/>
              <w:keepNext w:val="0"/>
              <w:keepLines w:val="0"/>
              <w:rPr>
                <w:bCs/>
                <w:szCs w:val="18"/>
                <w:lang w:val="en-US"/>
              </w:rPr>
            </w:pPr>
          </w:p>
        </w:tc>
        <w:tc>
          <w:tcPr>
            <w:tcW w:w="709" w:type="dxa"/>
            <w:vAlign w:val="center"/>
          </w:tcPr>
          <w:p w14:paraId="6E18EB2C" w14:textId="77777777" w:rsidR="005B5532" w:rsidRPr="00FE760F" w:rsidRDefault="005B5532" w:rsidP="007274DE">
            <w:pPr>
              <w:pStyle w:val="TAC"/>
              <w:keepNext w:val="0"/>
              <w:keepLines w:val="0"/>
              <w:rPr>
                <w:bCs/>
                <w:szCs w:val="18"/>
                <w:lang w:val="en-US"/>
              </w:rPr>
            </w:pPr>
          </w:p>
        </w:tc>
        <w:tc>
          <w:tcPr>
            <w:tcW w:w="709" w:type="dxa"/>
            <w:vAlign w:val="center"/>
          </w:tcPr>
          <w:p w14:paraId="4D02F2EA" w14:textId="77777777" w:rsidR="005B5532" w:rsidRPr="00FE760F" w:rsidRDefault="005B5532" w:rsidP="007274DE">
            <w:pPr>
              <w:pStyle w:val="TAC"/>
              <w:keepNext w:val="0"/>
              <w:keepLines w:val="0"/>
              <w:rPr>
                <w:bCs/>
                <w:szCs w:val="18"/>
                <w:lang w:val="en-US"/>
              </w:rPr>
            </w:pPr>
          </w:p>
        </w:tc>
        <w:tc>
          <w:tcPr>
            <w:tcW w:w="710" w:type="dxa"/>
            <w:vAlign w:val="center"/>
          </w:tcPr>
          <w:p w14:paraId="052DE5A2" w14:textId="77777777" w:rsidR="005B5532" w:rsidRPr="00FE760F" w:rsidRDefault="005B5532" w:rsidP="007274DE">
            <w:pPr>
              <w:pStyle w:val="TAC"/>
              <w:keepNext w:val="0"/>
              <w:keepLines w:val="0"/>
              <w:rPr>
                <w:bCs/>
                <w:szCs w:val="18"/>
                <w:lang w:val="en-US"/>
              </w:rPr>
            </w:pPr>
          </w:p>
        </w:tc>
        <w:tc>
          <w:tcPr>
            <w:tcW w:w="709" w:type="dxa"/>
          </w:tcPr>
          <w:p w14:paraId="4CCF3D89" w14:textId="77777777" w:rsidR="005B5532" w:rsidRPr="00FE760F" w:rsidRDefault="005B5532" w:rsidP="007274DE">
            <w:pPr>
              <w:pStyle w:val="TAC"/>
              <w:keepNext w:val="0"/>
              <w:keepLines w:val="0"/>
              <w:rPr>
                <w:lang w:val="en-US"/>
              </w:rPr>
            </w:pPr>
          </w:p>
        </w:tc>
        <w:tc>
          <w:tcPr>
            <w:tcW w:w="709" w:type="dxa"/>
          </w:tcPr>
          <w:p w14:paraId="457887C3" w14:textId="77777777" w:rsidR="005B5532" w:rsidRPr="00FE760F" w:rsidRDefault="005B5532" w:rsidP="007274DE">
            <w:pPr>
              <w:pStyle w:val="TAC"/>
              <w:keepNext w:val="0"/>
              <w:keepLines w:val="0"/>
              <w:rPr>
                <w:lang w:val="en-US"/>
              </w:rPr>
            </w:pPr>
          </w:p>
        </w:tc>
        <w:tc>
          <w:tcPr>
            <w:tcW w:w="706" w:type="dxa"/>
          </w:tcPr>
          <w:p w14:paraId="3BFD1942" w14:textId="77777777" w:rsidR="005B5532" w:rsidRPr="00FE760F" w:rsidRDefault="005B5532" w:rsidP="007274DE">
            <w:pPr>
              <w:pStyle w:val="TAC"/>
              <w:keepNext w:val="0"/>
              <w:keepLines w:val="0"/>
              <w:rPr>
                <w:lang w:val="en-US"/>
              </w:rPr>
            </w:pPr>
          </w:p>
        </w:tc>
        <w:tc>
          <w:tcPr>
            <w:tcW w:w="1131" w:type="dxa"/>
            <w:vAlign w:val="center"/>
          </w:tcPr>
          <w:p w14:paraId="77BED583" w14:textId="77777777" w:rsidR="005B5532" w:rsidRPr="00FE760F" w:rsidRDefault="005B5532" w:rsidP="007274DE">
            <w:pPr>
              <w:pStyle w:val="TAC"/>
              <w:keepNext w:val="0"/>
              <w:keepLines w:val="0"/>
              <w:rPr>
                <w:bCs/>
                <w:szCs w:val="18"/>
                <w:lang w:val="en-US"/>
              </w:rPr>
            </w:pPr>
          </w:p>
        </w:tc>
        <w:tc>
          <w:tcPr>
            <w:tcW w:w="709" w:type="dxa"/>
            <w:vAlign w:val="center"/>
          </w:tcPr>
          <w:p w14:paraId="6F11E8F0" w14:textId="77777777" w:rsidR="005B5532" w:rsidRPr="00FE760F" w:rsidRDefault="005B5532" w:rsidP="007274DE">
            <w:pPr>
              <w:pStyle w:val="TAC"/>
              <w:keepNext w:val="0"/>
              <w:keepLines w:val="0"/>
              <w:rPr>
                <w:lang w:val="en-US"/>
              </w:rPr>
            </w:pPr>
          </w:p>
        </w:tc>
      </w:tr>
      <w:tr w:rsidR="005B5532" w:rsidRPr="00FE760F" w14:paraId="789FCE1C" w14:textId="77777777" w:rsidTr="007274DE">
        <w:trPr>
          <w:tblHeader/>
          <w:jc w:val="center"/>
        </w:trPr>
        <w:tc>
          <w:tcPr>
            <w:tcW w:w="1819" w:type="dxa"/>
            <w:vAlign w:val="center"/>
          </w:tcPr>
          <w:p w14:paraId="469EA8CC" w14:textId="77777777" w:rsidR="005B5532" w:rsidRPr="00FE760F" w:rsidRDefault="005B5532" w:rsidP="007274DE">
            <w:pPr>
              <w:pStyle w:val="TAC"/>
              <w:keepNext w:val="0"/>
              <w:keepLines w:val="0"/>
              <w:rPr>
                <w:rFonts w:cs="Arial"/>
                <w:szCs w:val="18"/>
              </w:rPr>
            </w:pPr>
          </w:p>
        </w:tc>
        <w:tc>
          <w:tcPr>
            <w:tcW w:w="1102" w:type="dxa"/>
            <w:vAlign w:val="center"/>
          </w:tcPr>
          <w:p w14:paraId="4FBE7F43" w14:textId="77777777" w:rsidR="005B5532" w:rsidRPr="00FE760F" w:rsidRDefault="005B5532" w:rsidP="007274DE">
            <w:pPr>
              <w:pStyle w:val="TAC"/>
              <w:keepNext w:val="0"/>
              <w:keepLines w:val="0"/>
              <w:rPr>
                <w:lang w:val="en-US"/>
              </w:rPr>
            </w:pPr>
          </w:p>
        </w:tc>
        <w:tc>
          <w:tcPr>
            <w:tcW w:w="1459" w:type="dxa"/>
            <w:gridSpan w:val="2"/>
            <w:shd w:val="clear" w:color="auto" w:fill="auto"/>
            <w:vAlign w:val="center"/>
          </w:tcPr>
          <w:p w14:paraId="5A250F6B" w14:textId="77777777" w:rsidR="005B5532" w:rsidRPr="00FE760F" w:rsidRDefault="005B5532" w:rsidP="007274DE">
            <w:pPr>
              <w:pStyle w:val="TAC"/>
              <w:keepNext w:val="0"/>
              <w:keepLines w:val="0"/>
              <w:rPr>
                <w:lang w:val="en-US"/>
              </w:rPr>
            </w:pPr>
          </w:p>
        </w:tc>
        <w:tc>
          <w:tcPr>
            <w:tcW w:w="2263" w:type="dxa"/>
            <w:gridSpan w:val="4"/>
            <w:vAlign w:val="center"/>
          </w:tcPr>
          <w:p w14:paraId="5ACD7328" w14:textId="77777777" w:rsidR="005B5532" w:rsidRPr="00FE760F" w:rsidRDefault="005B5532" w:rsidP="007274DE">
            <w:pPr>
              <w:pStyle w:val="TAC"/>
              <w:keepNext w:val="0"/>
              <w:keepLines w:val="0"/>
              <w:rPr>
                <w:bCs/>
                <w:szCs w:val="18"/>
                <w:lang w:eastAsia="ko-KR"/>
              </w:rPr>
            </w:pPr>
          </w:p>
        </w:tc>
        <w:tc>
          <w:tcPr>
            <w:tcW w:w="712" w:type="dxa"/>
            <w:gridSpan w:val="3"/>
            <w:vAlign w:val="center"/>
          </w:tcPr>
          <w:p w14:paraId="16C7A5F8"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0436C5CF" w14:textId="77777777" w:rsidR="005B5532" w:rsidRPr="00FE760F" w:rsidRDefault="005B5532" w:rsidP="007274DE">
            <w:pPr>
              <w:pStyle w:val="TAC"/>
              <w:keepNext w:val="0"/>
              <w:keepLines w:val="0"/>
              <w:rPr>
                <w:bCs/>
                <w:szCs w:val="18"/>
                <w:lang w:val="en-US"/>
              </w:rPr>
            </w:pPr>
          </w:p>
        </w:tc>
        <w:tc>
          <w:tcPr>
            <w:tcW w:w="717" w:type="dxa"/>
            <w:vAlign w:val="center"/>
          </w:tcPr>
          <w:p w14:paraId="444F37D8" w14:textId="77777777" w:rsidR="005B5532" w:rsidRPr="00FE760F" w:rsidRDefault="005B5532" w:rsidP="007274DE">
            <w:pPr>
              <w:pStyle w:val="TAC"/>
              <w:keepNext w:val="0"/>
              <w:keepLines w:val="0"/>
              <w:rPr>
                <w:bCs/>
                <w:szCs w:val="18"/>
                <w:lang w:val="en-US"/>
              </w:rPr>
            </w:pPr>
          </w:p>
        </w:tc>
        <w:tc>
          <w:tcPr>
            <w:tcW w:w="712" w:type="dxa"/>
            <w:vAlign w:val="center"/>
          </w:tcPr>
          <w:p w14:paraId="2E1E224D" w14:textId="77777777" w:rsidR="005B5532" w:rsidRPr="00FE760F" w:rsidRDefault="005B5532" w:rsidP="007274DE">
            <w:pPr>
              <w:pStyle w:val="TAC"/>
              <w:keepNext w:val="0"/>
              <w:keepLines w:val="0"/>
              <w:rPr>
                <w:bCs/>
                <w:szCs w:val="18"/>
                <w:lang w:val="en-US"/>
              </w:rPr>
            </w:pPr>
          </w:p>
        </w:tc>
        <w:tc>
          <w:tcPr>
            <w:tcW w:w="709" w:type="dxa"/>
            <w:vAlign w:val="center"/>
          </w:tcPr>
          <w:p w14:paraId="5516ACBA" w14:textId="77777777" w:rsidR="005B5532" w:rsidRPr="00FE760F" w:rsidRDefault="005B5532" w:rsidP="007274DE">
            <w:pPr>
              <w:pStyle w:val="TAC"/>
              <w:keepNext w:val="0"/>
              <w:keepLines w:val="0"/>
              <w:rPr>
                <w:bCs/>
                <w:szCs w:val="18"/>
                <w:lang w:val="en-US"/>
              </w:rPr>
            </w:pPr>
          </w:p>
        </w:tc>
        <w:tc>
          <w:tcPr>
            <w:tcW w:w="709" w:type="dxa"/>
            <w:vAlign w:val="center"/>
          </w:tcPr>
          <w:p w14:paraId="61ED43B8" w14:textId="77777777" w:rsidR="005B5532" w:rsidRPr="00FE760F" w:rsidRDefault="005B5532" w:rsidP="007274DE">
            <w:pPr>
              <w:pStyle w:val="TAC"/>
              <w:keepNext w:val="0"/>
              <w:keepLines w:val="0"/>
              <w:rPr>
                <w:bCs/>
                <w:szCs w:val="18"/>
                <w:lang w:val="en-US"/>
              </w:rPr>
            </w:pPr>
          </w:p>
        </w:tc>
        <w:tc>
          <w:tcPr>
            <w:tcW w:w="710" w:type="dxa"/>
            <w:vAlign w:val="center"/>
          </w:tcPr>
          <w:p w14:paraId="664BD61D" w14:textId="77777777" w:rsidR="005B5532" w:rsidRPr="00FE760F" w:rsidRDefault="005B5532" w:rsidP="007274DE">
            <w:pPr>
              <w:pStyle w:val="TAC"/>
              <w:keepNext w:val="0"/>
              <w:keepLines w:val="0"/>
              <w:rPr>
                <w:bCs/>
                <w:szCs w:val="18"/>
                <w:lang w:val="en-US"/>
              </w:rPr>
            </w:pPr>
          </w:p>
        </w:tc>
        <w:tc>
          <w:tcPr>
            <w:tcW w:w="709" w:type="dxa"/>
          </w:tcPr>
          <w:p w14:paraId="06620270" w14:textId="77777777" w:rsidR="005B5532" w:rsidRPr="00FE760F" w:rsidRDefault="005B5532" w:rsidP="007274DE">
            <w:pPr>
              <w:pStyle w:val="TAC"/>
              <w:keepNext w:val="0"/>
              <w:keepLines w:val="0"/>
              <w:rPr>
                <w:lang w:val="en-US"/>
              </w:rPr>
            </w:pPr>
          </w:p>
        </w:tc>
        <w:tc>
          <w:tcPr>
            <w:tcW w:w="709" w:type="dxa"/>
          </w:tcPr>
          <w:p w14:paraId="79042560" w14:textId="77777777" w:rsidR="005B5532" w:rsidRPr="00FE760F" w:rsidRDefault="005B5532" w:rsidP="007274DE">
            <w:pPr>
              <w:pStyle w:val="TAC"/>
              <w:keepNext w:val="0"/>
              <w:keepLines w:val="0"/>
              <w:rPr>
                <w:lang w:val="en-US"/>
              </w:rPr>
            </w:pPr>
          </w:p>
        </w:tc>
        <w:tc>
          <w:tcPr>
            <w:tcW w:w="706" w:type="dxa"/>
          </w:tcPr>
          <w:p w14:paraId="2F1AD7E6" w14:textId="77777777" w:rsidR="005B5532" w:rsidRPr="00FE760F" w:rsidRDefault="005B5532" w:rsidP="007274DE">
            <w:pPr>
              <w:pStyle w:val="TAC"/>
              <w:keepNext w:val="0"/>
              <w:keepLines w:val="0"/>
              <w:rPr>
                <w:lang w:val="en-US"/>
              </w:rPr>
            </w:pPr>
          </w:p>
        </w:tc>
        <w:tc>
          <w:tcPr>
            <w:tcW w:w="1131" w:type="dxa"/>
            <w:vAlign w:val="center"/>
          </w:tcPr>
          <w:p w14:paraId="33D96E7E" w14:textId="77777777" w:rsidR="005B5532" w:rsidRPr="00FE760F" w:rsidRDefault="005B5532" w:rsidP="007274DE">
            <w:pPr>
              <w:pStyle w:val="TAC"/>
              <w:keepNext w:val="0"/>
              <w:keepLines w:val="0"/>
              <w:rPr>
                <w:bCs/>
                <w:szCs w:val="18"/>
                <w:lang w:val="en-US"/>
              </w:rPr>
            </w:pPr>
          </w:p>
        </w:tc>
        <w:tc>
          <w:tcPr>
            <w:tcW w:w="709" w:type="dxa"/>
            <w:vAlign w:val="center"/>
          </w:tcPr>
          <w:p w14:paraId="3770ACBE" w14:textId="77777777" w:rsidR="005B5532" w:rsidRPr="00FE760F" w:rsidRDefault="005B5532" w:rsidP="007274DE">
            <w:pPr>
              <w:pStyle w:val="TAC"/>
              <w:keepNext w:val="0"/>
              <w:keepLines w:val="0"/>
              <w:rPr>
                <w:lang w:val="en-US"/>
              </w:rPr>
            </w:pPr>
          </w:p>
        </w:tc>
      </w:tr>
      <w:tr w:rsidR="005B5532" w:rsidRPr="00FE760F" w14:paraId="3C8EE836" w14:textId="77777777" w:rsidTr="007274DE">
        <w:trPr>
          <w:tblHeader/>
          <w:jc w:val="center"/>
        </w:trPr>
        <w:tc>
          <w:tcPr>
            <w:tcW w:w="1819" w:type="dxa"/>
            <w:vAlign w:val="center"/>
          </w:tcPr>
          <w:p w14:paraId="25B30741" w14:textId="77777777" w:rsidR="005B5532" w:rsidRPr="00FE760F" w:rsidRDefault="005B5532" w:rsidP="007274DE">
            <w:pPr>
              <w:pStyle w:val="TAC"/>
              <w:keepNext w:val="0"/>
              <w:keepLines w:val="0"/>
              <w:rPr>
                <w:rFonts w:cs="Arial"/>
                <w:szCs w:val="18"/>
              </w:rPr>
            </w:pPr>
          </w:p>
        </w:tc>
        <w:tc>
          <w:tcPr>
            <w:tcW w:w="1102" w:type="dxa"/>
            <w:vAlign w:val="center"/>
          </w:tcPr>
          <w:p w14:paraId="6029FE7C"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4614CBE4" w14:textId="77777777" w:rsidR="005B5532" w:rsidRPr="00FE760F" w:rsidRDefault="005B5532" w:rsidP="007274DE">
            <w:pPr>
              <w:pStyle w:val="TAC"/>
              <w:keepNext w:val="0"/>
              <w:keepLines w:val="0"/>
              <w:rPr>
                <w:rFonts w:cs="Arial"/>
                <w:szCs w:val="18"/>
              </w:rPr>
            </w:pPr>
          </w:p>
        </w:tc>
        <w:tc>
          <w:tcPr>
            <w:tcW w:w="2835" w:type="dxa"/>
            <w:gridSpan w:val="8"/>
            <w:vAlign w:val="center"/>
          </w:tcPr>
          <w:p w14:paraId="26DEB26F" w14:textId="77777777" w:rsidR="005B5532" w:rsidRPr="00FE760F" w:rsidRDefault="005B5532" w:rsidP="007274DE">
            <w:pPr>
              <w:pStyle w:val="TAC"/>
              <w:keepNext w:val="0"/>
              <w:keepLines w:val="0"/>
              <w:rPr>
                <w:bCs/>
                <w:szCs w:val="18"/>
                <w:lang w:val="en-US"/>
              </w:rPr>
            </w:pPr>
          </w:p>
        </w:tc>
        <w:tc>
          <w:tcPr>
            <w:tcW w:w="712" w:type="dxa"/>
            <w:vAlign w:val="center"/>
          </w:tcPr>
          <w:p w14:paraId="4870268A" w14:textId="77777777" w:rsidR="005B5532" w:rsidRPr="00FE760F" w:rsidRDefault="005B5532" w:rsidP="007274DE">
            <w:pPr>
              <w:pStyle w:val="TAC"/>
              <w:keepNext w:val="0"/>
              <w:keepLines w:val="0"/>
              <w:rPr>
                <w:bCs/>
                <w:szCs w:val="18"/>
                <w:lang w:val="en-US"/>
              </w:rPr>
            </w:pPr>
          </w:p>
        </w:tc>
        <w:tc>
          <w:tcPr>
            <w:tcW w:w="709" w:type="dxa"/>
            <w:vAlign w:val="center"/>
          </w:tcPr>
          <w:p w14:paraId="11834A49" w14:textId="77777777" w:rsidR="005B5532" w:rsidRPr="00FE760F" w:rsidRDefault="005B5532" w:rsidP="007274DE">
            <w:pPr>
              <w:pStyle w:val="TAC"/>
              <w:keepNext w:val="0"/>
              <w:keepLines w:val="0"/>
              <w:rPr>
                <w:bCs/>
                <w:szCs w:val="18"/>
                <w:lang w:val="en-US"/>
              </w:rPr>
            </w:pPr>
          </w:p>
        </w:tc>
        <w:tc>
          <w:tcPr>
            <w:tcW w:w="709" w:type="dxa"/>
            <w:vAlign w:val="center"/>
          </w:tcPr>
          <w:p w14:paraId="74C5974D" w14:textId="77777777" w:rsidR="005B5532" w:rsidRPr="00FE760F" w:rsidRDefault="005B5532" w:rsidP="007274DE">
            <w:pPr>
              <w:pStyle w:val="TAC"/>
              <w:keepNext w:val="0"/>
              <w:keepLines w:val="0"/>
              <w:rPr>
                <w:bCs/>
                <w:szCs w:val="18"/>
                <w:lang w:val="en-US"/>
              </w:rPr>
            </w:pPr>
          </w:p>
        </w:tc>
        <w:tc>
          <w:tcPr>
            <w:tcW w:w="710" w:type="dxa"/>
            <w:vAlign w:val="center"/>
          </w:tcPr>
          <w:p w14:paraId="5B4A5B6F" w14:textId="77777777" w:rsidR="005B5532" w:rsidRPr="00FE760F" w:rsidRDefault="005B5532" w:rsidP="007274DE">
            <w:pPr>
              <w:pStyle w:val="TAC"/>
              <w:keepNext w:val="0"/>
              <w:keepLines w:val="0"/>
              <w:rPr>
                <w:bCs/>
                <w:szCs w:val="18"/>
                <w:lang w:val="en-US"/>
              </w:rPr>
            </w:pPr>
          </w:p>
        </w:tc>
        <w:tc>
          <w:tcPr>
            <w:tcW w:w="709" w:type="dxa"/>
          </w:tcPr>
          <w:p w14:paraId="4EA291E8" w14:textId="77777777" w:rsidR="005B5532" w:rsidRPr="00FE760F" w:rsidRDefault="005B5532" w:rsidP="007274DE">
            <w:pPr>
              <w:pStyle w:val="TAC"/>
              <w:keepNext w:val="0"/>
              <w:keepLines w:val="0"/>
              <w:rPr>
                <w:lang w:val="en-US"/>
              </w:rPr>
            </w:pPr>
          </w:p>
        </w:tc>
        <w:tc>
          <w:tcPr>
            <w:tcW w:w="709" w:type="dxa"/>
          </w:tcPr>
          <w:p w14:paraId="4DC4504A" w14:textId="77777777" w:rsidR="005B5532" w:rsidRPr="00FE760F" w:rsidRDefault="005B5532" w:rsidP="007274DE">
            <w:pPr>
              <w:pStyle w:val="TAC"/>
              <w:keepNext w:val="0"/>
              <w:keepLines w:val="0"/>
              <w:rPr>
                <w:lang w:val="en-US"/>
              </w:rPr>
            </w:pPr>
          </w:p>
        </w:tc>
        <w:tc>
          <w:tcPr>
            <w:tcW w:w="706" w:type="dxa"/>
          </w:tcPr>
          <w:p w14:paraId="7F490D02" w14:textId="77777777" w:rsidR="005B5532" w:rsidRPr="00FE760F" w:rsidRDefault="005B5532" w:rsidP="007274DE">
            <w:pPr>
              <w:pStyle w:val="TAC"/>
              <w:keepNext w:val="0"/>
              <w:keepLines w:val="0"/>
              <w:rPr>
                <w:lang w:val="en-US"/>
              </w:rPr>
            </w:pPr>
          </w:p>
        </w:tc>
        <w:tc>
          <w:tcPr>
            <w:tcW w:w="1131" w:type="dxa"/>
            <w:vAlign w:val="center"/>
          </w:tcPr>
          <w:p w14:paraId="3084F5AC" w14:textId="77777777" w:rsidR="005B5532" w:rsidRPr="00FE760F" w:rsidRDefault="005B5532" w:rsidP="007274DE">
            <w:pPr>
              <w:pStyle w:val="TAC"/>
              <w:keepNext w:val="0"/>
              <w:keepLines w:val="0"/>
              <w:rPr>
                <w:lang w:val="en-US"/>
              </w:rPr>
            </w:pPr>
          </w:p>
        </w:tc>
        <w:tc>
          <w:tcPr>
            <w:tcW w:w="709" w:type="dxa"/>
            <w:vAlign w:val="center"/>
          </w:tcPr>
          <w:p w14:paraId="77D18958" w14:textId="77777777" w:rsidR="005B5532" w:rsidRPr="00FE760F" w:rsidRDefault="005B5532" w:rsidP="007274DE">
            <w:pPr>
              <w:pStyle w:val="TAC"/>
              <w:keepNext w:val="0"/>
              <w:keepLines w:val="0"/>
              <w:rPr>
                <w:lang w:val="en-US"/>
              </w:rPr>
            </w:pPr>
          </w:p>
        </w:tc>
      </w:tr>
      <w:tr w:rsidR="005B5532" w:rsidRPr="00FE760F" w14:paraId="30FB31D7" w14:textId="77777777" w:rsidTr="007274DE">
        <w:trPr>
          <w:tblHeader/>
          <w:jc w:val="center"/>
        </w:trPr>
        <w:tc>
          <w:tcPr>
            <w:tcW w:w="1819" w:type="dxa"/>
            <w:vAlign w:val="center"/>
          </w:tcPr>
          <w:p w14:paraId="516F212E" w14:textId="77777777" w:rsidR="005B5532" w:rsidRPr="00FE760F" w:rsidRDefault="005B5532" w:rsidP="007274DE">
            <w:pPr>
              <w:pStyle w:val="TAC"/>
              <w:keepNext w:val="0"/>
              <w:keepLines w:val="0"/>
              <w:rPr>
                <w:rFonts w:cs="Arial"/>
                <w:szCs w:val="18"/>
              </w:rPr>
            </w:pPr>
          </w:p>
        </w:tc>
        <w:tc>
          <w:tcPr>
            <w:tcW w:w="1102" w:type="dxa"/>
            <w:vAlign w:val="center"/>
          </w:tcPr>
          <w:p w14:paraId="2F58B914"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9C10629" w14:textId="77777777" w:rsidR="005B5532" w:rsidRPr="00FE760F" w:rsidRDefault="005B5532" w:rsidP="007274DE">
            <w:pPr>
              <w:pStyle w:val="TAC"/>
              <w:keepNext w:val="0"/>
              <w:keepLines w:val="0"/>
              <w:rPr>
                <w:rFonts w:cs="Arial"/>
                <w:szCs w:val="18"/>
              </w:rPr>
            </w:pPr>
          </w:p>
        </w:tc>
        <w:tc>
          <w:tcPr>
            <w:tcW w:w="1569" w:type="dxa"/>
            <w:gridSpan w:val="2"/>
            <w:shd w:val="clear" w:color="auto" w:fill="auto"/>
            <w:vAlign w:val="center"/>
          </w:tcPr>
          <w:p w14:paraId="7D164130" w14:textId="77777777" w:rsidR="005B5532" w:rsidRPr="00FE760F" w:rsidRDefault="005B5532" w:rsidP="007274DE">
            <w:pPr>
              <w:pStyle w:val="TAC"/>
              <w:keepNext w:val="0"/>
              <w:keepLines w:val="0"/>
              <w:rPr>
                <w:rFonts w:cs="Arial"/>
                <w:szCs w:val="18"/>
              </w:rPr>
            </w:pPr>
          </w:p>
        </w:tc>
        <w:tc>
          <w:tcPr>
            <w:tcW w:w="694" w:type="dxa"/>
            <w:gridSpan w:val="2"/>
            <w:vAlign w:val="center"/>
          </w:tcPr>
          <w:p w14:paraId="59CFB6A9" w14:textId="77777777" w:rsidR="005B5532" w:rsidRPr="00FE760F" w:rsidRDefault="005B5532" w:rsidP="007274DE">
            <w:pPr>
              <w:pStyle w:val="TAC"/>
              <w:keepNext w:val="0"/>
              <w:keepLines w:val="0"/>
              <w:rPr>
                <w:rFonts w:cs="Arial"/>
                <w:szCs w:val="18"/>
              </w:rPr>
            </w:pPr>
          </w:p>
        </w:tc>
        <w:tc>
          <w:tcPr>
            <w:tcW w:w="712" w:type="dxa"/>
            <w:gridSpan w:val="3"/>
            <w:vAlign w:val="center"/>
          </w:tcPr>
          <w:p w14:paraId="109F64B6"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DE7627F" w14:textId="77777777" w:rsidR="005B5532" w:rsidRPr="00FE760F" w:rsidRDefault="005B5532" w:rsidP="007274DE">
            <w:pPr>
              <w:pStyle w:val="TAC"/>
              <w:keepNext w:val="0"/>
              <w:keepLines w:val="0"/>
              <w:rPr>
                <w:bCs/>
                <w:szCs w:val="18"/>
                <w:lang w:val="en-US"/>
              </w:rPr>
            </w:pPr>
          </w:p>
        </w:tc>
        <w:tc>
          <w:tcPr>
            <w:tcW w:w="717" w:type="dxa"/>
            <w:vAlign w:val="center"/>
          </w:tcPr>
          <w:p w14:paraId="40BA8DCF" w14:textId="77777777" w:rsidR="005B5532" w:rsidRPr="00FE760F" w:rsidRDefault="005B5532" w:rsidP="007274DE">
            <w:pPr>
              <w:pStyle w:val="TAC"/>
              <w:keepNext w:val="0"/>
              <w:keepLines w:val="0"/>
              <w:rPr>
                <w:bCs/>
                <w:szCs w:val="18"/>
                <w:lang w:val="en-US"/>
              </w:rPr>
            </w:pPr>
          </w:p>
        </w:tc>
        <w:tc>
          <w:tcPr>
            <w:tcW w:w="712" w:type="dxa"/>
            <w:vAlign w:val="center"/>
          </w:tcPr>
          <w:p w14:paraId="4FDF18B6" w14:textId="77777777" w:rsidR="005B5532" w:rsidRPr="00FE760F" w:rsidRDefault="005B5532" w:rsidP="007274DE">
            <w:pPr>
              <w:pStyle w:val="TAC"/>
              <w:keepNext w:val="0"/>
              <w:keepLines w:val="0"/>
              <w:rPr>
                <w:bCs/>
                <w:szCs w:val="18"/>
                <w:lang w:val="en-US"/>
              </w:rPr>
            </w:pPr>
          </w:p>
        </w:tc>
        <w:tc>
          <w:tcPr>
            <w:tcW w:w="709" w:type="dxa"/>
            <w:vAlign w:val="center"/>
          </w:tcPr>
          <w:p w14:paraId="3CC3E824" w14:textId="77777777" w:rsidR="005B5532" w:rsidRPr="00FE760F" w:rsidRDefault="005B5532" w:rsidP="007274DE">
            <w:pPr>
              <w:pStyle w:val="TAC"/>
              <w:keepNext w:val="0"/>
              <w:keepLines w:val="0"/>
              <w:rPr>
                <w:bCs/>
                <w:szCs w:val="18"/>
                <w:lang w:val="en-US"/>
              </w:rPr>
            </w:pPr>
          </w:p>
        </w:tc>
        <w:tc>
          <w:tcPr>
            <w:tcW w:w="709" w:type="dxa"/>
            <w:vAlign w:val="center"/>
          </w:tcPr>
          <w:p w14:paraId="42AD87BE" w14:textId="77777777" w:rsidR="005B5532" w:rsidRPr="00FE760F" w:rsidRDefault="005B5532" w:rsidP="007274DE">
            <w:pPr>
              <w:pStyle w:val="TAC"/>
              <w:keepNext w:val="0"/>
              <w:keepLines w:val="0"/>
              <w:rPr>
                <w:bCs/>
                <w:szCs w:val="18"/>
                <w:lang w:val="en-US"/>
              </w:rPr>
            </w:pPr>
          </w:p>
        </w:tc>
        <w:tc>
          <w:tcPr>
            <w:tcW w:w="710" w:type="dxa"/>
            <w:vAlign w:val="center"/>
          </w:tcPr>
          <w:p w14:paraId="163D55A0" w14:textId="77777777" w:rsidR="005B5532" w:rsidRPr="00FE760F" w:rsidRDefault="005B5532" w:rsidP="007274DE">
            <w:pPr>
              <w:pStyle w:val="TAC"/>
              <w:keepNext w:val="0"/>
              <w:keepLines w:val="0"/>
              <w:rPr>
                <w:bCs/>
                <w:szCs w:val="18"/>
                <w:lang w:val="en-US"/>
              </w:rPr>
            </w:pPr>
          </w:p>
        </w:tc>
        <w:tc>
          <w:tcPr>
            <w:tcW w:w="709" w:type="dxa"/>
          </w:tcPr>
          <w:p w14:paraId="4A0A872F" w14:textId="77777777" w:rsidR="005B5532" w:rsidRPr="00FE760F" w:rsidRDefault="005B5532" w:rsidP="007274DE">
            <w:pPr>
              <w:pStyle w:val="TAC"/>
              <w:keepNext w:val="0"/>
              <w:keepLines w:val="0"/>
              <w:rPr>
                <w:lang w:val="en-US"/>
              </w:rPr>
            </w:pPr>
          </w:p>
        </w:tc>
        <w:tc>
          <w:tcPr>
            <w:tcW w:w="709" w:type="dxa"/>
          </w:tcPr>
          <w:p w14:paraId="10F0E86C" w14:textId="77777777" w:rsidR="005B5532" w:rsidRPr="00FE760F" w:rsidRDefault="005B5532" w:rsidP="007274DE">
            <w:pPr>
              <w:pStyle w:val="TAC"/>
              <w:keepNext w:val="0"/>
              <w:keepLines w:val="0"/>
              <w:rPr>
                <w:lang w:val="en-US"/>
              </w:rPr>
            </w:pPr>
          </w:p>
        </w:tc>
        <w:tc>
          <w:tcPr>
            <w:tcW w:w="706" w:type="dxa"/>
          </w:tcPr>
          <w:p w14:paraId="0511429E" w14:textId="77777777" w:rsidR="005B5532" w:rsidRPr="00FE760F" w:rsidRDefault="005B5532" w:rsidP="007274DE">
            <w:pPr>
              <w:pStyle w:val="TAC"/>
              <w:keepNext w:val="0"/>
              <w:keepLines w:val="0"/>
              <w:rPr>
                <w:lang w:val="en-US"/>
              </w:rPr>
            </w:pPr>
          </w:p>
        </w:tc>
        <w:tc>
          <w:tcPr>
            <w:tcW w:w="1131" w:type="dxa"/>
            <w:vAlign w:val="center"/>
          </w:tcPr>
          <w:p w14:paraId="0235508A" w14:textId="77777777" w:rsidR="005B5532" w:rsidRPr="00FE760F" w:rsidRDefault="005B5532" w:rsidP="007274DE">
            <w:pPr>
              <w:pStyle w:val="TAC"/>
              <w:keepNext w:val="0"/>
              <w:keepLines w:val="0"/>
              <w:rPr>
                <w:lang w:val="en-US"/>
              </w:rPr>
            </w:pPr>
          </w:p>
        </w:tc>
        <w:tc>
          <w:tcPr>
            <w:tcW w:w="709" w:type="dxa"/>
            <w:vAlign w:val="center"/>
          </w:tcPr>
          <w:p w14:paraId="525F66E5" w14:textId="77777777" w:rsidR="005B5532" w:rsidRPr="00FE760F" w:rsidRDefault="005B5532" w:rsidP="007274DE">
            <w:pPr>
              <w:pStyle w:val="TAC"/>
              <w:keepNext w:val="0"/>
              <w:keepLines w:val="0"/>
              <w:rPr>
                <w:lang w:val="en-US"/>
              </w:rPr>
            </w:pPr>
          </w:p>
        </w:tc>
      </w:tr>
      <w:tr w:rsidR="005B5532" w:rsidRPr="00FE760F" w14:paraId="4949E6D4" w14:textId="77777777" w:rsidTr="007274DE">
        <w:trPr>
          <w:tblHeader/>
          <w:jc w:val="center"/>
        </w:trPr>
        <w:tc>
          <w:tcPr>
            <w:tcW w:w="1819" w:type="dxa"/>
            <w:vAlign w:val="center"/>
          </w:tcPr>
          <w:p w14:paraId="2FB3DCFF" w14:textId="77777777" w:rsidR="005B5532" w:rsidRPr="00FE760F" w:rsidRDefault="005B5532" w:rsidP="007274DE">
            <w:pPr>
              <w:pStyle w:val="TAC"/>
              <w:keepNext w:val="0"/>
              <w:keepLines w:val="0"/>
              <w:rPr>
                <w:rFonts w:cs="Arial"/>
                <w:szCs w:val="18"/>
              </w:rPr>
            </w:pPr>
          </w:p>
        </w:tc>
        <w:tc>
          <w:tcPr>
            <w:tcW w:w="1102" w:type="dxa"/>
            <w:vAlign w:val="center"/>
          </w:tcPr>
          <w:p w14:paraId="2231FEF3" w14:textId="77777777" w:rsidR="005B5532" w:rsidRPr="00FE760F" w:rsidRDefault="005B5532" w:rsidP="007274DE">
            <w:pPr>
              <w:pStyle w:val="TAC"/>
              <w:keepNext w:val="0"/>
              <w:keepLines w:val="0"/>
              <w:rPr>
                <w:rFonts w:cs="Arial"/>
                <w:szCs w:val="18"/>
                <w:lang w:val="en-US" w:eastAsia="ko-KR"/>
              </w:rPr>
            </w:pPr>
          </w:p>
        </w:tc>
        <w:tc>
          <w:tcPr>
            <w:tcW w:w="1459" w:type="dxa"/>
            <w:gridSpan w:val="2"/>
            <w:shd w:val="clear" w:color="auto" w:fill="auto"/>
            <w:vAlign w:val="center"/>
          </w:tcPr>
          <w:p w14:paraId="730E81B9" w14:textId="77777777" w:rsidR="005B5532" w:rsidRPr="00FE760F" w:rsidRDefault="005B5532" w:rsidP="007274DE">
            <w:pPr>
              <w:pStyle w:val="TAC"/>
              <w:keepNext w:val="0"/>
              <w:keepLines w:val="0"/>
              <w:rPr>
                <w:rFonts w:cs="Arial"/>
                <w:szCs w:val="18"/>
              </w:rPr>
            </w:pPr>
          </w:p>
        </w:tc>
        <w:tc>
          <w:tcPr>
            <w:tcW w:w="2975" w:type="dxa"/>
            <w:gridSpan w:val="7"/>
            <w:shd w:val="clear" w:color="auto" w:fill="auto"/>
            <w:vAlign w:val="center"/>
          </w:tcPr>
          <w:p w14:paraId="0E93810F"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4BCAD0D3" w14:textId="77777777" w:rsidR="005B5532" w:rsidRPr="00FE760F" w:rsidRDefault="005B5532" w:rsidP="007274DE">
            <w:pPr>
              <w:pStyle w:val="TAC"/>
              <w:keepNext w:val="0"/>
              <w:keepLines w:val="0"/>
              <w:rPr>
                <w:bCs/>
                <w:szCs w:val="18"/>
                <w:lang w:val="en-US"/>
              </w:rPr>
            </w:pPr>
          </w:p>
        </w:tc>
        <w:tc>
          <w:tcPr>
            <w:tcW w:w="717" w:type="dxa"/>
            <w:vAlign w:val="center"/>
          </w:tcPr>
          <w:p w14:paraId="3EBA0738" w14:textId="77777777" w:rsidR="005B5532" w:rsidRPr="00FE760F" w:rsidRDefault="005B5532" w:rsidP="007274DE">
            <w:pPr>
              <w:pStyle w:val="TAC"/>
              <w:keepNext w:val="0"/>
              <w:keepLines w:val="0"/>
              <w:rPr>
                <w:bCs/>
                <w:szCs w:val="18"/>
                <w:lang w:val="en-US"/>
              </w:rPr>
            </w:pPr>
          </w:p>
        </w:tc>
        <w:tc>
          <w:tcPr>
            <w:tcW w:w="712" w:type="dxa"/>
            <w:vAlign w:val="center"/>
          </w:tcPr>
          <w:p w14:paraId="01B3BDA6" w14:textId="77777777" w:rsidR="005B5532" w:rsidRPr="00FE760F" w:rsidRDefault="005B5532" w:rsidP="007274DE">
            <w:pPr>
              <w:pStyle w:val="TAC"/>
              <w:keepNext w:val="0"/>
              <w:keepLines w:val="0"/>
              <w:rPr>
                <w:bCs/>
                <w:szCs w:val="18"/>
                <w:lang w:val="en-US"/>
              </w:rPr>
            </w:pPr>
          </w:p>
        </w:tc>
        <w:tc>
          <w:tcPr>
            <w:tcW w:w="709" w:type="dxa"/>
            <w:vAlign w:val="center"/>
          </w:tcPr>
          <w:p w14:paraId="677F35A9" w14:textId="77777777" w:rsidR="005B5532" w:rsidRPr="00FE760F" w:rsidRDefault="005B5532" w:rsidP="007274DE">
            <w:pPr>
              <w:pStyle w:val="TAC"/>
              <w:keepNext w:val="0"/>
              <w:keepLines w:val="0"/>
              <w:rPr>
                <w:bCs/>
                <w:szCs w:val="18"/>
                <w:lang w:val="en-US"/>
              </w:rPr>
            </w:pPr>
          </w:p>
        </w:tc>
        <w:tc>
          <w:tcPr>
            <w:tcW w:w="709" w:type="dxa"/>
            <w:vAlign w:val="center"/>
          </w:tcPr>
          <w:p w14:paraId="163A829F" w14:textId="77777777" w:rsidR="005B5532" w:rsidRPr="00FE760F" w:rsidRDefault="005B5532" w:rsidP="007274DE">
            <w:pPr>
              <w:pStyle w:val="TAC"/>
              <w:keepNext w:val="0"/>
              <w:keepLines w:val="0"/>
              <w:rPr>
                <w:bCs/>
                <w:szCs w:val="18"/>
                <w:lang w:val="en-US"/>
              </w:rPr>
            </w:pPr>
          </w:p>
        </w:tc>
        <w:tc>
          <w:tcPr>
            <w:tcW w:w="710" w:type="dxa"/>
            <w:vAlign w:val="center"/>
          </w:tcPr>
          <w:p w14:paraId="5DB1B94B" w14:textId="77777777" w:rsidR="005B5532" w:rsidRPr="00FE760F" w:rsidRDefault="005B5532" w:rsidP="007274DE">
            <w:pPr>
              <w:pStyle w:val="TAC"/>
              <w:keepNext w:val="0"/>
              <w:keepLines w:val="0"/>
              <w:rPr>
                <w:bCs/>
                <w:szCs w:val="18"/>
                <w:lang w:val="en-US"/>
              </w:rPr>
            </w:pPr>
          </w:p>
        </w:tc>
        <w:tc>
          <w:tcPr>
            <w:tcW w:w="709" w:type="dxa"/>
          </w:tcPr>
          <w:p w14:paraId="061E608B" w14:textId="77777777" w:rsidR="005B5532" w:rsidRPr="00FE760F" w:rsidRDefault="005B5532" w:rsidP="007274DE">
            <w:pPr>
              <w:pStyle w:val="TAC"/>
              <w:keepNext w:val="0"/>
              <w:keepLines w:val="0"/>
              <w:rPr>
                <w:lang w:val="en-US"/>
              </w:rPr>
            </w:pPr>
          </w:p>
        </w:tc>
        <w:tc>
          <w:tcPr>
            <w:tcW w:w="709" w:type="dxa"/>
          </w:tcPr>
          <w:p w14:paraId="566A765B" w14:textId="77777777" w:rsidR="005B5532" w:rsidRPr="00FE760F" w:rsidRDefault="005B5532" w:rsidP="007274DE">
            <w:pPr>
              <w:pStyle w:val="TAC"/>
              <w:keepNext w:val="0"/>
              <w:keepLines w:val="0"/>
              <w:rPr>
                <w:lang w:val="en-US"/>
              </w:rPr>
            </w:pPr>
          </w:p>
        </w:tc>
        <w:tc>
          <w:tcPr>
            <w:tcW w:w="706" w:type="dxa"/>
          </w:tcPr>
          <w:p w14:paraId="4D4B744C" w14:textId="77777777" w:rsidR="005B5532" w:rsidRPr="00FE760F" w:rsidRDefault="005B5532" w:rsidP="007274DE">
            <w:pPr>
              <w:pStyle w:val="TAC"/>
              <w:keepNext w:val="0"/>
              <w:keepLines w:val="0"/>
              <w:rPr>
                <w:lang w:val="en-US"/>
              </w:rPr>
            </w:pPr>
          </w:p>
        </w:tc>
        <w:tc>
          <w:tcPr>
            <w:tcW w:w="1131" w:type="dxa"/>
            <w:vAlign w:val="center"/>
          </w:tcPr>
          <w:p w14:paraId="62B96F62" w14:textId="77777777" w:rsidR="005B5532" w:rsidRPr="00FE760F" w:rsidRDefault="005B5532" w:rsidP="007274DE">
            <w:pPr>
              <w:pStyle w:val="TAC"/>
              <w:keepNext w:val="0"/>
              <w:keepLines w:val="0"/>
              <w:rPr>
                <w:lang w:val="en-US"/>
              </w:rPr>
            </w:pPr>
          </w:p>
        </w:tc>
        <w:tc>
          <w:tcPr>
            <w:tcW w:w="709" w:type="dxa"/>
            <w:vAlign w:val="center"/>
          </w:tcPr>
          <w:p w14:paraId="7EF2F264" w14:textId="77777777" w:rsidR="005B5532" w:rsidRPr="00FE760F" w:rsidRDefault="005B5532" w:rsidP="007274DE">
            <w:pPr>
              <w:pStyle w:val="TAC"/>
              <w:keepNext w:val="0"/>
              <w:keepLines w:val="0"/>
              <w:rPr>
                <w:lang w:val="en-US"/>
              </w:rPr>
            </w:pPr>
          </w:p>
        </w:tc>
      </w:tr>
      <w:tr w:rsidR="005B5532" w:rsidRPr="00FE760F" w14:paraId="52A64F6C" w14:textId="77777777" w:rsidTr="007274DE">
        <w:trPr>
          <w:tblHeader/>
          <w:jc w:val="center"/>
        </w:trPr>
        <w:tc>
          <w:tcPr>
            <w:tcW w:w="1819" w:type="dxa"/>
            <w:vAlign w:val="center"/>
          </w:tcPr>
          <w:p w14:paraId="332940A3" w14:textId="77777777" w:rsidR="005B5532" w:rsidRPr="00FE760F" w:rsidRDefault="005B5532" w:rsidP="007274DE">
            <w:pPr>
              <w:pStyle w:val="TAC"/>
              <w:keepNext w:val="0"/>
              <w:keepLines w:val="0"/>
              <w:rPr>
                <w:rFonts w:cs="Arial"/>
                <w:szCs w:val="18"/>
              </w:rPr>
            </w:pPr>
          </w:p>
        </w:tc>
        <w:tc>
          <w:tcPr>
            <w:tcW w:w="1102" w:type="dxa"/>
            <w:vAlign w:val="center"/>
          </w:tcPr>
          <w:p w14:paraId="50A17D16" w14:textId="77777777" w:rsidR="005B5532" w:rsidRPr="00FE760F" w:rsidRDefault="005B5532" w:rsidP="007274DE">
            <w:pPr>
              <w:pStyle w:val="TAC"/>
              <w:keepNext w:val="0"/>
              <w:keepLines w:val="0"/>
              <w:rPr>
                <w:rFonts w:cs="Arial"/>
                <w:szCs w:val="18"/>
                <w:lang w:val="en-US" w:eastAsia="ko-KR"/>
              </w:rPr>
            </w:pPr>
          </w:p>
        </w:tc>
        <w:tc>
          <w:tcPr>
            <w:tcW w:w="3028" w:type="dxa"/>
            <w:gridSpan w:val="4"/>
            <w:shd w:val="clear" w:color="auto" w:fill="auto"/>
            <w:vAlign w:val="center"/>
          </w:tcPr>
          <w:p w14:paraId="5E48A6F5" w14:textId="77777777" w:rsidR="005B5532" w:rsidRPr="00FE760F" w:rsidRDefault="005B5532" w:rsidP="007274DE">
            <w:pPr>
              <w:pStyle w:val="TAC"/>
              <w:keepNext w:val="0"/>
              <w:keepLines w:val="0"/>
              <w:rPr>
                <w:rFonts w:cs="Arial"/>
                <w:szCs w:val="18"/>
              </w:rPr>
            </w:pPr>
          </w:p>
        </w:tc>
        <w:tc>
          <w:tcPr>
            <w:tcW w:w="1406" w:type="dxa"/>
            <w:gridSpan w:val="5"/>
            <w:vAlign w:val="center"/>
          </w:tcPr>
          <w:p w14:paraId="2439E969" w14:textId="77777777" w:rsidR="005B5532" w:rsidRPr="00FE760F" w:rsidRDefault="005B5532" w:rsidP="007274DE">
            <w:pPr>
              <w:pStyle w:val="TAC"/>
              <w:keepNext w:val="0"/>
              <w:keepLines w:val="0"/>
              <w:rPr>
                <w:bCs/>
                <w:szCs w:val="18"/>
                <w:lang w:val="en-US"/>
              </w:rPr>
            </w:pPr>
          </w:p>
        </w:tc>
        <w:tc>
          <w:tcPr>
            <w:tcW w:w="712" w:type="dxa"/>
            <w:gridSpan w:val="2"/>
            <w:vAlign w:val="center"/>
          </w:tcPr>
          <w:p w14:paraId="5CBC23E7" w14:textId="77777777" w:rsidR="005B5532" w:rsidRPr="00FE760F" w:rsidRDefault="005B5532" w:rsidP="007274DE">
            <w:pPr>
              <w:pStyle w:val="TAC"/>
              <w:keepNext w:val="0"/>
              <w:keepLines w:val="0"/>
              <w:rPr>
                <w:bCs/>
                <w:szCs w:val="18"/>
                <w:lang w:val="en-US"/>
              </w:rPr>
            </w:pPr>
          </w:p>
        </w:tc>
        <w:tc>
          <w:tcPr>
            <w:tcW w:w="717" w:type="dxa"/>
            <w:vAlign w:val="center"/>
          </w:tcPr>
          <w:p w14:paraId="38BA4F0D" w14:textId="77777777" w:rsidR="005B5532" w:rsidRPr="00FE760F" w:rsidRDefault="005B5532" w:rsidP="007274DE">
            <w:pPr>
              <w:pStyle w:val="TAC"/>
              <w:keepNext w:val="0"/>
              <w:keepLines w:val="0"/>
              <w:rPr>
                <w:bCs/>
                <w:szCs w:val="18"/>
                <w:lang w:val="en-US"/>
              </w:rPr>
            </w:pPr>
          </w:p>
        </w:tc>
        <w:tc>
          <w:tcPr>
            <w:tcW w:w="712" w:type="dxa"/>
            <w:vAlign w:val="center"/>
          </w:tcPr>
          <w:p w14:paraId="5E778268" w14:textId="77777777" w:rsidR="005B5532" w:rsidRPr="00FE760F" w:rsidRDefault="005B5532" w:rsidP="007274DE">
            <w:pPr>
              <w:pStyle w:val="TAC"/>
              <w:keepNext w:val="0"/>
              <w:keepLines w:val="0"/>
              <w:rPr>
                <w:bCs/>
                <w:szCs w:val="18"/>
                <w:lang w:val="en-US"/>
              </w:rPr>
            </w:pPr>
          </w:p>
        </w:tc>
        <w:tc>
          <w:tcPr>
            <w:tcW w:w="709" w:type="dxa"/>
            <w:vAlign w:val="center"/>
          </w:tcPr>
          <w:p w14:paraId="29D2C412" w14:textId="77777777" w:rsidR="005B5532" w:rsidRPr="00FE760F" w:rsidRDefault="005B5532" w:rsidP="007274DE">
            <w:pPr>
              <w:pStyle w:val="TAC"/>
              <w:keepNext w:val="0"/>
              <w:keepLines w:val="0"/>
              <w:rPr>
                <w:bCs/>
                <w:szCs w:val="18"/>
                <w:lang w:val="en-US"/>
              </w:rPr>
            </w:pPr>
          </w:p>
        </w:tc>
        <w:tc>
          <w:tcPr>
            <w:tcW w:w="709" w:type="dxa"/>
            <w:vAlign w:val="center"/>
          </w:tcPr>
          <w:p w14:paraId="15B8BCC9" w14:textId="77777777" w:rsidR="005B5532" w:rsidRPr="00FE760F" w:rsidRDefault="005B5532" w:rsidP="007274DE">
            <w:pPr>
              <w:pStyle w:val="TAC"/>
              <w:keepNext w:val="0"/>
              <w:keepLines w:val="0"/>
              <w:rPr>
                <w:bCs/>
                <w:szCs w:val="18"/>
                <w:lang w:val="en-US"/>
              </w:rPr>
            </w:pPr>
          </w:p>
        </w:tc>
        <w:tc>
          <w:tcPr>
            <w:tcW w:w="710" w:type="dxa"/>
            <w:vAlign w:val="center"/>
          </w:tcPr>
          <w:p w14:paraId="6B2F211E" w14:textId="77777777" w:rsidR="005B5532" w:rsidRPr="00FE760F" w:rsidRDefault="005B5532" w:rsidP="007274DE">
            <w:pPr>
              <w:pStyle w:val="TAC"/>
              <w:keepNext w:val="0"/>
              <w:keepLines w:val="0"/>
              <w:rPr>
                <w:bCs/>
                <w:szCs w:val="18"/>
                <w:lang w:val="en-US"/>
              </w:rPr>
            </w:pPr>
          </w:p>
        </w:tc>
        <w:tc>
          <w:tcPr>
            <w:tcW w:w="709" w:type="dxa"/>
          </w:tcPr>
          <w:p w14:paraId="0A165B49" w14:textId="77777777" w:rsidR="005B5532" w:rsidRPr="00FE760F" w:rsidRDefault="005B5532" w:rsidP="007274DE">
            <w:pPr>
              <w:pStyle w:val="TAC"/>
              <w:keepNext w:val="0"/>
              <w:keepLines w:val="0"/>
              <w:rPr>
                <w:lang w:val="en-US"/>
              </w:rPr>
            </w:pPr>
          </w:p>
        </w:tc>
        <w:tc>
          <w:tcPr>
            <w:tcW w:w="709" w:type="dxa"/>
          </w:tcPr>
          <w:p w14:paraId="16B8BBD7" w14:textId="77777777" w:rsidR="005B5532" w:rsidRPr="00FE760F" w:rsidRDefault="005B5532" w:rsidP="007274DE">
            <w:pPr>
              <w:pStyle w:val="TAC"/>
              <w:keepNext w:val="0"/>
              <w:keepLines w:val="0"/>
              <w:rPr>
                <w:lang w:val="en-US"/>
              </w:rPr>
            </w:pPr>
          </w:p>
        </w:tc>
        <w:tc>
          <w:tcPr>
            <w:tcW w:w="706" w:type="dxa"/>
          </w:tcPr>
          <w:p w14:paraId="480AE30C" w14:textId="77777777" w:rsidR="005B5532" w:rsidRPr="00FE760F" w:rsidRDefault="005B5532" w:rsidP="007274DE">
            <w:pPr>
              <w:pStyle w:val="TAC"/>
              <w:keepNext w:val="0"/>
              <w:keepLines w:val="0"/>
              <w:rPr>
                <w:lang w:val="en-US"/>
              </w:rPr>
            </w:pPr>
          </w:p>
        </w:tc>
        <w:tc>
          <w:tcPr>
            <w:tcW w:w="1131" w:type="dxa"/>
            <w:vAlign w:val="center"/>
          </w:tcPr>
          <w:p w14:paraId="64B5292F" w14:textId="77777777" w:rsidR="005B5532" w:rsidRPr="00FE760F" w:rsidRDefault="005B5532" w:rsidP="007274DE">
            <w:pPr>
              <w:pStyle w:val="TAC"/>
              <w:keepNext w:val="0"/>
              <w:keepLines w:val="0"/>
              <w:rPr>
                <w:lang w:val="en-US"/>
              </w:rPr>
            </w:pPr>
          </w:p>
        </w:tc>
        <w:tc>
          <w:tcPr>
            <w:tcW w:w="709" w:type="dxa"/>
            <w:vAlign w:val="center"/>
          </w:tcPr>
          <w:p w14:paraId="14F9EA83" w14:textId="77777777" w:rsidR="005B5532" w:rsidRPr="00FE760F" w:rsidRDefault="005B5532" w:rsidP="007274DE">
            <w:pPr>
              <w:pStyle w:val="TAC"/>
              <w:keepNext w:val="0"/>
              <w:keepLines w:val="0"/>
              <w:rPr>
                <w:lang w:val="en-US"/>
              </w:rPr>
            </w:pPr>
          </w:p>
        </w:tc>
      </w:tr>
      <w:tr w:rsidR="005B5532" w:rsidRPr="00FE760F" w14:paraId="1A225A43" w14:textId="77777777" w:rsidTr="007274DE">
        <w:trPr>
          <w:tblHeader/>
          <w:jc w:val="center"/>
        </w:trPr>
        <w:tc>
          <w:tcPr>
            <w:tcW w:w="1819" w:type="dxa"/>
            <w:vAlign w:val="center"/>
          </w:tcPr>
          <w:p w14:paraId="5141C60A" w14:textId="77777777" w:rsidR="005B5532" w:rsidRPr="00FE760F" w:rsidRDefault="005B5532" w:rsidP="007274DE">
            <w:pPr>
              <w:pStyle w:val="TAC"/>
              <w:keepNext w:val="0"/>
              <w:keepLines w:val="0"/>
              <w:rPr>
                <w:rFonts w:cs="Arial"/>
                <w:szCs w:val="18"/>
              </w:rPr>
            </w:pPr>
          </w:p>
        </w:tc>
        <w:tc>
          <w:tcPr>
            <w:tcW w:w="1102" w:type="dxa"/>
            <w:vAlign w:val="center"/>
          </w:tcPr>
          <w:p w14:paraId="6357455F" w14:textId="77777777" w:rsidR="005B5532" w:rsidRPr="00FE760F" w:rsidRDefault="005B5532" w:rsidP="007274DE">
            <w:pPr>
              <w:pStyle w:val="TAC"/>
              <w:keepNext w:val="0"/>
              <w:keepLines w:val="0"/>
              <w:rPr>
                <w:rFonts w:cs="Arial"/>
                <w:szCs w:val="18"/>
                <w:lang w:val="en-US" w:eastAsia="ko-KR"/>
              </w:rPr>
            </w:pPr>
          </w:p>
        </w:tc>
        <w:tc>
          <w:tcPr>
            <w:tcW w:w="4434" w:type="dxa"/>
            <w:gridSpan w:val="9"/>
            <w:shd w:val="clear" w:color="auto" w:fill="auto"/>
            <w:vAlign w:val="center"/>
          </w:tcPr>
          <w:p w14:paraId="260D4240" w14:textId="77777777" w:rsidR="005B5532" w:rsidRPr="00FE760F" w:rsidRDefault="005B5532" w:rsidP="007274DE">
            <w:pPr>
              <w:pStyle w:val="TAC"/>
              <w:keepNext w:val="0"/>
              <w:keepLines w:val="0"/>
              <w:rPr>
                <w:bCs/>
                <w:szCs w:val="18"/>
                <w:lang w:val="en-US"/>
              </w:rPr>
            </w:pPr>
          </w:p>
        </w:tc>
        <w:tc>
          <w:tcPr>
            <w:tcW w:w="1429" w:type="dxa"/>
            <w:gridSpan w:val="3"/>
            <w:vAlign w:val="center"/>
          </w:tcPr>
          <w:p w14:paraId="65B36AF0" w14:textId="77777777" w:rsidR="005B5532" w:rsidRPr="00FE760F" w:rsidRDefault="005B5532" w:rsidP="007274DE">
            <w:pPr>
              <w:pStyle w:val="TAC"/>
              <w:keepNext w:val="0"/>
              <w:keepLines w:val="0"/>
              <w:rPr>
                <w:bCs/>
                <w:szCs w:val="18"/>
                <w:lang w:val="en-US"/>
              </w:rPr>
            </w:pPr>
          </w:p>
        </w:tc>
        <w:tc>
          <w:tcPr>
            <w:tcW w:w="712" w:type="dxa"/>
            <w:vAlign w:val="center"/>
          </w:tcPr>
          <w:p w14:paraId="2F1A634A" w14:textId="77777777" w:rsidR="005B5532" w:rsidRPr="00FE760F" w:rsidRDefault="005B5532" w:rsidP="007274DE">
            <w:pPr>
              <w:pStyle w:val="TAC"/>
              <w:keepNext w:val="0"/>
              <w:keepLines w:val="0"/>
              <w:rPr>
                <w:bCs/>
                <w:szCs w:val="18"/>
                <w:lang w:val="en-US"/>
              </w:rPr>
            </w:pPr>
          </w:p>
        </w:tc>
        <w:tc>
          <w:tcPr>
            <w:tcW w:w="709" w:type="dxa"/>
            <w:vAlign w:val="center"/>
          </w:tcPr>
          <w:p w14:paraId="225FC927" w14:textId="77777777" w:rsidR="005B5532" w:rsidRPr="00FE760F" w:rsidRDefault="005B5532" w:rsidP="007274DE">
            <w:pPr>
              <w:pStyle w:val="TAC"/>
              <w:keepNext w:val="0"/>
              <w:keepLines w:val="0"/>
              <w:rPr>
                <w:bCs/>
                <w:szCs w:val="18"/>
                <w:lang w:val="en-US"/>
              </w:rPr>
            </w:pPr>
          </w:p>
        </w:tc>
        <w:tc>
          <w:tcPr>
            <w:tcW w:w="709" w:type="dxa"/>
            <w:vAlign w:val="center"/>
          </w:tcPr>
          <w:p w14:paraId="4FB4AAA5" w14:textId="77777777" w:rsidR="005B5532" w:rsidRPr="00FE760F" w:rsidRDefault="005B5532" w:rsidP="007274DE">
            <w:pPr>
              <w:pStyle w:val="TAC"/>
              <w:keepNext w:val="0"/>
              <w:keepLines w:val="0"/>
              <w:rPr>
                <w:bCs/>
                <w:szCs w:val="18"/>
                <w:lang w:val="en-US"/>
              </w:rPr>
            </w:pPr>
          </w:p>
        </w:tc>
        <w:tc>
          <w:tcPr>
            <w:tcW w:w="710" w:type="dxa"/>
            <w:vAlign w:val="center"/>
          </w:tcPr>
          <w:p w14:paraId="61034EBC" w14:textId="77777777" w:rsidR="005B5532" w:rsidRPr="00FE760F" w:rsidRDefault="005B5532" w:rsidP="007274DE">
            <w:pPr>
              <w:pStyle w:val="TAC"/>
              <w:keepNext w:val="0"/>
              <w:keepLines w:val="0"/>
              <w:rPr>
                <w:bCs/>
                <w:szCs w:val="18"/>
                <w:lang w:val="en-US"/>
              </w:rPr>
            </w:pPr>
          </w:p>
        </w:tc>
        <w:tc>
          <w:tcPr>
            <w:tcW w:w="709" w:type="dxa"/>
          </w:tcPr>
          <w:p w14:paraId="56F0777C" w14:textId="77777777" w:rsidR="005B5532" w:rsidRPr="00FE760F" w:rsidRDefault="005B5532" w:rsidP="007274DE">
            <w:pPr>
              <w:pStyle w:val="TAC"/>
              <w:keepNext w:val="0"/>
              <w:keepLines w:val="0"/>
              <w:rPr>
                <w:lang w:val="en-US"/>
              </w:rPr>
            </w:pPr>
          </w:p>
        </w:tc>
        <w:tc>
          <w:tcPr>
            <w:tcW w:w="709" w:type="dxa"/>
          </w:tcPr>
          <w:p w14:paraId="6224AD2E" w14:textId="77777777" w:rsidR="005B5532" w:rsidRPr="00FE760F" w:rsidRDefault="005B5532" w:rsidP="007274DE">
            <w:pPr>
              <w:pStyle w:val="TAC"/>
              <w:keepNext w:val="0"/>
              <w:keepLines w:val="0"/>
              <w:rPr>
                <w:lang w:val="en-US"/>
              </w:rPr>
            </w:pPr>
          </w:p>
        </w:tc>
        <w:tc>
          <w:tcPr>
            <w:tcW w:w="706" w:type="dxa"/>
          </w:tcPr>
          <w:p w14:paraId="3414B573" w14:textId="77777777" w:rsidR="005B5532" w:rsidRPr="00FE760F" w:rsidRDefault="005B5532" w:rsidP="007274DE">
            <w:pPr>
              <w:pStyle w:val="TAC"/>
              <w:keepNext w:val="0"/>
              <w:keepLines w:val="0"/>
              <w:rPr>
                <w:lang w:val="en-US"/>
              </w:rPr>
            </w:pPr>
          </w:p>
        </w:tc>
        <w:tc>
          <w:tcPr>
            <w:tcW w:w="1131" w:type="dxa"/>
            <w:vAlign w:val="center"/>
          </w:tcPr>
          <w:p w14:paraId="1981BA4C" w14:textId="77777777" w:rsidR="005B5532" w:rsidRPr="00FE760F" w:rsidRDefault="005B5532" w:rsidP="007274DE">
            <w:pPr>
              <w:pStyle w:val="TAC"/>
              <w:keepNext w:val="0"/>
              <w:keepLines w:val="0"/>
              <w:rPr>
                <w:lang w:val="en-US"/>
              </w:rPr>
            </w:pPr>
          </w:p>
        </w:tc>
        <w:tc>
          <w:tcPr>
            <w:tcW w:w="709" w:type="dxa"/>
            <w:vAlign w:val="center"/>
          </w:tcPr>
          <w:p w14:paraId="20D4ADF5" w14:textId="77777777" w:rsidR="005B5532" w:rsidRPr="00FE760F" w:rsidRDefault="005B5532" w:rsidP="007274DE">
            <w:pPr>
              <w:pStyle w:val="TAC"/>
              <w:keepNext w:val="0"/>
              <w:keepLines w:val="0"/>
              <w:rPr>
                <w:lang w:val="en-US"/>
              </w:rPr>
            </w:pPr>
          </w:p>
        </w:tc>
      </w:tr>
      <w:tr w:rsidR="005B5532" w:rsidRPr="00FE760F" w14:paraId="4180D0D7" w14:textId="77777777" w:rsidTr="007274DE">
        <w:trPr>
          <w:tblHeader/>
          <w:jc w:val="center"/>
        </w:trPr>
        <w:tc>
          <w:tcPr>
            <w:tcW w:w="1819" w:type="dxa"/>
            <w:vAlign w:val="center"/>
          </w:tcPr>
          <w:p w14:paraId="32ED700B" w14:textId="77777777" w:rsidR="005B5532" w:rsidRPr="00FE760F" w:rsidRDefault="005B5532" w:rsidP="007274DE">
            <w:pPr>
              <w:pStyle w:val="TAC"/>
              <w:keepNext w:val="0"/>
              <w:keepLines w:val="0"/>
              <w:rPr>
                <w:rFonts w:cs="Arial"/>
                <w:szCs w:val="18"/>
              </w:rPr>
            </w:pPr>
          </w:p>
        </w:tc>
        <w:tc>
          <w:tcPr>
            <w:tcW w:w="1102" w:type="dxa"/>
            <w:vAlign w:val="center"/>
          </w:tcPr>
          <w:p w14:paraId="59F01635" w14:textId="77777777" w:rsidR="005B5532" w:rsidRPr="00FE760F" w:rsidRDefault="005B5532" w:rsidP="007274DE">
            <w:pPr>
              <w:pStyle w:val="TAC"/>
              <w:keepNext w:val="0"/>
              <w:keepLines w:val="0"/>
              <w:rPr>
                <w:lang w:val="en-US"/>
              </w:rPr>
            </w:pPr>
          </w:p>
        </w:tc>
        <w:tc>
          <w:tcPr>
            <w:tcW w:w="2172" w:type="dxa"/>
            <w:gridSpan w:val="3"/>
            <w:shd w:val="clear" w:color="auto" w:fill="auto"/>
            <w:vAlign w:val="center"/>
          </w:tcPr>
          <w:p w14:paraId="6A90E2A4" w14:textId="77777777" w:rsidR="005B5532" w:rsidRPr="00FE760F" w:rsidRDefault="005B5532" w:rsidP="007274DE">
            <w:pPr>
              <w:pStyle w:val="TAC"/>
              <w:keepNext w:val="0"/>
              <w:keepLines w:val="0"/>
              <w:rPr>
                <w:lang w:val="en-US"/>
              </w:rPr>
            </w:pPr>
          </w:p>
        </w:tc>
        <w:tc>
          <w:tcPr>
            <w:tcW w:w="2974" w:type="dxa"/>
            <w:gridSpan w:val="8"/>
            <w:vAlign w:val="center"/>
          </w:tcPr>
          <w:p w14:paraId="5353A34A" w14:textId="77777777" w:rsidR="005B5532" w:rsidRPr="00FE760F" w:rsidRDefault="005B5532" w:rsidP="007274DE">
            <w:pPr>
              <w:pStyle w:val="TAC"/>
              <w:keepNext w:val="0"/>
              <w:keepLines w:val="0"/>
              <w:rPr>
                <w:bCs/>
                <w:szCs w:val="18"/>
                <w:lang w:val="en-US"/>
              </w:rPr>
            </w:pPr>
          </w:p>
        </w:tc>
        <w:tc>
          <w:tcPr>
            <w:tcW w:w="717" w:type="dxa"/>
            <w:vAlign w:val="center"/>
          </w:tcPr>
          <w:p w14:paraId="4AAC356F" w14:textId="77777777" w:rsidR="005B5532" w:rsidRPr="00FE760F" w:rsidRDefault="005B5532" w:rsidP="007274DE">
            <w:pPr>
              <w:pStyle w:val="TAC"/>
              <w:keepNext w:val="0"/>
              <w:keepLines w:val="0"/>
              <w:rPr>
                <w:bCs/>
                <w:szCs w:val="18"/>
                <w:lang w:val="en-US"/>
              </w:rPr>
            </w:pPr>
          </w:p>
        </w:tc>
        <w:tc>
          <w:tcPr>
            <w:tcW w:w="712" w:type="dxa"/>
            <w:vAlign w:val="center"/>
          </w:tcPr>
          <w:p w14:paraId="4B8ABE36" w14:textId="77777777" w:rsidR="005B5532" w:rsidRPr="00FE760F" w:rsidRDefault="005B5532" w:rsidP="007274DE">
            <w:pPr>
              <w:pStyle w:val="TAC"/>
              <w:keepNext w:val="0"/>
              <w:keepLines w:val="0"/>
              <w:rPr>
                <w:bCs/>
                <w:szCs w:val="18"/>
                <w:lang w:val="en-US"/>
              </w:rPr>
            </w:pPr>
          </w:p>
        </w:tc>
        <w:tc>
          <w:tcPr>
            <w:tcW w:w="709" w:type="dxa"/>
            <w:vAlign w:val="center"/>
          </w:tcPr>
          <w:p w14:paraId="24B0041F" w14:textId="77777777" w:rsidR="005B5532" w:rsidRPr="00FE760F" w:rsidRDefault="005B5532" w:rsidP="007274DE">
            <w:pPr>
              <w:pStyle w:val="TAC"/>
              <w:keepNext w:val="0"/>
              <w:keepLines w:val="0"/>
              <w:rPr>
                <w:bCs/>
                <w:szCs w:val="18"/>
                <w:lang w:val="en-US"/>
              </w:rPr>
            </w:pPr>
          </w:p>
        </w:tc>
        <w:tc>
          <w:tcPr>
            <w:tcW w:w="709" w:type="dxa"/>
            <w:vAlign w:val="center"/>
          </w:tcPr>
          <w:p w14:paraId="0F9ADF53" w14:textId="77777777" w:rsidR="005B5532" w:rsidRPr="00FE760F" w:rsidRDefault="005B5532" w:rsidP="007274DE">
            <w:pPr>
              <w:pStyle w:val="TAC"/>
              <w:keepNext w:val="0"/>
              <w:keepLines w:val="0"/>
              <w:rPr>
                <w:bCs/>
                <w:szCs w:val="18"/>
                <w:lang w:val="en-US"/>
              </w:rPr>
            </w:pPr>
          </w:p>
        </w:tc>
        <w:tc>
          <w:tcPr>
            <w:tcW w:w="710" w:type="dxa"/>
            <w:vAlign w:val="center"/>
          </w:tcPr>
          <w:p w14:paraId="43762042" w14:textId="77777777" w:rsidR="005B5532" w:rsidRPr="00FE760F" w:rsidRDefault="005B5532" w:rsidP="007274DE">
            <w:pPr>
              <w:pStyle w:val="TAC"/>
              <w:keepNext w:val="0"/>
              <w:keepLines w:val="0"/>
              <w:rPr>
                <w:bCs/>
                <w:szCs w:val="18"/>
                <w:lang w:val="en-US"/>
              </w:rPr>
            </w:pPr>
          </w:p>
        </w:tc>
        <w:tc>
          <w:tcPr>
            <w:tcW w:w="709" w:type="dxa"/>
          </w:tcPr>
          <w:p w14:paraId="25C06B28" w14:textId="77777777" w:rsidR="005B5532" w:rsidRPr="00FE760F" w:rsidRDefault="005B5532" w:rsidP="007274DE">
            <w:pPr>
              <w:pStyle w:val="TAC"/>
              <w:keepNext w:val="0"/>
              <w:keepLines w:val="0"/>
              <w:rPr>
                <w:lang w:val="en-US"/>
              </w:rPr>
            </w:pPr>
          </w:p>
        </w:tc>
        <w:tc>
          <w:tcPr>
            <w:tcW w:w="709" w:type="dxa"/>
          </w:tcPr>
          <w:p w14:paraId="61DB9593" w14:textId="77777777" w:rsidR="005B5532" w:rsidRPr="00FE760F" w:rsidRDefault="005B5532" w:rsidP="007274DE">
            <w:pPr>
              <w:pStyle w:val="TAC"/>
              <w:keepNext w:val="0"/>
              <w:keepLines w:val="0"/>
              <w:rPr>
                <w:lang w:val="en-US"/>
              </w:rPr>
            </w:pPr>
          </w:p>
        </w:tc>
        <w:tc>
          <w:tcPr>
            <w:tcW w:w="706" w:type="dxa"/>
          </w:tcPr>
          <w:p w14:paraId="40062383" w14:textId="77777777" w:rsidR="005B5532" w:rsidRPr="00FE760F" w:rsidRDefault="005B5532" w:rsidP="007274DE">
            <w:pPr>
              <w:pStyle w:val="TAC"/>
              <w:keepNext w:val="0"/>
              <w:keepLines w:val="0"/>
              <w:rPr>
                <w:lang w:val="en-US"/>
              </w:rPr>
            </w:pPr>
          </w:p>
        </w:tc>
        <w:tc>
          <w:tcPr>
            <w:tcW w:w="1131" w:type="dxa"/>
            <w:vAlign w:val="center"/>
          </w:tcPr>
          <w:p w14:paraId="468D1CC6" w14:textId="77777777" w:rsidR="005B5532" w:rsidRPr="00FE760F" w:rsidRDefault="005B5532" w:rsidP="007274DE">
            <w:pPr>
              <w:pStyle w:val="TAC"/>
              <w:keepNext w:val="0"/>
              <w:keepLines w:val="0"/>
              <w:rPr>
                <w:bCs/>
                <w:szCs w:val="18"/>
                <w:lang w:val="en-US"/>
              </w:rPr>
            </w:pPr>
          </w:p>
        </w:tc>
        <w:tc>
          <w:tcPr>
            <w:tcW w:w="709" w:type="dxa"/>
            <w:vAlign w:val="center"/>
          </w:tcPr>
          <w:p w14:paraId="2E95BD02" w14:textId="77777777" w:rsidR="005B5532" w:rsidRPr="00FE760F" w:rsidRDefault="005B5532" w:rsidP="007274DE">
            <w:pPr>
              <w:pStyle w:val="TAC"/>
              <w:keepNext w:val="0"/>
              <w:keepLines w:val="0"/>
              <w:rPr>
                <w:lang w:val="en-US"/>
              </w:rPr>
            </w:pPr>
          </w:p>
        </w:tc>
      </w:tr>
      <w:tr w:rsidR="005B5532" w:rsidRPr="00FE760F" w14:paraId="62119ADC" w14:textId="77777777" w:rsidTr="007274DE">
        <w:trPr>
          <w:tblHeader/>
          <w:jc w:val="center"/>
        </w:trPr>
        <w:tc>
          <w:tcPr>
            <w:tcW w:w="15588" w:type="dxa"/>
            <w:gridSpan w:val="23"/>
          </w:tcPr>
          <w:p w14:paraId="05D89D27" w14:textId="77777777" w:rsidR="005B5532" w:rsidRPr="00FE760F" w:rsidRDefault="005B5532" w:rsidP="007274DE">
            <w:pPr>
              <w:pStyle w:val="TAN"/>
              <w:keepNext w:val="0"/>
              <w:keepLines w:val="0"/>
            </w:pPr>
          </w:p>
        </w:tc>
      </w:tr>
    </w:tbl>
    <w:p w14:paraId="586EE4E1" w14:textId="77777777" w:rsidR="005B5532" w:rsidRPr="00FE760F" w:rsidRDefault="005B5532" w:rsidP="005B5532">
      <w:pPr>
        <w:rPr>
          <w:noProof/>
          <w:color w:val="0070C0"/>
        </w:rPr>
      </w:pPr>
    </w:p>
    <w:p w14:paraId="314F685A" w14:textId="77777777" w:rsidR="00842EF7" w:rsidRPr="00FE760F" w:rsidRDefault="00842EF7" w:rsidP="00842EF7">
      <w:pPr>
        <w:rPr>
          <w:lang w:eastAsia="ko-KR"/>
        </w:rPr>
      </w:pPr>
    </w:p>
    <w:p w14:paraId="4E630BA7" w14:textId="77777777" w:rsidR="00842EF7" w:rsidRPr="00FE760F" w:rsidRDefault="00842EF7" w:rsidP="00842EF7">
      <w:pPr>
        <w:pStyle w:val="Heading2"/>
      </w:pPr>
      <w:bookmarkStart w:id="304" w:name="_Toc21340754"/>
      <w:bookmarkStart w:id="305" w:name="_Toc29805201"/>
      <w:bookmarkStart w:id="306" w:name="_Toc36456410"/>
      <w:bookmarkStart w:id="307" w:name="_Toc36469508"/>
      <w:bookmarkStart w:id="308" w:name="_Toc37253917"/>
      <w:bookmarkStart w:id="309" w:name="_Toc37322774"/>
      <w:r w:rsidRPr="00FE760F">
        <w:t>5.5D</w:t>
      </w:r>
      <w:r w:rsidRPr="00FE760F">
        <w:tab/>
        <w:t>Configurations for UL MIMO</w:t>
      </w:r>
      <w:bookmarkEnd w:id="304"/>
      <w:bookmarkEnd w:id="305"/>
      <w:bookmarkEnd w:id="306"/>
      <w:bookmarkEnd w:id="307"/>
      <w:bookmarkEnd w:id="308"/>
      <w:bookmarkEnd w:id="309"/>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310" w:name="_Toc21340755"/>
      <w:bookmarkStart w:id="311" w:name="_Toc29805202"/>
      <w:bookmarkStart w:id="312" w:name="_Toc36456411"/>
      <w:bookmarkStart w:id="313" w:name="_Toc36469509"/>
      <w:bookmarkStart w:id="314" w:name="_Toc37253918"/>
      <w:bookmarkStart w:id="315" w:name="_Toc37322775"/>
      <w:r w:rsidRPr="00FE760F">
        <w:lastRenderedPageBreak/>
        <w:t>6</w:t>
      </w:r>
      <w:r w:rsidRPr="00FE760F">
        <w:tab/>
        <w:t>Transmitter characteristics</w:t>
      </w:r>
      <w:bookmarkEnd w:id="310"/>
      <w:bookmarkEnd w:id="311"/>
      <w:bookmarkEnd w:id="312"/>
      <w:bookmarkEnd w:id="313"/>
      <w:bookmarkEnd w:id="314"/>
      <w:bookmarkEnd w:id="315"/>
    </w:p>
    <w:p w14:paraId="25C3E92E" w14:textId="77777777" w:rsidR="00842EF7" w:rsidRPr="00FE760F" w:rsidRDefault="00842EF7" w:rsidP="00842EF7">
      <w:pPr>
        <w:pStyle w:val="Heading2"/>
      </w:pPr>
      <w:bookmarkStart w:id="316" w:name="_Toc21340756"/>
      <w:bookmarkStart w:id="317" w:name="_Toc29805203"/>
      <w:bookmarkStart w:id="318" w:name="_Toc36456412"/>
      <w:bookmarkStart w:id="319" w:name="_Toc36469510"/>
      <w:bookmarkStart w:id="320" w:name="_Toc37253919"/>
      <w:bookmarkStart w:id="321" w:name="_Toc37322776"/>
      <w:r w:rsidRPr="00FE760F">
        <w:t>6.1</w:t>
      </w:r>
      <w:r w:rsidRPr="00FE760F">
        <w:tab/>
        <w:t>General</w:t>
      </w:r>
      <w:bookmarkEnd w:id="316"/>
      <w:bookmarkEnd w:id="317"/>
      <w:bookmarkEnd w:id="318"/>
      <w:bookmarkEnd w:id="319"/>
      <w:bookmarkEnd w:id="320"/>
      <w:bookmarkEnd w:id="321"/>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322"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308FBD19" w14:textId="77777777" w:rsidR="00842EF7" w:rsidRPr="00FE760F" w:rsidRDefault="00842EF7" w:rsidP="00842EF7">
      <w:pPr>
        <w:overflowPunct w:val="0"/>
        <w:autoSpaceDE w:val="0"/>
        <w:autoSpaceDN w:val="0"/>
        <w:adjustRightInd w:val="0"/>
        <w:textAlignment w:val="baseline"/>
        <w:rPr>
          <w:rFonts w:eastAsia="SimSun"/>
          <w:lang w:val="en-US"/>
        </w:rPr>
      </w:pPr>
      <w:r w:rsidRPr="00FE760F">
        <w:rPr>
          <w:rFonts w:eastAsia="Malgun Gothic"/>
        </w:rPr>
        <w:t xml:space="preserve">Transmitter requirements for UL MIMO operation apply when the UE transmits on 2 ports on the same CDM group. The </w:t>
      </w:r>
      <w:r w:rsidRPr="00FE760F">
        <w:t>UE may use higher MPR values outside this limitation.</w:t>
      </w:r>
      <w:bookmarkEnd w:id="322"/>
    </w:p>
    <w:p w14:paraId="15563B68" w14:textId="77777777" w:rsidR="00842EF7" w:rsidRPr="00FE760F" w:rsidRDefault="00842EF7" w:rsidP="00842EF7">
      <w:pPr>
        <w:pStyle w:val="Heading2"/>
      </w:pPr>
      <w:bookmarkStart w:id="323" w:name="_Toc21340757"/>
      <w:bookmarkStart w:id="324" w:name="_Toc29805204"/>
      <w:bookmarkStart w:id="325" w:name="_Toc36456413"/>
      <w:bookmarkStart w:id="326" w:name="_Toc36469511"/>
      <w:bookmarkStart w:id="327" w:name="_Toc37253920"/>
      <w:bookmarkStart w:id="328" w:name="_Toc37322777"/>
      <w:r w:rsidRPr="00FE760F">
        <w:t>6.2</w:t>
      </w:r>
      <w:r w:rsidRPr="00FE760F">
        <w:tab/>
        <w:t>Transmitter power</w:t>
      </w:r>
      <w:bookmarkEnd w:id="323"/>
      <w:bookmarkEnd w:id="324"/>
      <w:bookmarkEnd w:id="325"/>
      <w:bookmarkEnd w:id="326"/>
      <w:bookmarkEnd w:id="327"/>
      <w:bookmarkEnd w:id="328"/>
    </w:p>
    <w:p w14:paraId="2831B7A9" w14:textId="77777777" w:rsidR="00842EF7" w:rsidRPr="00FE760F" w:rsidRDefault="00842EF7" w:rsidP="00842EF7">
      <w:pPr>
        <w:pStyle w:val="Heading3"/>
      </w:pPr>
      <w:bookmarkStart w:id="329" w:name="_Toc21340758"/>
      <w:bookmarkStart w:id="330" w:name="_Toc29805205"/>
      <w:bookmarkStart w:id="331" w:name="_Toc36456414"/>
      <w:bookmarkStart w:id="332" w:name="_Toc36469512"/>
      <w:bookmarkStart w:id="333" w:name="_Toc37253921"/>
      <w:bookmarkStart w:id="334" w:name="_Toc37322778"/>
      <w:r w:rsidRPr="00FE760F">
        <w:t>6.2.1</w:t>
      </w:r>
      <w:r w:rsidRPr="00FE760F">
        <w:tab/>
        <w:t>UE maximum output power</w:t>
      </w:r>
      <w:bookmarkEnd w:id="329"/>
      <w:bookmarkEnd w:id="330"/>
      <w:bookmarkEnd w:id="331"/>
      <w:bookmarkEnd w:id="332"/>
      <w:bookmarkEnd w:id="333"/>
      <w:bookmarkEnd w:id="334"/>
    </w:p>
    <w:p w14:paraId="165F8EB0" w14:textId="77777777" w:rsidR="00842EF7" w:rsidRPr="00FE760F" w:rsidRDefault="00842EF7" w:rsidP="00842EF7">
      <w:pPr>
        <w:pStyle w:val="Heading4"/>
      </w:pPr>
      <w:bookmarkStart w:id="335" w:name="_Toc21340759"/>
      <w:bookmarkStart w:id="336" w:name="_Toc29805206"/>
      <w:bookmarkStart w:id="337" w:name="_Toc36456415"/>
      <w:bookmarkStart w:id="338" w:name="_Toc36469513"/>
      <w:bookmarkStart w:id="339" w:name="_Toc37253922"/>
      <w:bookmarkStart w:id="340" w:name="_Toc37322779"/>
      <w:r w:rsidRPr="00FE760F">
        <w:t>6.2.1.0</w:t>
      </w:r>
      <w:r w:rsidRPr="00FE760F">
        <w:tab/>
        <w:t>General</w:t>
      </w:r>
      <w:bookmarkEnd w:id="335"/>
      <w:bookmarkEnd w:id="336"/>
      <w:bookmarkEnd w:id="337"/>
      <w:bookmarkEnd w:id="338"/>
      <w:bookmarkEnd w:id="339"/>
      <w:bookmarkEnd w:id="340"/>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341" w:name="_Toc21340760"/>
      <w:bookmarkStart w:id="342" w:name="_Toc29805207"/>
      <w:bookmarkStart w:id="343" w:name="_Toc36456416"/>
      <w:bookmarkStart w:id="344" w:name="_Toc36469514"/>
      <w:bookmarkStart w:id="345" w:name="_Toc37253923"/>
      <w:bookmarkStart w:id="346" w:name="_Toc37322780"/>
      <w:r w:rsidRPr="00FE760F">
        <w:t>6.2.1.1</w:t>
      </w:r>
      <w:r w:rsidRPr="00FE760F">
        <w:tab/>
        <w:t>UE maximum output power for power class 1</w:t>
      </w:r>
      <w:bookmarkEnd w:id="341"/>
      <w:bookmarkEnd w:id="342"/>
      <w:bookmarkEnd w:id="343"/>
      <w:bookmarkEnd w:id="344"/>
      <w:bookmarkEnd w:id="345"/>
      <w:bookmarkEnd w:id="346"/>
    </w:p>
    <w:p w14:paraId="4C69EE18" w14:textId="77777777" w:rsidR="00842EF7" w:rsidRPr="00FE760F" w:rsidRDefault="00842EF7" w:rsidP="00842EF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6CE443EE" w14:textId="77777777" w:rsidR="00842EF7" w:rsidRPr="00FE760F" w:rsidRDefault="00842EF7" w:rsidP="00842EF7">
      <w:r w:rsidRPr="00FE760F">
        <w:t>The maximum output power values for TRP and EIRP are found in Table 6.2.1.1-2 below. The maximum allowed EIRP is derived from regulatory requirements [8]. The requirements are verified with the test metrics of TRP (Link=TX beam peak direction) in beam locked mode and EIRP (Link=TX beam peak direction, Meas=Link angle).</w:t>
      </w:r>
    </w:p>
    <w:p w14:paraId="0C0EE39F" w14:textId="77777777" w:rsidR="00842EF7" w:rsidRPr="00FE760F" w:rsidRDefault="00842EF7" w:rsidP="00842EF7">
      <w:pPr>
        <w:pStyle w:val="TH"/>
      </w:pPr>
      <w:r w:rsidRPr="00FE760F">
        <w:lastRenderedPageBreak/>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34BCF126" w14:textId="77777777"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6.2.1.1-3 below. The requirement is verified with the test metric of EIRP (Link=Beam peak search grids, Meas=Link angle).</w:t>
      </w:r>
    </w:p>
    <w:p w14:paraId="4F7C1D70" w14:textId="77777777" w:rsidR="00842EF7" w:rsidRPr="00FE760F" w:rsidRDefault="00842EF7" w:rsidP="00842EF7">
      <w:pPr>
        <w:pStyle w:val="TH"/>
      </w:pPr>
      <w:bookmarkStart w:id="347" w:name="_Hlk515541620"/>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47"/>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348" w:name="_Toc21340761"/>
      <w:bookmarkStart w:id="349" w:name="_Toc29805208"/>
      <w:bookmarkStart w:id="350" w:name="_Toc36456417"/>
      <w:bookmarkStart w:id="351" w:name="_Toc36469515"/>
      <w:bookmarkStart w:id="352" w:name="_Toc37253924"/>
      <w:bookmarkStart w:id="353" w:name="_Toc37322781"/>
      <w:r w:rsidRPr="00FE760F">
        <w:t>6.2.1.2</w:t>
      </w:r>
      <w:r w:rsidRPr="00FE760F">
        <w:tab/>
        <w:t>UE maximum output power for power class 2</w:t>
      </w:r>
      <w:bookmarkEnd w:id="348"/>
      <w:bookmarkEnd w:id="349"/>
      <w:bookmarkEnd w:id="350"/>
      <w:bookmarkEnd w:id="351"/>
      <w:bookmarkEnd w:id="352"/>
      <w:bookmarkEnd w:id="353"/>
    </w:p>
    <w:p w14:paraId="512A0ACE"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77777777" w:rsidR="00842EF7" w:rsidRPr="00FE760F" w:rsidRDefault="00842EF7" w:rsidP="00842EF7">
      <w:r w:rsidRPr="00FE760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354"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354"/>
    </w:tbl>
    <w:p w14:paraId="14B6F32F" w14:textId="77777777" w:rsidR="00842EF7" w:rsidRPr="00FE760F" w:rsidRDefault="00842EF7" w:rsidP="00842EF7"/>
    <w:p w14:paraId="499C0ED7" w14:textId="77777777"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6.2.1.2-3 below. The requirement is verified with the test metric of EIRP (Link=Beam peak search grids, Meas=Link angle).</w:t>
      </w:r>
    </w:p>
    <w:p w14:paraId="02F233DD" w14:textId="77777777" w:rsidR="00842EF7" w:rsidRPr="00FE760F" w:rsidRDefault="00842EF7" w:rsidP="00842EF7">
      <w:pPr>
        <w:pStyle w:val="TH"/>
      </w:pPr>
      <w:r w:rsidRPr="00FE760F">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355" w:name="_Toc21340762"/>
      <w:bookmarkStart w:id="356" w:name="_Toc29805209"/>
      <w:bookmarkStart w:id="357" w:name="_Toc36456418"/>
      <w:bookmarkStart w:id="358" w:name="_Toc36469516"/>
      <w:bookmarkStart w:id="359" w:name="_Toc37253925"/>
      <w:bookmarkStart w:id="360" w:name="_Toc37322782"/>
      <w:r w:rsidRPr="00FE760F">
        <w:t>6.2.1.3</w:t>
      </w:r>
      <w:r w:rsidRPr="00FE760F">
        <w:tab/>
        <w:t>UE maximum output power for power class 3</w:t>
      </w:r>
      <w:bookmarkEnd w:id="355"/>
      <w:bookmarkEnd w:id="356"/>
      <w:bookmarkEnd w:id="357"/>
      <w:bookmarkEnd w:id="358"/>
      <w:bookmarkEnd w:id="359"/>
      <w:bookmarkEnd w:id="360"/>
    </w:p>
    <w:p w14:paraId="3283E8EF"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total component of EIRP (Link=Beam peak search grids,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6ED5C46"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54AAA650"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1BB3BAE" w14:textId="77777777" w:rsidR="00842EF7" w:rsidRPr="00FE760F" w:rsidRDefault="00842EF7" w:rsidP="00F91227">
            <w:pPr>
              <w:pStyle w:val="TAH"/>
            </w:pPr>
            <w:r w:rsidRPr="00FE760F">
              <w:t>Min peak EIRP (dBm)</w:t>
            </w:r>
          </w:p>
        </w:tc>
      </w:tr>
      <w:tr w:rsidR="00842EF7" w:rsidRPr="00FE760F" w14:paraId="1D590056"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0AF9D003"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tcPr>
          <w:p w14:paraId="2CADA9D4" w14:textId="77777777" w:rsidR="00842EF7" w:rsidRPr="00FE760F" w:rsidRDefault="00842EF7" w:rsidP="00F91227">
            <w:pPr>
              <w:pStyle w:val="TAC"/>
            </w:pPr>
            <w:r w:rsidRPr="00FE760F">
              <w:t>22.4</w:t>
            </w:r>
          </w:p>
        </w:tc>
      </w:tr>
      <w:tr w:rsidR="00842EF7" w:rsidRPr="00FE760F" w14:paraId="4A6BAD7F" w14:textId="77777777" w:rsidTr="00F91227">
        <w:tc>
          <w:tcPr>
            <w:tcW w:w="1797" w:type="dxa"/>
            <w:tcBorders>
              <w:top w:val="single" w:sz="4" w:space="0" w:color="auto"/>
              <w:left w:val="single" w:sz="4" w:space="0" w:color="auto"/>
              <w:bottom w:val="single" w:sz="4" w:space="0" w:color="auto"/>
              <w:right w:val="single" w:sz="4" w:space="0" w:color="auto"/>
            </w:tcBorders>
            <w:vAlign w:val="center"/>
            <w:hideMark/>
          </w:tcPr>
          <w:p w14:paraId="7A6EA04E"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108D1F7" w14:textId="77777777" w:rsidR="00842EF7" w:rsidRPr="00FE760F" w:rsidRDefault="00842EF7" w:rsidP="00F91227">
            <w:pPr>
              <w:pStyle w:val="TAC"/>
            </w:pPr>
            <w:r w:rsidRPr="00FE760F">
              <w:t>22.4</w:t>
            </w:r>
          </w:p>
        </w:tc>
      </w:tr>
      <w:tr w:rsidR="00842EF7" w:rsidRPr="00FE760F" w14:paraId="50EE7DFE" w14:textId="77777777" w:rsidTr="00F91227">
        <w:tc>
          <w:tcPr>
            <w:tcW w:w="1797" w:type="dxa"/>
            <w:tcBorders>
              <w:top w:val="single" w:sz="4" w:space="0" w:color="auto"/>
              <w:left w:val="single" w:sz="4" w:space="0" w:color="auto"/>
              <w:bottom w:val="single" w:sz="4" w:space="0" w:color="auto"/>
              <w:right w:val="single" w:sz="4" w:space="0" w:color="auto"/>
            </w:tcBorders>
            <w:vAlign w:val="center"/>
          </w:tcPr>
          <w:p w14:paraId="1FEBC6E5"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3339F165" w14:textId="77777777" w:rsidR="00842EF7" w:rsidRPr="00FE760F" w:rsidRDefault="00842EF7" w:rsidP="00F91227">
            <w:pPr>
              <w:pStyle w:val="TAC"/>
            </w:pPr>
            <w:r w:rsidRPr="00FE760F">
              <w:t>20.6</w:t>
            </w:r>
          </w:p>
        </w:tc>
      </w:tr>
      <w:tr w:rsidR="00842EF7" w:rsidRPr="00FE760F" w14:paraId="0577EC09" w14:textId="77777777" w:rsidTr="00F91227">
        <w:tc>
          <w:tcPr>
            <w:tcW w:w="1797" w:type="dxa"/>
            <w:tcBorders>
              <w:top w:val="single" w:sz="4" w:space="0" w:color="auto"/>
              <w:left w:val="single" w:sz="4" w:space="0" w:color="auto"/>
              <w:bottom w:val="single" w:sz="4" w:space="0" w:color="auto"/>
              <w:right w:val="single" w:sz="4" w:space="0" w:color="auto"/>
            </w:tcBorders>
            <w:vAlign w:val="center"/>
          </w:tcPr>
          <w:p w14:paraId="68644BF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6AC43D7E" w14:textId="77777777" w:rsidR="00842EF7" w:rsidRPr="00FE760F" w:rsidRDefault="00842EF7" w:rsidP="00F91227">
            <w:pPr>
              <w:pStyle w:val="TAC"/>
            </w:pPr>
            <w:r w:rsidRPr="00FE760F">
              <w:t>22.4</w:t>
            </w:r>
          </w:p>
        </w:tc>
      </w:tr>
      <w:tr w:rsidR="00842EF7" w:rsidRPr="00FE760F" w14:paraId="2C095EBE" w14:textId="77777777" w:rsidTr="00F91227">
        <w:tc>
          <w:tcPr>
            <w:tcW w:w="4214" w:type="dxa"/>
            <w:gridSpan w:val="2"/>
            <w:tcBorders>
              <w:top w:val="single" w:sz="4" w:space="0" w:color="auto"/>
              <w:left w:val="single" w:sz="4" w:space="0" w:color="auto"/>
              <w:bottom w:val="single" w:sz="4" w:space="0" w:color="auto"/>
            </w:tcBorders>
            <w:vAlign w:val="center"/>
            <w:hideMark/>
          </w:tcPr>
          <w:p w14:paraId="64A6BFE7" w14:textId="77777777" w:rsidR="00842EF7" w:rsidRPr="00FE760F" w:rsidRDefault="00842EF7" w:rsidP="00F91227">
            <w:pPr>
              <w:pStyle w:val="TAN"/>
            </w:pPr>
            <w:r w:rsidRPr="00FE760F">
              <w:t>NOTE 1:</w:t>
            </w:r>
            <w:r w:rsidRPr="00FE760F">
              <w:tab/>
              <w:t>Minimum peak EIRP is defined as the lower limit without tolerance</w:t>
            </w:r>
          </w:p>
          <w:p w14:paraId="6C1CE851" w14:textId="77777777" w:rsidR="00842EF7" w:rsidRPr="00FE760F" w:rsidRDefault="00842EF7" w:rsidP="00F91227">
            <w:pPr>
              <w:pStyle w:val="TAN"/>
            </w:pPr>
            <w:r w:rsidRPr="00FE760F">
              <w:t>NOTE 2:</w:t>
            </w:r>
            <w:r w:rsidRPr="00FE760F">
              <w:tab/>
              <w:t>Void</w:t>
            </w:r>
          </w:p>
        </w:tc>
      </w:tr>
    </w:tbl>
    <w:p w14:paraId="7E84677A" w14:textId="77777777" w:rsidR="00842EF7" w:rsidRPr="00FE760F" w:rsidRDefault="00842EF7" w:rsidP="00842EF7"/>
    <w:p w14:paraId="3882A5F6" w14:textId="77777777" w:rsidR="00842EF7" w:rsidRPr="00FE760F" w:rsidRDefault="00842EF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 in beam locked mode and the total component of EIRP (Link=TX beam peak direction, Meas=Link angle).</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123AF0BC" w14:textId="77777777" w:rsidTr="00F91227">
        <w:tc>
          <w:tcPr>
            <w:tcW w:w="1606" w:type="dxa"/>
            <w:shd w:val="clear" w:color="auto" w:fill="auto"/>
            <w:vAlign w:val="center"/>
          </w:tcPr>
          <w:p w14:paraId="4A34509E" w14:textId="77777777" w:rsidR="00842EF7" w:rsidRPr="00FE760F" w:rsidRDefault="00842EF7" w:rsidP="00F91227">
            <w:pPr>
              <w:pStyle w:val="TAH"/>
              <w:rPr>
                <w:rFonts w:eastAsia="Calibri"/>
                <w:szCs w:val="22"/>
              </w:rPr>
            </w:pPr>
            <w:bookmarkStart w:id="361" w:name="_Hlk515357814"/>
            <w:r w:rsidRPr="00FE760F">
              <w:rPr>
                <w:rFonts w:eastAsia="Calibri"/>
                <w:szCs w:val="22"/>
              </w:rPr>
              <w:t>Operating band</w:t>
            </w:r>
          </w:p>
        </w:tc>
        <w:tc>
          <w:tcPr>
            <w:tcW w:w="1628" w:type="dxa"/>
            <w:shd w:val="clear" w:color="auto" w:fill="auto"/>
            <w:vAlign w:val="center"/>
          </w:tcPr>
          <w:p w14:paraId="54058C4C" w14:textId="77777777" w:rsidR="00842EF7" w:rsidRPr="00FE760F" w:rsidRDefault="00842EF7" w:rsidP="00F91227">
            <w:pPr>
              <w:pStyle w:val="TAH"/>
              <w:rPr>
                <w:rFonts w:eastAsia="Calibri"/>
                <w:szCs w:val="22"/>
              </w:rPr>
            </w:pPr>
            <w:r w:rsidRPr="00FE760F">
              <w:rPr>
                <w:rFonts w:eastAsia="Calibri"/>
                <w:szCs w:val="22"/>
              </w:rPr>
              <w:t>Max TRP (dBm)</w:t>
            </w:r>
          </w:p>
        </w:tc>
        <w:tc>
          <w:tcPr>
            <w:tcW w:w="1633" w:type="dxa"/>
            <w:shd w:val="clear" w:color="auto" w:fill="auto"/>
          </w:tcPr>
          <w:p w14:paraId="73E423B6" w14:textId="77777777" w:rsidR="00842EF7" w:rsidRPr="00FE760F" w:rsidRDefault="00842EF7" w:rsidP="00F91227">
            <w:pPr>
              <w:pStyle w:val="TAH"/>
              <w:rPr>
                <w:rFonts w:eastAsia="Calibri"/>
                <w:szCs w:val="22"/>
              </w:rPr>
            </w:pPr>
            <w:r w:rsidRPr="00FE760F">
              <w:rPr>
                <w:rFonts w:eastAsia="Calibri"/>
                <w:szCs w:val="22"/>
              </w:rPr>
              <w:t>Max EIRP (dBm)</w:t>
            </w:r>
          </w:p>
        </w:tc>
      </w:tr>
      <w:tr w:rsidR="00842EF7" w:rsidRPr="00FE760F" w14:paraId="6B6DD6AB" w14:textId="77777777" w:rsidTr="00F91227">
        <w:tc>
          <w:tcPr>
            <w:tcW w:w="1606" w:type="dxa"/>
            <w:shd w:val="clear" w:color="auto" w:fill="auto"/>
          </w:tcPr>
          <w:p w14:paraId="7A321A42" w14:textId="77777777" w:rsidR="00842EF7" w:rsidRPr="00FE760F" w:rsidRDefault="00842EF7" w:rsidP="00F91227">
            <w:pPr>
              <w:pStyle w:val="TAC"/>
              <w:rPr>
                <w:rFonts w:eastAsia="Calibri"/>
                <w:szCs w:val="22"/>
              </w:rPr>
            </w:pPr>
            <w:r w:rsidRPr="00FE760F">
              <w:rPr>
                <w:rFonts w:eastAsia="Calibri"/>
                <w:szCs w:val="22"/>
              </w:rPr>
              <w:t>n257</w:t>
            </w:r>
          </w:p>
        </w:tc>
        <w:tc>
          <w:tcPr>
            <w:tcW w:w="1628" w:type="dxa"/>
            <w:shd w:val="clear" w:color="auto" w:fill="auto"/>
            <w:vAlign w:val="center"/>
          </w:tcPr>
          <w:p w14:paraId="6F265E7E"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E04062E"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6C7934B7" w14:textId="77777777" w:rsidTr="00F91227">
        <w:tc>
          <w:tcPr>
            <w:tcW w:w="1606" w:type="dxa"/>
            <w:shd w:val="clear" w:color="auto" w:fill="auto"/>
          </w:tcPr>
          <w:p w14:paraId="6FD154A8" w14:textId="77777777" w:rsidR="00842EF7" w:rsidRPr="00FE760F" w:rsidRDefault="00842EF7" w:rsidP="00F91227">
            <w:pPr>
              <w:pStyle w:val="TAC"/>
              <w:rPr>
                <w:rFonts w:eastAsia="Calibri"/>
                <w:szCs w:val="22"/>
              </w:rPr>
            </w:pPr>
            <w:r w:rsidRPr="00FE760F">
              <w:rPr>
                <w:rFonts w:eastAsia="Calibri"/>
                <w:szCs w:val="22"/>
              </w:rPr>
              <w:t>n258</w:t>
            </w:r>
          </w:p>
        </w:tc>
        <w:tc>
          <w:tcPr>
            <w:tcW w:w="1628" w:type="dxa"/>
            <w:shd w:val="clear" w:color="auto" w:fill="auto"/>
            <w:vAlign w:val="center"/>
          </w:tcPr>
          <w:p w14:paraId="4CA998A8"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15246F7"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70A89CB4" w14:textId="77777777" w:rsidTr="00F91227">
        <w:tc>
          <w:tcPr>
            <w:tcW w:w="1606" w:type="dxa"/>
            <w:shd w:val="clear" w:color="auto" w:fill="auto"/>
          </w:tcPr>
          <w:p w14:paraId="00E83929" w14:textId="77777777" w:rsidR="00842EF7" w:rsidRPr="00FE760F" w:rsidRDefault="00842EF7" w:rsidP="00F91227">
            <w:pPr>
              <w:pStyle w:val="TAC"/>
              <w:rPr>
                <w:rFonts w:eastAsia="Calibri"/>
                <w:szCs w:val="22"/>
              </w:rPr>
            </w:pPr>
            <w:r w:rsidRPr="00FE760F">
              <w:rPr>
                <w:rFonts w:eastAsia="Calibri"/>
                <w:szCs w:val="22"/>
              </w:rPr>
              <w:t>n260</w:t>
            </w:r>
          </w:p>
        </w:tc>
        <w:tc>
          <w:tcPr>
            <w:tcW w:w="1628" w:type="dxa"/>
            <w:shd w:val="clear" w:color="auto" w:fill="auto"/>
            <w:vAlign w:val="center"/>
          </w:tcPr>
          <w:p w14:paraId="67E583ED"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6B03177A" w14:textId="77777777" w:rsidR="00842EF7" w:rsidRPr="00FE760F" w:rsidRDefault="00842EF7" w:rsidP="00F91227">
            <w:pPr>
              <w:pStyle w:val="TAC"/>
              <w:rPr>
                <w:rFonts w:eastAsia="Calibri"/>
                <w:szCs w:val="22"/>
              </w:rPr>
            </w:pPr>
            <w:r w:rsidRPr="00FE760F">
              <w:rPr>
                <w:rFonts w:eastAsia="Calibri"/>
                <w:szCs w:val="22"/>
              </w:rPr>
              <w:t>43</w:t>
            </w:r>
          </w:p>
        </w:tc>
      </w:tr>
      <w:tr w:rsidR="00842EF7" w:rsidRPr="00FE760F" w14:paraId="4AA69468" w14:textId="77777777" w:rsidTr="00F91227">
        <w:tc>
          <w:tcPr>
            <w:tcW w:w="1606" w:type="dxa"/>
            <w:shd w:val="clear" w:color="auto" w:fill="auto"/>
          </w:tcPr>
          <w:p w14:paraId="0F908920" w14:textId="77777777" w:rsidR="00842EF7" w:rsidRPr="00FE760F" w:rsidRDefault="00842EF7" w:rsidP="00F91227">
            <w:pPr>
              <w:pStyle w:val="TAC"/>
              <w:rPr>
                <w:rFonts w:eastAsia="Calibri"/>
                <w:szCs w:val="22"/>
              </w:rPr>
            </w:pPr>
            <w:r w:rsidRPr="00FE760F">
              <w:rPr>
                <w:rFonts w:eastAsia="Calibri"/>
                <w:szCs w:val="22"/>
              </w:rPr>
              <w:t>n261</w:t>
            </w:r>
          </w:p>
        </w:tc>
        <w:tc>
          <w:tcPr>
            <w:tcW w:w="1628" w:type="dxa"/>
            <w:shd w:val="clear" w:color="auto" w:fill="auto"/>
            <w:vAlign w:val="center"/>
          </w:tcPr>
          <w:p w14:paraId="36E93B1C" w14:textId="77777777" w:rsidR="00842EF7" w:rsidRPr="00FE760F" w:rsidRDefault="00842EF7" w:rsidP="00F91227">
            <w:pPr>
              <w:pStyle w:val="TAC"/>
              <w:rPr>
                <w:rFonts w:eastAsia="Calibri"/>
                <w:szCs w:val="22"/>
              </w:rPr>
            </w:pPr>
            <w:r w:rsidRPr="00FE760F">
              <w:rPr>
                <w:rFonts w:eastAsia="Calibri"/>
                <w:szCs w:val="22"/>
              </w:rPr>
              <w:t>23</w:t>
            </w:r>
          </w:p>
        </w:tc>
        <w:tc>
          <w:tcPr>
            <w:tcW w:w="1633" w:type="dxa"/>
            <w:shd w:val="clear" w:color="auto" w:fill="auto"/>
            <w:vAlign w:val="center"/>
          </w:tcPr>
          <w:p w14:paraId="2C8D7AA3" w14:textId="77777777" w:rsidR="00842EF7" w:rsidRPr="00FE760F" w:rsidRDefault="00842EF7" w:rsidP="00F91227">
            <w:pPr>
              <w:pStyle w:val="TAC"/>
              <w:rPr>
                <w:rFonts w:eastAsia="Calibri"/>
                <w:szCs w:val="22"/>
              </w:rPr>
            </w:pPr>
            <w:r w:rsidRPr="00FE760F">
              <w:rPr>
                <w:rFonts w:eastAsia="Calibri"/>
                <w:szCs w:val="22"/>
              </w:rPr>
              <w:t>43</w:t>
            </w:r>
          </w:p>
        </w:tc>
      </w:tr>
      <w:bookmarkEnd w:id="361"/>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42EF7" w:rsidRPr="00FE760F" w14:paraId="3304E10E" w14:textId="77777777" w:rsidTr="00F91227">
        <w:trPr>
          <w:trHeight w:val="438"/>
        </w:trPr>
        <w:tc>
          <w:tcPr>
            <w:tcW w:w="2694" w:type="dxa"/>
            <w:shd w:val="clear" w:color="auto" w:fill="auto"/>
            <w:vAlign w:val="center"/>
          </w:tcPr>
          <w:p w14:paraId="77BA9C1E" w14:textId="77777777" w:rsidR="00842EF7" w:rsidRPr="00FE760F" w:rsidRDefault="00842EF7" w:rsidP="00F91227">
            <w:pPr>
              <w:pStyle w:val="TAH"/>
            </w:pPr>
            <w:r w:rsidRPr="00FE760F">
              <w:t>Operating band</w:t>
            </w:r>
          </w:p>
        </w:tc>
        <w:tc>
          <w:tcPr>
            <w:tcW w:w="2734" w:type="dxa"/>
            <w:shd w:val="clear" w:color="auto" w:fill="auto"/>
          </w:tcPr>
          <w:p w14:paraId="4D0424CE" w14:textId="77777777" w:rsidR="00842EF7" w:rsidRPr="00FE760F" w:rsidRDefault="00842EF7" w:rsidP="00F91227">
            <w:pPr>
              <w:pStyle w:val="TAH"/>
            </w:pPr>
            <w:r w:rsidRPr="00FE760F">
              <w:t>Min EIRP at 50</w:t>
            </w:r>
            <w:r w:rsidRPr="00FE760F">
              <w:rPr>
                <w:vertAlign w:val="superscript"/>
              </w:rPr>
              <w:t xml:space="preserve"> </w:t>
            </w:r>
            <w:r w:rsidRPr="00FE760F">
              <w:t>%-tile CDF (dBm)</w:t>
            </w:r>
          </w:p>
        </w:tc>
      </w:tr>
      <w:tr w:rsidR="00842EF7" w:rsidRPr="00FE760F" w14:paraId="64D89A21" w14:textId="77777777" w:rsidTr="00F91227">
        <w:trPr>
          <w:trHeight w:val="105"/>
        </w:trPr>
        <w:tc>
          <w:tcPr>
            <w:tcW w:w="2694" w:type="dxa"/>
            <w:shd w:val="clear" w:color="auto" w:fill="auto"/>
          </w:tcPr>
          <w:p w14:paraId="5D3AB757" w14:textId="77777777" w:rsidR="00842EF7" w:rsidRPr="00FE760F" w:rsidRDefault="00842EF7" w:rsidP="00F91227">
            <w:pPr>
              <w:pStyle w:val="TAC"/>
            </w:pPr>
            <w:r w:rsidRPr="00FE760F">
              <w:t>n257</w:t>
            </w:r>
          </w:p>
        </w:tc>
        <w:tc>
          <w:tcPr>
            <w:tcW w:w="2734" w:type="dxa"/>
            <w:shd w:val="clear" w:color="auto" w:fill="auto"/>
            <w:vAlign w:val="center"/>
          </w:tcPr>
          <w:p w14:paraId="30987BF8" w14:textId="77777777" w:rsidR="00842EF7" w:rsidRPr="00FE760F" w:rsidRDefault="00842EF7" w:rsidP="00F91227">
            <w:pPr>
              <w:pStyle w:val="TAC"/>
            </w:pPr>
            <w:r w:rsidRPr="00FE760F">
              <w:t>11.5</w:t>
            </w:r>
          </w:p>
        </w:tc>
      </w:tr>
      <w:tr w:rsidR="00842EF7" w:rsidRPr="00FE760F" w14:paraId="0584BF28" w14:textId="77777777" w:rsidTr="00F91227">
        <w:trPr>
          <w:trHeight w:val="110"/>
        </w:trPr>
        <w:tc>
          <w:tcPr>
            <w:tcW w:w="2694" w:type="dxa"/>
            <w:shd w:val="clear" w:color="auto" w:fill="auto"/>
          </w:tcPr>
          <w:p w14:paraId="649DD74D" w14:textId="77777777" w:rsidR="00842EF7" w:rsidRPr="00FE760F" w:rsidRDefault="00842EF7" w:rsidP="00F91227">
            <w:pPr>
              <w:pStyle w:val="TAC"/>
            </w:pPr>
            <w:r w:rsidRPr="00FE760F">
              <w:t>n258</w:t>
            </w:r>
          </w:p>
        </w:tc>
        <w:tc>
          <w:tcPr>
            <w:tcW w:w="2734" w:type="dxa"/>
            <w:shd w:val="clear" w:color="auto" w:fill="auto"/>
            <w:vAlign w:val="center"/>
          </w:tcPr>
          <w:p w14:paraId="165993B8" w14:textId="77777777" w:rsidR="00842EF7" w:rsidRPr="00FE760F" w:rsidRDefault="00842EF7" w:rsidP="00F91227">
            <w:pPr>
              <w:pStyle w:val="TAC"/>
            </w:pPr>
            <w:r w:rsidRPr="00FE760F">
              <w:t>11.5</w:t>
            </w:r>
          </w:p>
        </w:tc>
      </w:tr>
      <w:tr w:rsidR="00842EF7" w:rsidRPr="00FE760F" w14:paraId="5CB53E75" w14:textId="77777777" w:rsidTr="00F91227">
        <w:trPr>
          <w:trHeight w:val="110"/>
        </w:trPr>
        <w:tc>
          <w:tcPr>
            <w:tcW w:w="2694" w:type="dxa"/>
            <w:shd w:val="clear" w:color="auto" w:fill="auto"/>
          </w:tcPr>
          <w:p w14:paraId="50A615AE" w14:textId="77777777" w:rsidR="00842EF7" w:rsidRPr="00FE760F" w:rsidRDefault="00842EF7" w:rsidP="00F91227">
            <w:pPr>
              <w:pStyle w:val="TAC"/>
            </w:pPr>
            <w:r w:rsidRPr="00FE760F">
              <w:t>n260</w:t>
            </w:r>
          </w:p>
        </w:tc>
        <w:tc>
          <w:tcPr>
            <w:tcW w:w="2734" w:type="dxa"/>
            <w:shd w:val="clear" w:color="auto" w:fill="auto"/>
            <w:vAlign w:val="center"/>
          </w:tcPr>
          <w:p w14:paraId="0E9A9E3D" w14:textId="77777777" w:rsidR="00842EF7" w:rsidRPr="00FE760F" w:rsidRDefault="00842EF7" w:rsidP="00F91227">
            <w:pPr>
              <w:pStyle w:val="TAC"/>
            </w:pPr>
            <w:r w:rsidRPr="00FE760F">
              <w:t>8</w:t>
            </w:r>
          </w:p>
        </w:tc>
      </w:tr>
      <w:tr w:rsidR="00842EF7" w:rsidRPr="00FE760F" w14:paraId="537F3A03" w14:textId="77777777" w:rsidTr="00F91227">
        <w:trPr>
          <w:trHeight w:val="110"/>
        </w:trPr>
        <w:tc>
          <w:tcPr>
            <w:tcW w:w="2694" w:type="dxa"/>
            <w:shd w:val="clear" w:color="auto" w:fill="auto"/>
          </w:tcPr>
          <w:p w14:paraId="302A0677" w14:textId="77777777" w:rsidR="00842EF7" w:rsidRPr="00FE760F" w:rsidRDefault="00842EF7" w:rsidP="00F91227">
            <w:pPr>
              <w:pStyle w:val="TAC"/>
            </w:pPr>
            <w:r w:rsidRPr="00FE760F">
              <w:t>n261</w:t>
            </w:r>
          </w:p>
        </w:tc>
        <w:tc>
          <w:tcPr>
            <w:tcW w:w="2734" w:type="dxa"/>
            <w:shd w:val="clear" w:color="auto" w:fill="auto"/>
            <w:vAlign w:val="center"/>
          </w:tcPr>
          <w:p w14:paraId="5746D5A7" w14:textId="77777777" w:rsidR="00842EF7" w:rsidRPr="00FE760F" w:rsidRDefault="00842EF7" w:rsidP="00F91227">
            <w:pPr>
              <w:pStyle w:val="TAC"/>
            </w:pPr>
            <w:r w:rsidRPr="00FE760F">
              <w:t>11.5</w:t>
            </w:r>
          </w:p>
        </w:tc>
      </w:tr>
      <w:tr w:rsidR="00842EF7" w:rsidRPr="00FE760F" w14:paraId="08FFF6EF" w14:textId="77777777" w:rsidTr="00F91227">
        <w:trPr>
          <w:trHeight w:val="872"/>
        </w:trPr>
        <w:tc>
          <w:tcPr>
            <w:tcW w:w="5428" w:type="dxa"/>
            <w:gridSpan w:val="2"/>
            <w:shd w:val="clear" w:color="auto" w:fill="auto"/>
          </w:tcPr>
          <w:p w14:paraId="52E176D5" w14:textId="77777777" w:rsidR="00842EF7" w:rsidRPr="00FE760F" w:rsidRDefault="00842EF7" w:rsidP="00F91227">
            <w:pPr>
              <w:pStyle w:val="TAN"/>
            </w:pPr>
            <w:r w:rsidRPr="00FE760F">
              <w:t>NOTE 1:</w:t>
            </w:r>
            <w:r w:rsidRPr="00FE760F">
              <w:tab/>
              <w:t>Minimum EIRP at 50 %-tile CDF is defined as the lower limit without tolerance</w:t>
            </w:r>
          </w:p>
          <w:p w14:paraId="2E9898E1" w14:textId="77777777" w:rsidR="00842EF7" w:rsidRPr="00FE760F" w:rsidRDefault="00842EF7" w:rsidP="00F91227">
            <w:pPr>
              <w:pStyle w:val="TAN"/>
            </w:pPr>
            <w:r w:rsidRPr="00FE760F">
              <w:t>NOTE 2:</w:t>
            </w:r>
            <w:r w:rsidRPr="00FE760F">
              <w:tab/>
              <w:t>Void</w:t>
            </w:r>
          </w:p>
          <w:p w14:paraId="2F2DBEDD" w14:textId="77777777" w:rsidR="00842EF7" w:rsidRPr="00FE760F" w:rsidRDefault="00842EF7" w:rsidP="00F91227">
            <w:pPr>
              <w:pStyle w:val="TAN"/>
            </w:pPr>
            <w:r w:rsidRPr="00FE760F">
              <w:t>NOTE 3:</w:t>
            </w:r>
            <w:r w:rsidRPr="00FE760F">
              <w:tab/>
              <w:t>The requirements in this table are verified only under normal temperature conditions as defined in Annex E.2.1.</w:t>
            </w:r>
          </w:p>
        </w:tc>
      </w:tr>
    </w:tbl>
    <w:p w14:paraId="5EB0EFB6" w14:textId="77777777" w:rsidR="00842EF7" w:rsidRPr="00FE760F" w:rsidRDefault="00842EF7" w:rsidP="00842EF7"/>
    <w:p w14:paraId="44E8FE7F" w14:textId="77777777"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FE760F">
        <w:t>. For each combination of supported bands ΔMB</w:t>
      </w:r>
      <w:r w:rsidRPr="00FE760F">
        <w:rPr>
          <w:vertAlign w:val="subscript"/>
        </w:rPr>
        <w:t>P,n</w:t>
      </w:r>
      <w:r w:rsidRPr="00FE760F">
        <w:t xml:space="preserve"> and ΔMB</w:t>
      </w:r>
      <w:r w:rsidRPr="00FE760F">
        <w:rPr>
          <w:vertAlign w:val="subscript"/>
        </w:rPr>
        <w:t>S,n</w:t>
      </w:r>
      <w:r w:rsidRPr="00FE760F">
        <w:t xml:space="preserve"> apply to each supported band </w:t>
      </w:r>
      <w:r w:rsidRPr="00FE760F">
        <w:rPr>
          <w:i/>
        </w:rPr>
        <w:t>n</w:t>
      </w:r>
      <w:r w:rsidRPr="00FE760F">
        <w:t>, such that the total relaxations, ∑MB</w:t>
      </w:r>
      <w:r w:rsidRPr="00FE760F">
        <w:rPr>
          <w:vertAlign w:val="subscript"/>
        </w:rPr>
        <w:t>P</w:t>
      </w:r>
      <w:r w:rsidRPr="00FE760F">
        <w:t xml:space="preserve"> and ∑MB</w:t>
      </w:r>
      <w:r w:rsidRPr="00FE760F">
        <w:rPr>
          <w:vertAlign w:val="subscript"/>
        </w:rPr>
        <w:t>S</w:t>
      </w:r>
      <w:r w:rsidRPr="00FE760F">
        <w:t>, across all supported bands shall not exceed the total value indicated in Table 6.2.1.3-4.</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842EF7" w:rsidRPr="00FE760F" w14:paraId="207B0D6A" w14:textId="77777777" w:rsidTr="00F91227">
        <w:trPr>
          <w:trHeight w:val="208"/>
          <w:jc w:val="center"/>
        </w:trPr>
        <w:tc>
          <w:tcPr>
            <w:tcW w:w="2653" w:type="dxa"/>
            <w:shd w:val="clear" w:color="auto" w:fill="auto"/>
            <w:vAlign w:val="center"/>
          </w:tcPr>
          <w:p w14:paraId="5040E366" w14:textId="77777777" w:rsidR="00842EF7" w:rsidRPr="00FE760F" w:rsidRDefault="00842EF7" w:rsidP="00F91227">
            <w:pPr>
              <w:pStyle w:val="TAH"/>
            </w:pPr>
            <w:r w:rsidRPr="00FE760F">
              <w:t>Supported bands</w:t>
            </w:r>
          </w:p>
        </w:tc>
        <w:tc>
          <w:tcPr>
            <w:tcW w:w="2292" w:type="dxa"/>
          </w:tcPr>
          <w:p w14:paraId="6460A19C" w14:textId="77777777" w:rsidR="00842EF7" w:rsidRPr="00FE760F" w:rsidRDefault="00842EF7" w:rsidP="00F91227">
            <w:pPr>
              <w:pStyle w:val="TAH"/>
            </w:pPr>
            <w:r w:rsidRPr="00FE760F">
              <w:t>∑MB</w:t>
            </w:r>
            <w:r w:rsidRPr="00FE760F">
              <w:rPr>
                <w:vertAlign w:val="subscript"/>
              </w:rPr>
              <w:t>P</w:t>
            </w:r>
            <w:r w:rsidRPr="00FE760F">
              <w:t xml:space="preserve"> (dB)</w:t>
            </w:r>
          </w:p>
        </w:tc>
        <w:tc>
          <w:tcPr>
            <w:tcW w:w="2379" w:type="dxa"/>
          </w:tcPr>
          <w:p w14:paraId="6A24CA8A" w14:textId="77777777" w:rsidR="00842EF7" w:rsidRPr="00FE760F" w:rsidRDefault="00842EF7" w:rsidP="00F91227">
            <w:pPr>
              <w:pStyle w:val="TAH"/>
            </w:pPr>
            <w:r w:rsidRPr="00FE760F">
              <w:t>∑MB</w:t>
            </w:r>
            <w:r w:rsidRPr="00FE760F">
              <w:rPr>
                <w:vertAlign w:val="subscript"/>
              </w:rPr>
              <w:t>S</w:t>
            </w:r>
            <w:r w:rsidRPr="00FE760F">
              <w:t xml:space="preserve"> (dB)</w:t>
            </w:r>
          </w:p>
        </w:tc>
      </w:tr>
      <w:tr w:rsidR="00842EF7" w:rsidRPr="00FE760F" w14:paraId="6B9E6F84" w14:textId="77777777" w:rsidTr="00F91227">
        <w:trPr>
          <w:trHeight w:val="208"/>
          <w:jc w:val="center"/>
        </w:trPr>
        <w:tc>
          <w:tcPr>
            <w:tcW w:w="2653" w:type="dxa"/>
            <w:shd w:val="clear" w:color="auto" w:fill="auto"/>
          </w:tcPr>
          <w:p w14:paraId="2BBE69F6" w14:textId="77777777" w:rsidR="00842EF7" w:rsidRPr="00FE760F" w:rsidRDefault="00842EF7" w:rsidP="00F91227">
            <w:pPr>
              <w:pStyle w:val="TAC"/>
              <w:jc w:val="left"/>
            </w:pPr>
            <w:r w:rsidRPr="00FE760F">
              <w:t>n257, n258</w:t>
            </w:r>
          </w:p>
        </w:tc>
        <w:tc>
          <w:tcPr>
            <w:tcW w:w="2292" w:type="dxa"/>
            <w:vAlign w:val="center"/>
          </w:tcPr>
          <w:p w14:paraId="42F3BCA9" w14:textId="77777777" w:rsidR="00842EF7" w:rsidRPr="00FE760F" w:rsidRDefault="00842EF7" w:rsidP="00F91227">
            <w:pPr>
              <w:pStyle w:val="TAC"/>
              <w:rPr>
                <w:rFonts w:cs="Arial"/>
              </w:rPr>
            </w:pPr>
            <w:r w:rsidRPr="00FE760F">
              <w:rPr>
                <w:rFonts w:cs="Arial" w:hint="eastAsia"/>
              </w:rPr>
              <w:t>≤</w:t>
            </w:r>
            <w:r w:rsidRPr="00FE760F">
              <w:rPr>
                <w:rFonts w:cs="Arial"/>
              </w:rPr>
              <w:t xml:space="preserve"> 1.3</w:t>
            </w:r>
          </w:p>
        </w:tc>
        <w:tc>
          <w:tcPr>
            <w:tcW w:w="2379" w:type="dxa"/>
            <w:vAlign w:val="center"/>
          </w:tcPr>
          <w:p w14:paraId="1B998560"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p>
        </w:tc>
      </w:tr>
      <w:tr w:rsidR="00842EF7" w:rsidRPr="00FE760F" w14:paraId="42EA8868" w14:textId="77777777" w:rsidTr="00F91227">
        <w:trPr>
          <w:trHeight w:val="208"/>
          <w:jc w:val="center"/>
        </w:trPr>
        <w:tc>
          <w:tcPr>
            <w:tcW w:w="2653" w:type="dxa"/>
            <w:shd w:val="clear" w:color="auto" w:fill="auto"/>
            <w:vAlign w:val="center"/>
          </w:tcPr>
          <w:p w14:paraId="38290B45" w14:textId="77777777" w:rsidR="00842EF7" w:rsidRPr="00FE760F" w:rsidRDefault="00842EF7" w:rsidP="00F91227">
            <w:pPr>
              <w:pStyle w:val="TAL"/>
            </w:pPr>
            <w:r w:rsidRPr="00FE760F">
              <w:rPr>
                <w:rFonts w:hint="eastAsia"/>
              </w:rPr>
              <w:t>n257, n260</w:t>
            </w:r>
          </w:p>
          <w:p w14:paraId="19A23AB3" w14:textId="77777777" w:rsidR="00842EF7" w:rsidRPr="00FE760F" w:rsidRDefault="00842EF7" w:rsidP="00F91227">
            <w:pPr>
              <w:pStyle w:val="TAL"/>
            </w:pPr>
            <w:r w:rsidRPr="00FE760F">
              <w:t>n258, n260</w:t>
            </w:r>
          </w:p>
        </w:tc>
        <w:tc>
          <w:tcPr>
            <w:tcW w:w="2292" w:type="dxa"/>
            <w:vAlign w:val="center"/>
          </w:tcPr>
          <w:p w14:paraId="7FB29654" w14:textId="77777777" w:rsidR="00842EF7" w:rsidRPr="00FE760F" w:rsidRDefault="00842EF7" w:rsidP="00F91227">
            <w:pPr>
              <w:pStyle w:val="TAC"/>
              <w:rPr>
                <w:rFonts w:cs="Arial"/>
              </w:rPr>
            </w:pPr>
            <w:r w:rsidRPr="00FE760F">
              <w:rPr>
                <w:rFonts w:cs="Arial" w:hint="eastAsia"/>
              </w:rPr>
              <w:t>≤</w:t>
            </w:r>
            <w:r w:rsidRPr="00FE760F">
              <w:rPr>
                <w:rFonts w:cs="Arial"/>
              </w:rPr>
              <w:t xml:space="preserve"> 1.0</w:t>
            </w:r>
          </w:p>
        </w:tc>
        <w:tc>
          <w:tcPr>
            <w:tcW w:w="2379" w:type="dxa"/>
            <w:vAlign w:val="center"/>
          </w:tcPr>
          <w:p w14:paraId="013E024A" w14:textId="77777777" w:rsidR="00842EF7" w:rsidRPr="00FE760F" w:rsidRDefault="00842EF7" w:rsidP="00F91227">
            <w:pPr>
              <w:pStyle w:val="TAC"/>
              <w:rPr>
                <w:rFonts w:cs="Arial"/>
              </w:rPr>
            </w:pPr>
            <w:r w:rsidRPr="00FE760F">
              <w:rPr>
                <w:rFonts w:cs="Arial" w:hint="eastAsia"/>
              </w:rPr>
              <w:t>≤</w:t>
            </w:r>
            <w:r w:rsidRPr="00FE760F">
              <w:rPr>
                <w:rFonts w:cs="Arial"/>
              </w:rPr>
              <w:t xml:space="preserve"> 0.75</w:t>
            </w:r>
            <w:r w:rsidRPr="00FE760F">
              <w:rPr>
                <w:rFonts w:cs="Arial"/>
                <w:vertAlign w:val="superscript"/>
              </w:rPr>
              <w:t>3</w:t>
            </w:r>
          </w:p>
        </w:tc>
      </w:tr>
      <w:tr w:rsidR="00842EF7" w:rsidRPr="00FE760F" w:rsidDel="000E550B" w14:paraId="448E1901" w14:textId="77777777" w:rsidTr="00F91227">
        <w:trPr>
          <w:trHeight w:val="208"/>
          <w:jc w:val="center"/>
        </w:trPr>
        <w:tc>
          <w:tcPr>
            <w:tcW w:w="2653" w:type="dxa"/>
            <w:shd w:val="clear" w:color="auto" w:fill="auto"/>
          </w:tcPr>
          <w:p w14:paraId="3A7FC81D" w14:textId="77777777" w:rsidR="00842EF7" w:rsidRPr="00FE760F" w:rsidDel="000E550B" w:rsidRDefault="00842EF7" w:rsidP="00F91227">
            <w:pPr>
              <w:pStyle w:val="TAC"/>
              <w:jc w:val="left"/>
            </w:pPr>
            <w:r w:rsidRPr="00FE760F">
              <w:t>n257, n261</w:t>
            </w:r>
          </w:p>
        </w:tc>
        <w:tc>
          <w:tcPr>
            <w:tcW w:w="2292" w:type="dxa"/>
            <w:vAlign w:val="center"/>
          </w:tcPr>
          <w:p w14:paraId="532CC6AB" w14:textId="77777777" w:rsidR="00842EF7" w:rsidRPr="00FE760F" w:rsidDel="000E550B" w:rsidRDefault="00842EF7" w:rsidP="00F91227">
            <w:pPr>
              <w:pStyle w:val="TAC"/>
              <w:rPr>
                <w:rFonts w:cs="Arial"/>
              </w:rPr>
            </w:pPr>
            <w:r w:rsidRPr="00FE760F">
              <w:rPr>
                <w:rFonts w:cs="Arial"/>
              </w:rPr>
              <w:t>0.0</w:t>
            </w:r>
          </w:p>
        </w:tc>
        <w:tc>
          <w:tcPr>
            <w:tcW w:w="2379" w:type="dxa"/>
            <w:vAlign w:val="center"/>
          </w:tcPr>
          <w:p w14:paraId="77CE688E" w14:textId="77777777" w:rsidR="00842EF7" w:rsidRPr="00FE760F" w:rsidDel="000E550B" w:rsidRDefault="00842EF7" w:rsidP="00F91227">
            <w:pPr>
              <w:pStyle w:val="TAC"/>
              <w:rPr>
                <w:rFonts w:cs="Arial"/>
              </w:rPr>
            </w:pPr>
            <w:r w:rsidRPr="00FE760F">
              <w:rPr>
                <w:rFonts w:cs="Arial"/>
              </w:rPr>
              <w:t>0.0</w:t>
            </w:r>
          </w:p>
        </w:tc>
      </w:tr>
      <w:tr w:rsidR="00842EF7" w:rsidRPr="00FE760F" w14:paraId="44C99367" w14:textId="77777777" w:rsidTr="00F91227">
        <w:trPr>
          <w:trHeight w:val="208"/>
          <w:jc w:val="center"/>
        </w:trPr>
        <w:tc>
          <w:tcPr>
            <w:tcW w:w="2653" w:type="dxa"/>
            <w:shd w:val="clear" w:color="auto" w:fill="auto"/>
          </w:tcPr>
          <w:p w14:paraId="1A621A4D" w14:textId="77777777" w:rsidR="00842EF7" w:rsidRPr="00FE760F" w:rsidRDefault="00842EF7" w:rsidP="00F91227">
            <w:pPr>
              <w:pStyle w:val="TAC"/>
              <w:jc w:val="left"/>
            </w:pPr>
            <w:r w:rsidRPr="00FE760F">
              <w:t>n258, n261</w:t>
            </w:r>
          </w:p>
        </w:tc>
        <w:tc>
          <w:tcPr>
            <w:tcW w:w="2292" w:type="dxa"/>
            <w:vAlign w:val="center"/>
          </w:tcPr>
          <w:p w14:paraId="4097B4C5" w14:textId="77777777" w:rsidR="00842EF7" w:rsidRPr="00FE760F" w:rsidRDefault="00842EF7" w:rsidP="00F91227">
            <w:pPr>
              <w:pStyle w:val="TAC"/>
              <w:rPr>
                <w:rFonts w:cs="Arial"/>
              </w:rPr>
            </w:pPr>
            <w:r w:rsidRPr="00FE760F">
              <w:rPr>
                <w:rFonts w:cs="Arial" w:hint="eastAsia"/>
              </w:rPr>
              <w:t>≤</w:t>
            </w:r>
            <w:r w:rsidRPr="00FE760F">
              <w:rPr>
                <w:rFonts w:cs="Arial"/>
              </w:rPr>
              <w:t xml:space="preserve"> 1.0</w:t>
            </w:r>
          </w:p>
        </w:tc>
        <w:tc>
          <w:tcPr>
            <w:tcW w:w="2379" w:type="dxa"/>
            <w:vAlign w:val="center"/>
          </w:tcPr>
          <w:p w14:paraId="16FEB745"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p>
        </w:tc>
      </w:tr>
      <w:tr w:rsidR="00842EF7" w:rsidRPr="00FE760F" w14:paraId="26B0E572" w14:textId="77777777" w:rsidTr="00F91227">
        <w:trPr>
          <w:trHeight w:val="208"/>
          <w:jc w:val="center"/>
        </w:trPr>
        <w:tc>
          <w:tcPr>
            <w:tcW w:w="2653" w:type="dxa"/>
            <w:shd w:val="clear" w:color="auto" w:fill="auto"/>
          </w:tcPr>
          <w:p w14:paraId="0428BF3F" w14:textId="77777777" w:rsidR="00842EF7" w:rsidRPr="00FE760F" w:rsidRDefault="00842EF7" w:rsidP="00F91227">
            <w:pPr>
              <w:pStyle w:val="TAC"/>
              <w:jc w:val="left"/>
            </w:pPr>
            <w:r w:rsidRPr="00FE760F">
              <w:t>n260, n261</w:t>
            </w:r>
          </w:p>
        </w:tc>
        <w:tc>
          <w:tcPr>
            <w:tcW w:w="2292" w:type="dxa"/>
            <w:vAlign w:val="center"/>
          </w:tcPr>
          <w:p w14:paraId="2A3D8BC9" w14:textId="77777777" w:rsidR="00842EF7" w:rsidRPr="00FE760F" w:rsidRDefault="00842EF7" w:rsidP="00F91227">
            <w:pPr>
              <w:pStyle w:val="TAC"/>
              <w:rPr>
                <w:rFonts w:cs="Arial"/>
              </w:rPr>
            </w:pPr>
            <w:r w:rsidRPr="00FE760F">
              <w:rPr>
                <w:rFonts w:cs="Arial"/>
              </w:rPr>
              <w:t>0.0</w:t>
            </w:r>
          </w:p>
        </w:tc>
        <w:tc>
          <w:tcPr>
            <w:tcW w:w="2379" w:type="dxa"/>
            <w:vAlign w:val="center"/>
          </w:tcPr>
          <w:p w14:paraId="162864D4" w14:textId="77777777" w:rsidR="00842EF7" w:rsidRPr="00FE760F" w:rsidRDefault="00842EF7" w:rsidP="00F91227">
            <w:pPr>
              <w:pStyle w:val="TAC"/>
              <w:rPr>
                <w:rFonts w:cs="Arial"/>
              </w:rPr>
            </w:pPr>
            <w:r w:rsidRPr="00FE760F">
              <w:rPr>
                <w:rFonts w:cs="Arial" w:hint="eastAsia"/>
              </w:rPr>
              <w:t>≤</w:t>
            </w:r>
            <w:r w:rsidRPr="00FE760F">
              <w:rPr>
                <w:rFonts w:cs="Arial"/>
              </w:rPr>
              <w:t xml:space="preserve"> 0.75</w:t>
            </w:r>
            <w:r w:rsidRPr="00FE760F">
              <w:rPr>
                <w:rFonts w:cs="Arial"/>
                <w:vertAlign w:val="superscript"/>
              </w:rPr>
              <w:t>2</w:t>
            </w:r>
          </w:p>
        </w:tc>
      </w:tr>
      <w:tr w:rsidR="00842EF7" w:rsidRPr="00FE760F" w14:paraId="5F4FB421" w14:textId="77777777" w:rsidTr="00F91227">
        <w:trPr>
          <w:trHeight w:val="208"/>
          <w:jc w:val="center"/>
        </w:trPr>
        <w:tc>
          <w:tcPr>
            <w:tcW w:w="2653" w:type="dxa"/>
            <w:shd w:val="clear" w:color="auto" w:fill="auto"/>
            <w:vAlign w:val="center"/>
          </w:tcPr>
          <w:p w14:paraId="6B5F0461" w14:textId="77777777" w:rsidR="00842EF7" w:rsidRPr="00FE760F" w:rsidRDefault="00842EF7" w:rsidP="00F91227">
            <w:pPr>
              <w:pStyle w:val="TAC"/>
              <w:jc w:val="left"/>
            </w:pPr>
            <w:r w:rsidRPr="00FE760F">
              <w:t>n257, n258, n260</w:t>
            </w:r>
          </w:p>
          <w:p w14:paraId="3737DF65" w14:textId="77777777" w:rsidR="00842EF7" w:rsidRPr="00FE760F" w:rsidRDefault="00842EF7" w:rsidP="00F91227">
            <w:pPr>
              <w:pStyle w:val="TAC"/>
              <w:jc w:val="left"/>
            </w:pPr>
            <w:r w:rsidRPr="00FE760F">
              <w:t>n257, n258, n261</w:t>
            </w:r>
          </w:p>
          <w:p w14:paraId="7581FDBB" w14:textId="77777777" w:rsidR="00842EF7" w:rsidRPr="00FE760F" w:rsidRDefault="00842EF7" w:rsidP="00F91227">
            <w:pPr>
              <w:pStyle w:val="TAC"/>
              <w:jc w:val="left"/>
            </w:pPr>
            <w:r w:rsidRPr="00FE760F">
              <w:t>n257, n258, n260, n261</w:t>
            </w:r>
          </w:p>
        </w:tc>
        <w:tc>
          <w:tcPr>
            <w:tcW w:w="2292" w:type="dxa"/>
          </w:tcPr>
          <w:p w14:paraId="16EFD92F" w14:textId="77777777" w:rsidR="00842EF7" w:rsidRPr="00FE760F" w:rsidRDefault="00842EF7" w:rsidP="00F91227">
            <w:pPr>
              <w:pStyle w:val="TAC"/>
              <w:rPr>
                <w:rFonts w:cs="Arial"/>
              </w:rPr>
            </w:pPr>
            <w:r w:rsidRPr="00FE760F">
              <w:rPr>
                <w:rFonts w:cs="Arial" w:hint="eastAsia"/>
              </w:rPr>
              <w:t>≤</w:t>
            </w:r>
            <w:r w:rsidRPr="00FE760F">
              <w:rPr>
                <w:rFonts w:cs="Arial"/>
              </w:rPr>
              <w:t xml:space="preserve"> 1.7</w:t>
            </w:r>
          </w:p>
        </w:tc>
        <w:tc>
          <w:tcPr>
            <w:tcW w:w="2379" w:type="dxa"/>
          </w:tcPr>
          <w:p w14:paraId="0A6BA96F" w14:textId="77777777" w:rsidR="00842EF7" w:rsidRPr="00FE760F" w:rsidRDefault="00842EF7" w:rsidP="00F91227">
            <w:pPr>
              <w:pStyle w:val="TAC"/>
              <w:rPr>
                <w:rFonts w:cs="Arial"/>
              </w:rPr>
            </w:pPr>
            <w:r w:rsidRPr="00FE760F">
              <w:rPr>
                <w:rFonts w:cs="Arial" w:hint="eastAsia"/>
              </w:rPr>
              <w:t>≤</w:t>
            </w:r>
            <w:r w:rsidRPr="00FE760F">
              <w:rPr>
                <w:rFonts w:cs="Arial"/>
              </w:rPr>
              <w:t xml:space="preserve"> 1.75</w:t>
            </w:r>
            <w:r w:rsidRPr="00FE760F">
              <w:rPr>
                <w:rFonts w:cs="Arial"/>
                <w:vertAlign w:val="superscript"/>
              </w:rPr>
              <w:t>3</w:t>
            </w:r>
          </w:p>
        </w:tc>
      </w:tr>
      <w:tr w:rsidR="00842EF7" w:rsidRPr="00FE760F" w14:paraId="2EC96B39" w14:textId="77777777" w:rsidTr="00F91227">
        <w:trPr>
          <w:trHeight w:val="208"/>
          <w:jc w:val="center"/>
        </w:trPr>
        <w:tc>
          <w:tcPr>
            <w:tcW w:w="2653" w:type="dxa"/>
            <w:shd w:val="clear" w:color="auto" w:fill="auto"/>
          </w:tcPr>
          <w:p w14:paraId="0FBE47A8" w14:textId="77777777" w:rsidR="00842EF7" w:rsidRPr="00FE760F" w:rsidRDefault="00842EF7" w:rsidP="00F91227">
            <w:pPr>
              <w:pStyle w:val="TAC"/>
              <w:jc w:val="left"/>
            </w:pPr>
            <w:r w:rsidRPr="00FE760F">
              <w:t>n257, n260, n261</w:t>
            </w:r>
          </w:p>
        </w:tc>
        <w:tc>
          <w:tcPr>
            <w:tcW w:w="2292" w:type="dxa"/>
            <w:vAlign w:val="center"/>
          </w:tcPr>
          <w:p w14:paraId="11CFC091" w14:textId="77777777" w:rsidR="00842EF7" w:rsidRPr="00FE760F" w:rsidRDefault="00842EF7" w:rsidP="00F91227">
            <w:pPr>
              <w:pStyle w:val="TAC"/>
              <w:rPr>
                <w:rFonts w:cs="Arial"/>
              </w:rPr>
            </w:pPr>
            <w:r w:rsidRPr="00FE760F">
              <w:rPr>
                <w:rFonts w:cs="Arial" w:hint="eastAsia"/>
              </w:rPr>
              <w:t>≤</w:t>
            </w:r>
            <w:r w:rsidRPr="00FE760F">
              <w:rPr>
                <w:rFonts w:cs="Arial"/>
              </w:rPr>
              <w:t xml:space="preserve"> 0.5</w:t>
            </w:r>
          </w:p>
        </w:tc>
        <w:tc>
          <w:tcPr>
            <w:tcW w:w="2379" w:type="dxa"/>
            <w:vAlign w:val="center"/>
          </w:tcPr>
          <w:p w14:paraId="6A1B278E"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r w:rsidRPr="00FE760F">
              <w:rPr>
                <w:rFonts w:cs="Arial"/>
                <w:vertAlign w:val="superscript"/>
              </w:rPr>
              <w:t>3</w:t>
            </w:r>
          </w:p>
        </w:tc>
      </w:tr>
      <w:tr w:rsidR="00842EF7" w:rsidRPr="00FE760F" w14:paraId="70C561BA" w14:textId="77777777" w:rsidTr="00F91227">
        <w:trPr>
          <w:trHeight w:val="208"/>
          <w:jc w:val="center"/>
        </w:trPr>
        <w:tc>
          <w:tcPr>
            <w:tcW w:w="2653" w:type="dxa"/>
            <w:shd w:val="clear" w:color="auto" w:fill="auto"/>
          </w:tcPr>
          <w:p w14:paraId="00232E1F" w14:textId="77777777" w:rsidR="00842EF7" w:rsidRPr="00FE760F" w:rsidRDefault="00842EF7" w:rsidP="00F91227">
            <w:pPr>
              <w:pStyle w:val="TAC"/>
              <w:jc w:val="left"/>
            </w:pPr>
            <w:r w:rsidRPr="00FE760F">
              <w:t>n258, n260, n261</w:t>
            </w:r>
          </w:p>
        </w:tc>
        <w:tc>
          <w:tcPr>
            <w:tcW w:w="2292" w:type="dxa"/>
            <w:vAlign w:val="center"/>
          </w:tcPr>
          <w:p w14:paraId="60AD0884" w14:textId="77777777" w:rsidR="00842EF7" w:rsidRPr="00FE760F" w:rsidRDefault="00842EF7" w:rsidP="00F91227">
            <w:pPr>
              <w:pStyle w:val="TAC"/>
              <w:rPr>
                <w:rFonts w:cs="Arial"/>
              </w:rPr>
            </w:pPr>
            <w:r w:rsidRPr="00FE760F">
              <w:rPr>
                <w:rFonts w:cs="Arial" w:hint="eastAsia"/>
              </w:rPr>
              <w:t>≤</w:t>
            </w:r>
            <w:r w:rsidRPr="00FE760F">
              <w:rPr>
                <w:rFonts w:cs="Arial"/>
              </w:rPr>
              <w:t xml:space="preserve"> 1.5</w:t>
            </w:r>
          </w:p>
        </w:tc>
        <w:tc>
          <w:tcPr>
            <w:tcW w:w="2379" w:type="dxa"/>
            <w:vAlign w:val="center"/>
          </w:tcPr>
          <w:p w14:paraId="692CA511" w14:textId="77777777" w:rsidR="00842EF7" w:rsidRPr="00FE760F" w:rsidRDefault="00842EF7" w:rsidP="00F91227">
            <w:pPr>
              <w:pStyle w:val="TAC"/>
              <w:rPr>
                <w:rFonts w:cs="Arial"/>
              </w:rPr>
            </w:pPr>
            <w:r w:rsidRPr="00FE760F">
              <w:rPr>
                <w:rFonts w:cs="Arial" w:hint="eastAsia"/>
              </w:rPr>
              <w:t>≤</w:t>
            </w:r>
            <w:r w:rsidRPr="00FE760F">
              <w:rPr>
                <w:rFonts w:cs="Arial"/>
              </w:rPr>
              <w:t xml:space="preserve"> 1.25</w:t>
            </w:r>
            <w:r w:rsidRPr="00FE760F">
              <w:rPr>
                <w:rFonts w:cs="Arial"/>
                <w:vertAlign w:val="superscript"/>
              </w:rPr>
              <w:t>3</w:t>
            </w:r>
          </w:p>
        </w:tc>
      </w:tr>
      <w:tr w:rsidR="00842EF7" w:rsidRPr="00FE760F" w14:paraId="7C11AC9E" w14:textId="77777777" w:rsidTr="00F91227">
        <w:trPr>
          <w:trHeight w:val="305"/>
          <w:jc w:val="center"/>
        </w:trPr>
        <w:tc>
          <w:tcPr>
            <w:tcW w:w="7324" w:type="dxa"/>
            <w:gridSpan w:val="3"/>
          </w:tcPr>
          <w:p w14:paraId="5F4313A1" w14:textId="77777777" w:rsidR="00842EF7" w:rsidRPr="00FE760F" w:rsidRDefault="00842EF7" w:rsidP="00F91227">
            <w:pPr>
              <w:pStyle w:val="TAN"/>
            </w:pPr>
            <w:r w:rsidRPr="00FE760F">
              <w:t>NOTE 1:</w:t>
            </w:r>
            <w:r w:rsidRPr="00FE760F">
              <w:tab/>
              <w:t>The requirements in this table are applicable to UEs which support only the indicated bands</w:t>
            </w:r>
          </w:p>
          <w:p w14:paraId="2B54F975" w14:textId="77777777" w:rsidR="00842EF7" w:rsidRPr="00FE760F" w:rsidRDefault="00842EF7" w:rsidP="00F91227">
            <w:pPr>
              <w:pStyle w:val="TAN"/>
            </w:pPr>
            <w:r w:rsidRPr="00FE760F">
              <w:t>NOTE 2:</w:t>
            </w:r>
            <w:r w:rsidRPr="00FE760F">
              <w:tab/>
              <w:t>For supported bands n260 + n261, ΔMB</w:t>
            </w:r>
            <w:r w:rsidRPr="00FE760F">
              <w:rPr>
                <w:vertAlign w:val="subscript"/>
              </w:rPr>
              <w:t xml:space="preserve">S,n </w:t>
            </w:r>
            <w:r w:rsidRPr="00FE760F">
              <w:t>is not applied for band n260</w:t>
            </w:r>
          </w:p>
          <w:p w14:paraId="75F2BB8B" w14:textId="77777777" w:rsidR="00842EF7" w:rsidRPr="00FE760F" w:rsidRDefault="00842EF7" w:rsidP="00F91227">
            <w:pPr>
              <w:pStyle w:val="TAN"/>
            </w:pPr>
            <w:r w:rsidRPr="00FE760F">
              <w:t>NOTE 3:</w:t>
            </w:r>
            <w:r w:rsidRPr="00FE760F">
              <w:tab/>
              <w:t xml:space="preserve">For n260, maximum applicable </w:t>
            </w:r>
            <w:r w:rsidRPr="00FE760F">
              <w:rPr>
                <w:rFonts w:ascii="Symbol" w:hAnsi="Symbol"/>
              </w:rPr>
              <w:t></w:t>
            </w:r>
            <w:r w:rsidRPr="00FE760F">
              <w:t>MB</w:t>
            </w:r>
            <w:r w:rsidRPr="00FE760F">
              <w:rPr>
                <w:vertAlign w:val="subscript"/>
              </w:rPr>
              <w:t>S,n</w:t>
            </w:r>
            <w:r w:rsidRPr="00FE760F">
              <w:t xml:space="preserve"> is 0.4 dB</w:t>
            </w:r>
          </w:p>
        </w:tc>
      </w:tr>
    </w:tbl>
    <w:p w14:paraId="4D18239B" w14:textId="77777777" w:rsidR="00842EF7" w:rsidRPr="00FE760F" w:rsidRDefault="00842EF7" w:rsidP="00842EF7"/>
    <w:p w14:paraId="321AD50A" w14:textId="77777777" w:rsidR="00842EF7" w:rsidRPr="00FE760F" w:rsidRDefault="00842EF7" w:rsidP="00842EF7">
      <w:pPr>
        <w:pStyle w:val="Heading4"/>
      </w:pPr>
      <w:bookmarkStart w:id="362" w:name="_Toc21340763"/>
      <w:bookmarkStart w:id="363" w:name="_Toc29805210"/>
      <w:bookmarkStart w:id="364" w:name="_Toc36456419"/>
      <w:bookmarkStart w:id="365" w:name="_Toc36469517"/>
      <w:bookmarkStart w:id="366" w:name="_Toc37253926"/>
      <w:bookmarkStart w:id="367" w:name="_Toc37322783"/>
      <w:r w:rsidRPr="00FE760F">
        <w:t>6.2.1.4</w:t>
      </w:r>
      <w:r w:rsidRPr="00FE760F">
        <w:tab/>
        <w:t>UE maximum output power for power class 4</w:t>
      </w:r>
      <w:bookmarkEnd w:id="362"/>
      <w:bookmarkEnd w:id="363"/>
      <w:bookmarkEnd w:id="364"/>
      <w:bookmarkEnd w:id="365"/>
      <w:bookmarkEnd w:id="366"/>
      <w:bookmarkEnd w:id="367"/>
    </w:p>
    <w:p w14:paraId="4A6BB168" w14:textId="77777777" w:rsidR="00842EF7" w:rsidRPr="00FE760F" w:rsidRDefault="00842EF7" w:rsidP="00842EF7">
      <w:r w:rsidRPr="00FE760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1E0B6DF2" w14:textId="77777777" w:rsidR="00842EF7" w:rsidRPr="00FE760F" w:rsidRDefault="00842EF7" w:rsidP="00842EF7">
      <w:r w:rsidRPr="00FE760F">
        <w:t>The maximum output power values for TRP and EIRP are found in Table 6.2.1.4-2 below. The maximum allowed EIRP is derived from regulatory requirements [8]. The requirements are verified with the test metrics of TRP (Link=TX beam peak direction) in beam locked mode and EIRP (Link=TX beam peak direction, Meas=Link angle).</w:t>
      </w:r>
    </w:p>
    <w:p w14:paraId="37859A82" w14:textId="77777777" w:rsidR="00842EF7" w:rsidRPr="00FE760F" w:rsidRDefault="00842EF7" w:rsidP="00842EF7">
      <w:pPr>
        <w:pStyle w:val="TH"/>
      </w:pPr>
      <w:r w:rsidRPr="00FE760F">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4D01EB9B" w14:textId="77777777"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6.2.1.4-3 below. The requirement is verified with the test metric of EIRP (Link=Beam peak search grids, Meas=Link angle).</w:t>
      </w:r>
    </w:p>
    <w:p w14:paraId="5DB878D7" w14:textId="77777777" w:rsidR="00842EF7" w:rsidRPr="00FE760F" w:rsidRDefault="00842EF7" w:rsidP="00842EF7">
      <w:pPr>
        <w:pStyle w:val="TH"/>
      </w:pPr>
      <w:bookmarkStart w:id="368" w:name="_Hlk515471061"/>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368"/>
    </w:tbl>
    <w:p w14:paraId="71DC7681" w14:textId="77777777" w:rsidR="00842EF7" w:rsidRPr="00FE760F" w:rsidRDefault="00842EF7" w:rsidP="00842EF7"/>
    <w:p w14:paraId="31BB39A9" w14:textId="77777777" w:rsidR="00842EF7" w:rsidRPr="00FE760F" w:rsidRDefault="00842EF7" w:rsidP="00842EF7">
      <w:pPr>
        <w:pStyle w:val="Heading3"/>
      </w:pPr>
      <w:bookmarkStart w:id="369" w:name="_Toc21340764"/>
      <w:bookmarkStart w:id="370" w:name="_Toc29805211"/>
      <w:bookmarkStart w:id="371" w:name="_Toc36456420"/>
      <w:bookmarkStart w:id="372" w:name="_Toc36469518"/>
      <w:bookmarkStart w:id="373" w:name="_Toc37253927"/>
      <w:bookmarkStart w:id="374" w:name="_Toc37322784"/>
      <w:r w:rsidRPr="00FE760F">
        <w:t>6.2.2</w:t>
      </w:r>
      <w:r w:rsidRPr="00FE760F">
        <w:tab/>
        <w:t>UE maximum output power reduction</w:t>
      </w:r>
      <w:bookmarkEnd w:id="369"/>
      <w:bookmarkEnd w:id="370"/>
      <w:bookmarkEnd w:id="371"/>
      <w:bookmarkEnd w:id="372"/>
      <w:bookmarkEnd w:id="373"/>
      <w:bookmarkEnd w:id="374"/>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375"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375"/>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376" w:name="_Toc21340765"/>
      <w:bookmarkStart w:id="377" w:name="_Toc29805212"/>
      <w:bookmarkStart w:id="378" w:name="_Toc36456421"/>
      <w:bookmarkStart w:id="379" w:name="_Toc36469519"/>
      <w:bookmarkStart w:id="380" w:name="_Toc37253928"/>
      <w:bookmarkStart w:id="381" w:name="_Toc37322785"/>
      <w:r w:rsidRPr="00FE760F">
        <w:t>6.2.2.1</w:t>
      </w:r>
      <w:r w:rsidRPr="00FE760F">
        <w:tab/>
        <w:t>UE maximum output power reduction for power class 1</w:t>
      </w:r>
      <w:bookmarkEnd w:id="376"/>
      <w:bookmarkEnd w:id="377"/>
      <w:bookmarkEnd w:id="378"/>
      <w:bookmarkEnd w:id="379"/>
      <w:bookmarkEnd w:id="380"/>
      <w:bookmarkEnd w:id="381"/>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lastRenderedPageBreak/>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t>For the UE maximum output power modified by MPR, the power limits specified in clause 6.2.4 apply.</w:t>
      </w:r>
    </w:p>
    <w:p w14:paraId="21DDB2C7" w14:textId="77777777" w:rsidR="00842EF7" w:rsidRPr="00FE760F" w:rsidRDefault="00842EF7" w:rsidP="00842EF7">
      <w:pPr>
        <w:pStyle w:val="Heading4"/>
      </w:pPr>
      <w:bookmarkStart w:id="382" w:name="_Toc21340766"/>
      <w:bookmarkStart w:id="383" w:name="_Toc29805213"/>
      <w:bookmarkStart w:id="384" w:name="_Toc36456422"/>
      <w:bookmarkStart w:id="385" w:name="_Toc36469520"/>
      <w:bookmarkStart w:id="386" w:name="_Toc37253929"/>
      <w:bookmarkStart w:id="387" w:name="_Toc37322786"/>
      <w:r w:rsidRPr="00FE760F">
        <w:t>6.2.2.2</w:t>
      </w:r>
      <w:r w:rsidRPr="00FE760F">
        <w:tab/>
        <w:t>UE maximum output power reduction for power class 2</w:t>
      </w:r>
      <w:bookmarkEnd w:id="382"/>
      <w:bookmarkEnd w:id="383"/>
      <w:bookmarkEnd w:id="384"/>
      <w:bookmarkEnd w:id="385"/>
      <w:bookmarkEnd w:id="386"/>
      <w:bookmarkEnd w:id="387"/>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388" w:name="_Toc21340767"/>
      <w:bookmarkStart w:id="389" w:name="_Toc29805214"/>
      <w:bookmarkStart w:id="390" w:name="_Toc36456423"/>
      <w:bookmarkStart w:id="391" w:name="_Toc36469521"/>
      <w:bookmarkStart w:id="392" w:name="_Toc37253930"/>
      <w:bookmarkStart w:id="393" w:name="_Toc37322787"/>
      <w:r w:rsidRPr="00FE760F">
        <w:lastRenderedPageBreak/>
        <w:t>6.2.2.3</w:t>
      </w:r>
      <w:r w:rsidRPr="00FE760F">
        <w:tab/>
        <w:t>UE maximum output power reduction for power class 3</w:t>
      </w:r>
      <w:bookmarkEnd w:id="388"/>
      <w:bookmarkEnd w:id="389"/>
      <w:bookmarkEnd w:id="390"/>
      <w:bookmarkEnd w:id="391"/>
      <w:bookmarkEnd w:id="392"/>
      <w:bookmarkEnd w:id="393"/>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77777777"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r w:rsidRPr="00FE760F">
        <w:rPr>
          <w:rFonts w:hint="eastAsia"/>
        </w:rPr>
        <w:t>L</w:t>
      </w:r>
      <w:r w:rsidRPr="00FE760F">
        <w:rPr>
          <w:vertAlign w:val="subscript"/>
        </w:rPr>
        <w:t>CRB</w:t>
      </w:r>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r w:rsidRPr="00FE760F">
        <w:rPr>
          <w:rFonts w:hint="eastAsia"/>
        </w:rPr>
        <w:t>L</w:t>
      </w:r>
      <w:r w:rsidRPr="00FE760F">
        <w:rPr>
          <w:vertAlign w:val="subscript"/>
        </w:rPr>
        <w:t>CRB</w:t>
      </w:r>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RB size is greater than 4.32 MHz</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Start,Low</w:t>
      </w:r>
      <w:r w:rsidRPr="00FE760F">
        <w:rPr>
          <w:lang w:val="en-US"/>
        </w:rPr>
        <w:t xml:space="preserve"> = max(1, L</w:t>
      </w:r>
      <w:r w:rsidRPr="00FE760F">
        <w:rPr>
          <w:vertAlign w:val="subscript"/>
          <w:lang w:val="en-US"/>
        </w:rPr>
        <w:t>CRB</w:t>
      </w:r>
      <w:r w:rsidRPr="00FE760F">
        <w:rPr>
          <w:lang w:val="en-US"/>
        </w:rPr>
        <w:t>), where max() indicates the largest value of all arguments.</w:t>
      </w:r>
    </w:p>
    <w:p w14:paraId="4FEA71F2" w14:textId="77777777" w:rsidR="00842EF7" w:rsidRPr="00FE760F" w:rsidRDefault="00842EF7" w:rsidP="00842EF7">
      <w:pPr>
        <w:numPr>
          <w:ilvl w:val="1"/>
          <w:numId w:val="20"/>
        </w:numPr>
        <w:rPr>
          <w:lang w:val="en-US"/>
        </w:rPr>
      </w:pPr>
      <w:r w:rsidRPr="00FE760F">
        <w:rPr>
          <w:lang w:val="en-US"/>
        </w:rPr>
        <w:t>RB</w:t>
      </w:r>
      <w:r w:rsidRPr="00FE760F">
        <w:rPr>
          <w:vertAlign w:val="subscript"/>
          <w:lang w:val="en-US"/>
        </w:rPr>
        <w:t>Start,High</w:t>
      </w:r>
      <w:r w:rsidRPr="00FE760F">
        <w:rPr>
          <w:lang w:val="en-US"/>
        </w:rPr>
        <w:t xml:space="preserve"> = N</w:t>
      </w:r>
      <w:r w:rsidRPr="00FE760F">
        <w:rPr>
          <w:vertAlign w:val="subscript"/>
          <w:lang w:val="en-US"/>
        </w:rPr>
        <w:t>RB</w:t>
      </w:r>
      <w:r w:rsidRPr="00FE760F">
        <w:rPr>
          <w:lang w:val="en-US"/>
        </w:rPr>
        <w:t xml:space="preserve"> – RB</w:t>
      </w:r>
      <w:r w:rsidRPr="00FE760F">
        <w:rPr>
          <w:vertAlign w:val="subscript"/>
          <w:lang w:val="en-US"/>
        </w:rPr>
        <w:t>Start,Low</w:t>
      </w:r>
      <w:r w:rsidRPr="00FE760F">
        <w:rPr>
          <w:lang w:val="en-US"/>
        </w:rPr>
        <w:t xml:space="preserve"> – L</w:t>
      </w:r>
      <w:r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77777777" w:rsidR="00842EF7" w:rsidRPr="00FE760F" w:rsidRDefault="00842EF7" w:rsidP="00842EF7">
      <w:pPr>
        <w:numPr>
          <w:ilvl w:val="1"/>
          <w:numId w:val="21"/>
        </w:numPr>
        <w:rPr>
          <w:lang w:val="en-US"/>
        </w:rPr>
      </w:pPr>
      <w:r w:rsidRPr="00FE760F">
        <w:rPr>
          <w:lang w:val="en-US"/>
        </w:rPr>
        <w:t>RB</w:t>
      </w:r>
      <w:r w:rsidRPr="00FE760F">
        <w:rPr>
          <w:vertAlign w:val="subscript"/>
          <w:lang w:val="en-US"/>
        </w:rPr>
        <w:t>Start,Low</w:t>
      </w:r>
      <w:r w:rsidRPr="00FE760F">
        <w:rPr>
          <w:lang w:val="en-US"/>
        </w:rPr>
        <w:t xml:space="preserve">  ≤  RB</w:t>
      </w:r>
      <w:r w:rsidRPr="00FE760F">
        <w:rPr>
          <w:vertAlign w:val="subscript"/>
          <w:lang w:val="en-US"/>
        </w:rPr>
        <w:t>Start</w:t>
      </w:r>
      <w:r w:rsidRPr="00FE760F">
        <w:rPr>
          <w:lang w:val="en-US"/>
        </w:rPr>
        <w:t xml:space="preserve">  ≤  RB</w:t>
      </w:r>
      <w:r w:rsidRPr="00FE760F">
        <w:rPr>
          <w:vertAlign w:val="subscript"/>
          <w:lang w:val="en-US"/>
        </w:rPr>
        <w:t>Start,High</w:t>
      </w:r>
      <w:r w:rsidRPr="00FE760F">
        <w:rPr>
          <w:lang w:val="en-US"/>
        </w:rPr>
        <w:t>, and L</w:t>
      </w:r>
      <w:r w:rsidRPr="00FE760F">
        <w:rPr>
          <w:vertAlign w:val="subscript"/>
          <w:lang w:val="en-US"/>
        </w:rPr>
        <w:t>CRB</w:t>
      </w:r>
      <w:r w:rsidRPr="00FE760F">
        <w:rPr>
          <w:lang w:val="en-US"/>
        </w:rPr>
        <w:t xml:space="preserve">  ≤  ceil(N</w:t>
      </w:r>
      <w:r w:rsidRPr="00FE760F">
        <w:rPr>
          <w:vertAlign w:val="subscript"/>
          <w:lang w:val="en-US"/>
        </w:rPr>
        <w:t>RB</w:t>
      </w:r>
      <w:r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77777777"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when L</w:t>
      </w:r>
      <w:r w:rsidRPr="00FE760F">
        <w:rPr>
          <w:vertAlign w:val="subscript"/>
        </w:rPr>
        <w:t>CRB</w:t>
      </w:r>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where N</w:t>
      </w:r>
      <w:r w:rsidRPr="00FE760F">
        <w:rPr>
          <w:rFonts w:eastAsia="Malgun Gothic"/>
          <w:vertAlign w:val="subscript"/>
        </w:rPr>
        <w:t>RB</w:t>
      </w:r>
      <w:r w:rsidRPr="00FE760F">
        <w:rPr>
          <w:rFonts w:eastAsia="Malgun Gothic"/>
        </w:rPr>
        <w:t xml:space="preserve"> is the maximum transmission bandwidth configuration defined in Table 5.3.2-1.</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lastRenderedPageBreak/>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394"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395" w:name="_Toc29805215"/>
      <w:bookmarkStart w:id="396" w:name="_Toc36456424"/>
      <w:bookmarkStart w:id="397" w:name="_Toc36469522"/>
      <w:bookmarkStart w:id="398" w:name="_Toc37253931"/>
      <w:bookmarkStart w:id="399" w:name="_Toc37322788"/>
      <w:r w:rsidRPr="00FE760F">
        <w:t>6.2.2.4</w:t>
      </w:r>
      <w:r w:rsidRPr="00FE760F">
        <w:tab/>
        <w:t>UE maximum output power reduction for power class 4</w:t>
      </w:r>
      <w:bookmarkEnd w:id="394"/>
      <w:bookmarkEnd w:id="395"/>
      <w:bookmarkEnd w:id="396"/>
      <w:bookmarkEnd w:id="397"/>
      <w:bookmarkEnd w:id="398"/>
      <w:bookmarkEnd w:id="399"/>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400" w:name="_Toc21340769"/>
      <w:bookmarkStart w:id="401" w:name="_Toc29805216"/>
      <w:bookmarkStart w:id="402" w:name="_Toc36456425"/>
      <w:bookmarkStart w:id="403" w:name="_Toc36469523"/>
      <w:bookmarkStart w:id="404" w:name="_Toc37253932"/>
      <w:bookmarkStart w:id="405" w:name="_Toc37322789"/>
      <w:r w:rsidRPr="00FE760F">
        <w:t>6.2.3</w:t>
      </w:r>
      <w:r w:rsidRPr="00FE760F">
        <w:tab/>
        <w:t>UE maximum output power with additional requirements</w:t>
      </w:r>
      <w:bookmarkEnd w:id="400"/>
      <w:bookmarkEnd w:id="401"/>
      <w:bookmarkEnd w:id="402"/>
      <w:bookmarkEnd w:id="403"/>
      <w:bookmarkEnd w:id="404"/>
      <w:bookmarkEnd w:id="405"/>
    </w:p>
    <w:p w14:paraId="06CFB298" w14:textId="77777777" w:rsidR="00842EF7" w:rsidRPr="00FE760F" w:rsidRDefault="00842EF7" w:rsidP="00842EF7">
      <w:pPr>
        <w:pStyle w:val="Heading4"/>
      </w:pPr>
      <w:bookmarkStart w:id="406" w:name="_Toc21340770"/>
      <w:bookmarkStart w:id="407" w:name="_Toc29805217"/>
      <w:bookmarkStart w:id="408" w:name="_Toc36456426"/>
      <w:bookmarkStart w:id="409" w:name="_Toc36469524"/>
      <w:bookmarkStart w:id="410" w:name="_Toc37253933"/>
      <w:bookmarkStart w:id="411" w:name="_Toc37322790"/>
      <w:r w:rsidRPr="00FE760F">
        <w:t>6.2.3.1</w:t>
      </w:r>
      <w:r w:rsidRPr="00FE760F">
        <w:tab/>
        <w:t>General</w:t>
      </w:r>
      <w:bookmarkEnd w:id="406"/>
      <w:bookmarkEnd w:id="407"/>
      <w:bookmarkEnd w:id="408"/>
      <w:bookmarkEnd w:id="409"/>
      <w:bookmarkEnd w:id="410"/>
      <w:bookmarkEnd w:id="411"/>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412" w:name="_Hlk516051685"/>
      <w:r w:rsidRPr="00FE760F">
        <w:t>Table 6.2.3.1-1</w:t>
      </w:r>
      <w:bookmarkEnd w:id="412"/>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842EF7"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842EF7" w:rsidRPr="00FE760F" w:rsidRDefault="00842EF7" w:rsidP="00F91227">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842EF7" w:rsidRPr="00FE760F" w:rsidRDefault="00842EF7" w:rsidP="00F91227">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842EF7" w:rsidRPr="00FE760F" w:rsidRDefault="00842EF7" w:rsidP="00F91227">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842EF7" w:rsidRPr="00FE760F" w14:paraId="38A830DD" w14:textId="77777777" w:rsidTr="00F91227">
        <w:trPr>
          <w:trHeight w:val="248"/>
          <w:jc w:val="center"/>
        </w:trPr>
        <w:tc>
          <w:tcPr>
            <w:tcW w:w="1099" w:type="dxa"/>
            <w:vMerge w:val="restart"/>
            <w:tcBorders>
              <w:top w:val="single" w:sz="4" w:space="0" w:color="auto"/>
              <w:left w:val="single" w:sz="4" w:space="0" w:color="auto"/>
              <w:right w:val="single" w:sz="4" w:space="0" w:color="auto"/>
            </w:tcBorders>
            <w:hideMark/>
          </w:tcPr>
          <w:p w14:paraId="672EC4F9" w14:textId="77777777" w:rsidR="00842EF7" w:rsidRPr="00FE760F" w:rsidRDefault="00842EF7" w:rsidP="00F91227">
            <w:pPr>
              <w:pStyle w:val="TAC"/>
              <w:rPr>
                <w:b/>
              </w:rPr>
            </w:pPr>
            <w:r w:rsidRPr="00FE760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084776E0" w14:textId="77777777" w:rsidR="00842EF7" w:rsidRPr="00FE760F" w:rsidRDefault="00842EF7" w:rsidP="00F91227">
            <w:pPr>
              <w:pStyle w:val="TAC"/>
              <w:rPr>
                <w:b/>
              </w:rPr>
            </w:pPr>
            <w:r w:rsidRPr="00FE760F">
              <w:rPr>
                <w:b/>
              </w:rPr>
              <w:t>Value of additionalSpectrumEmission</w:t>
            </w:r>
          </w:p>
        </w:tc>
      </w:tr>
      <w:tr w:rsidR="00842EF7" w:rsidRPr="00FE760F" w14:paraId="5CA08866" w14:textId="77777777" w:rsidTr="00F91227">
        <w:trPr>
          <w:trHeight w:val="357"/>
          <w:jc w:val="center"/>
        </w:trPr>
        <w:tc>
          <w:tcPr>
            <w:tcW w:w="1099" w:type="dxa"/>
            <w:vMerge/>
            <w:tcBorders>
              <w:left w:val="single" w:sz="4" w:space="0" w:color="auto"/>
              <w:bottom w:val="single" w:sz="4" w:space="0" w:color="auto"/>
              <w:right w:val="single" w:sz="4" w:space="0" w:color="auto"/>
            </w:tcBorders>
            <w:vAlign w:val="center"/>
          </w:tcPr>
          <w:p w14:paraId="27675EAF" w14:textId="77777777" w:rsidR="00842EF7" w:rsidRPr="00FE760F" w:rsidRDefault="00842EF7" w:rsidP="00F91227">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43A83598" w14:textId="77777777" w:rsidR="00842EF7" w:rsidRPr="00FE760F" w:rsidRDefault="00842EF7" w:rsidP="00F91227">
            <w:pPr>
              <w:pStyle w:val="TAC"/>
            </w:pPr>
            <w:r w:rsidRPr="00FE760F">
              <w:t>0</w:t>
            </w:r>
          </w:p>
        </w:tc>
        <w:tc>
          <w:tcPr>
            <w:tcW w:w="990" w:type="dxa"/>
            <w:tcBorders>
              <w:top w:val="single" w:sz="4" w:space="0" w:color="auto"/>
              <w:left w:val="single" w:sz="4" w:space="0" w:color="auto"/>
              <w:bottom w:val="single" w:sz="4" w:space="0" w:color="auto"/>
              <w:right w:val="single" w:sz="4" w:space="0" w:color="auto"/>
            </w:tcBorders>
            <w:vAlign w:val="center"/>
          </w:tcPr>
          <w:p w14:paraId="271CCFC7" w14:textId="77777777" w:rsidR="00842EF7" w:rsidRPr="00FE760F" w:rsidRDefault="00842EF7" w:rsidP="00F91227">
            <w:pPr>
              <w:pStyle w:val="TAC"/>
            </w:pPr>
            <w:r w:rsidRPr="00FE760F">
              <w:t>1</w:t>
            </w:r>
          </w:p>
        </w:tc>
        <w:tc>
          <w:tcPr>
            <w:tcW w:w="990" w:type="dxa"/>
            <w:tcBorders>
              <w:top w:val="single" w:sz="4" w:space="0" w:color="auto"/>
              <w:left w:val="single" w:sz="4" w:space="0" w:color="auto"/>
              <w:bottom w:val="single" w:sz="4" w:space="0" w:color="auto"/>
              <w:right w:val="single" w:sz="4" w:space="0" w:color="auto"/>
            </w:tcBorders>
            <w:vAlign w:val="center"/>
          </w:tcPr>
          <w:p w14:paraId="175BCAAE" w14:textId="77777777" w:rsidR="00842EF7" w:rsidRPr="00FE760F" w:rsidRDefault="00842EF7" w:rsidP="00F91227">
            <w:pPr>
              <w:pStyle w:val="TAC"/>
            </w:pPr>
            <w:r w:rsidRPr="00FE760F">
              <w:t>2</w:t>
            </w:r>
          </w:p>
        </w:tc>
        <w:tc>
          <w:tcPr>
            <w:tcW w:w="990" w:type="dxa"/>
            <w:tcBorders>
              <w:top w:val="single" w:sz="4" w:space="0" w:color="auto"/>
              <w:left w:val="single" w:sz="4" w:space="0" w:color="auto"/>
              <w:bottom w:val="single" w:sz="4" w:space="0" w:color="auto"/>
              <w:right w:val="single" w:sz="4" w:space="0" w:color="auto"/>
            </w:tcBorders>
            <w:vAlign w:val="center"/>
          </w:tcPr>
          <w:p w14:paraId="377B3055" w14:textId="77777777" w:rsidR="00842EF7" w:rsidRPr="00FE760F" w:rsidRDefault="00842EF7" w:rsidP="00F91227">
            <w:pPr>
              <w:pStyle w:val="TAC"/>
            </w:pPr>
            <w:r w:rsidRPr="00FE760F">
              <w:t>3</w:t>
            </w:r>
          </w:p>
        </w:tc>
        <w:tc>
          <w:tcPr>
            <w:tcW w:w="990" w:type="dxa"/>
            <w:tcBorders>
              <w:top w:val="single" w:sz="4" w:space="0" w:color="auto"/>
              <w:left w:val="single" w:sz="4" w:space="0" w:color="auto"/>
              <w:bottom w:val="single" w:sz="4" w:space="0" w:color="auto"/>
              <w:right w:val="single" w:sz="4" w:space="0" w:color="auto"/>
            </w:tcBorders>
            <w:vAlign w:val="center"/>
          </w:tcPr>
          <w:p w14:paraId="0BF9EC6C" w14:textId="77777777" w:rsidR="00842EF7" w:rsidRPr="00FE760F" w:rsidRDefault="00842EF7" w:rsidP="00F91227">
            <w:pPr>
              <w:pStyle w:val="TAC"/>
            </w:pPr>
            <w:r w:rsidRPr="00FE760F">
              <w:t>4</w:t>
            </w:r>
          </w:p>
        </w:tc>
        <w:tc>
          <w:tcPr>
            <w:tcW w:w="990" w:type="dxa"/>
            <w:tcBorders>
              <w:top w:val="single" w:sz="4" w:space="0" w:color="auto"/>
              <w:left w:val="single" w:sz="4" w:space="0" w:color="auto"/>
              <w:bottom w:val="single" w:sz="4" w:space="0" w:color="auto"/>
              <w:right w:val="single" w:sz="4" w:space="0" w:color="auto"/>
            </w:tcBorders>
            <w:vAlign w:val="center"/>
          </w:tcPr>
          <w:p w14:paraId="0DEF9FEA" w14:textId="77777777" w:rsidR="00842EF7" w:rsidRPr="00FE760F" w:rsidRDefault="00842EF7" w:rsidP="00F91227">
            <w:pPr>
              <w:pStyle w:val="TAC"/>
            </w:pPr>
            <w:r w:rsidRPr="00FE760F">
              <w:t>5</w:t>
            </w:r>
          </w:p>
        </w:tc>
        <w:tc>
          <w:tcPr>
            <w:tcW w:w="990" w:type="dxa"/>
            <w:tcBorders>
              <w:top w:val="single" w:sz="4" w:space="0" w:color="auto"/>
              <w:left w:val="single" w:sz="4" w:space="0" w:color="auto"/>
              <w:bottom w:val="single" w:sz="4" w:space="0" w:color="auto"/>
              <w:right w:val="single" w:sz="4" w:space="0" w:color="auto"/>
            </w:tcBorders>
            <w:vAlign w:val="center"/>
          </w:tcPr>
          <w:p w14:paraId="3CD67BB8" w14:textId="77777777" w:rsidR="00842EF7" w:rsidRPr="00FE760F" w:rsidRDefault="00842EF7" w:rsidP="00F91227">
            <w:pPr>
              <w:pStyle w:val="TAC"/>
            </w:pPr>
            <w:r w:rsidRPr="00FE760F">
              <w:t>6</w:t>
            </w:r>
          </w:p>
        </w:tc>
        <w:tc>
          <w:tcPr>
            <w:tcW w:w="990" w:type="dxa"/>
            <w:tcBorders>
              <w:top w:val="single" w:sz="4" w:space="0" w:color="auto"/>
              <w:left w:val="single" w:sz="4" w:space="0" w:color="auto"/>
              <w:bottom w:val="single" w:sz="4" w:space="0" w:color="auto"/>
              <w:right w:val="single" w:sz="4" w:space="0" w:color="auto"/>
            </w:tcBorders>
            <w:vAlign w:val="center"/>
          </w:tcPr>
          <w:p w14:paraId="0B552607" w14:textId="77777777" w:rsidR="00842EF7" w:rsidRPr="00FE760F" w:rsidRDefault="00842EF7" w:rsidP="00F91227">
            <w:pPr>
              <w:pStyle w:val="TAC"/>
            </w:pPr>
            <w:r w:rsidRPr="00FE760F">
              <w:t>7</w:t>
            </w:r>
          </w:p>
        </w:tc>
      </w:tr>
      <w:tr w:rsidR="00842EF7" w:rsidRPr="00FE760F" w14:paraId="2B393681"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9D9131" w14:textId="77777777" w:rsidR="00842EF7" w:rsidRPr="00FE760F" w:rsidRDefault="00842EF7" w:rsidP="00F91227">
            <w:pPr>
              <w:pStyle w:val="TAC"/>
            </w:pPr>
            <w:r w:rsidRPr="00FE760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58D7BA00"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67076A7D"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8D2B1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CBB81A7"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069AB2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0D7B595"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5DFAB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68BD75" w14:textId="77777777" w:rsidR="00842EF7" w:rsidRPr="00FE760F" w:rsidRDefault="00842EF7" w:rsidP="00F91227">
            <w:pPr>
              <w:pStyle w:val="TAC"/>
            </w:pPr>
          </w:p>
        </w:tc>
      </w:tr>
      <w:tr w:rsidR="00842EF7" w:rsidRPr="00FE760F" w14:paraId="26B7F3D6"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4CECB639" w14:textId="77777777" w:rsidR="00842EF7" w:rsidRPr="00FE760F" w:rsidRDefault="00842EF7" w:rsidP="00F91227">
            <w:pPr>
              <w:pStyle w:val="TAC"/>
            </w:pPr>
            <w:r w:rsidRPr="00FE760F">
              <w:t>n258</w:t>
            </w:r>
          </w:p>
        </w:tc>
        <w:tc>
          <w:tcPr>
            <w:tcW w:w="957" w:type="dxa"/>
            <w:tcBorders>
              <w:top w:val="single" w:sz="4" w:space="0" w:color="auto"/>
              <w:left w:val="single" w:sz="4" w:space="0" w:color="auto"/>
              <w:bottom w:val="single" w:sz="4" w:space="0" w:color="auto"/>
              <w:right w:val="single" w:sz="4" w:space="0" w:color="auto"/>
            </w:tcBorders>
            <w:vAlign w:val="center"/>
          </w:tcPr>
          <w:p w14:paraId="30178DDD"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AA1302" w14:textId="77777777" w:rsidR="00842EF7" w:rsidRPr="00FE760F" w:rsidRDefault="00842EF7" w:rsidP="00F91227">
            <w:pPr>
              <w:pStyle w:val="TAC"/>
            </w:pPr>
            <w:r w:rsidRPr="00FE760F">
              <w:t>NS_201</w:t>
            </w:r>
          </w:p>
        </w:tc>
        <w:tc>
          <w:tcPr>
            <w:tcW w:w="990" w:type="dxa"/>
            <w:tcBorders>
              <w:top w:val="single" w:sz="4" w:space="0" w:color="auto"/>
              <w:left w:val="single" w:sz="4" w:space="0" w:color="auto"/>
              <w:bottom w:val="single" w:sz="4" w:space="0" w:color="auto"/>
              <w:right w:val="single" w:sz="4" w:space="0" w:color="auto"/>
            </w:tcBorders>
            <w:vAlign w:val="center"/>
          </w:tcPr>
          <w:p w14:paraId="21A7DE4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0776F4"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96B3FB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78177D"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429DF50"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568F627" w14:textId="77777777" w:rsidR="00842EF7" w:rsidRPr="00FE760F" w:rsidRDefault="00842EF7" w:rsidP="00F91227">
            <w:pPr>
              <w:pStyle w:val="TAC"/>
            </w:pPr>
          </w:p>
        </w:tc>
      </w:tr>
      <w:tr w:rsidR="00842EF7" w:rsidRPr="00FE760F" w14:paraId="1C28B446"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A121F06" w14:textId="77777777" w:rsidR="00842EF7" w:rsidRPr="00FE760F" w:rsidRDefault="00842EF7" w:rsidP="00F91227">
            <w:pPr>
              <w:pStyle w:val="TAC"/>
            </w:pPr>
            <w:r w:rsidRPr="00FE760F">
              <w:t>n260</w:t>
            </w:r>
          </w:p>
        </w:tc>
        <w:tc>
          <w:tcPr>
            <w:tcW w:w="957" w:type="dxa"/>
            <w:tcBorders>
              <w:top w:val="single" w:sz="4" w:space="0" w:color="auto"/>
              <w:left w:val="single" w:sz="4" w:space="0" w:color="auto"/>
              <w:bottom w:val="single" w:sz="4" w:space="0" w:color="auto"/>
              <w:right w:val="single" w:sz="4" w:space="0" w:color="auto"/>
            </w:tcBorders>
            <w:vAlign w:val="center"/>
          </w:tcPr>
          <w:p w14:paraId="243D118F"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55D74F79"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10BB76"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CF463EC"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6AA4E92"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E94F7D9"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3F5449A"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355C30D" w14:textId="77777777" w:rsidR="00842EF7" w:rsidRPr="00FE760F" w:rsidRDefault="00842EF7" w:rsidP="00F91227">
            <w:pPr>
              <w:pStyle w:val="TAC"/>
            </w:pPr>
          </w:p>
        </w:tc>
      </w:tr>
      <w:tr w:rsidR="00842EF7" w:rsidRPr="00FE760F" w14:paraId="366E5082" w14:textId="77777777"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6098A025" w14:textId="77777777" w:rsidR="00842EF7" w:rsidRPr="00FE760F" w:rsidRDefault="00842EF7" w:rsidP="00F91227">
            <w:pPr>
              <w:pStyle w:val="TAC"/>
            </w:pPr>
            <w:r w:rsidRPr="00FE760F">
              <w:t>n261</w:t>
            </w:r>
          </w:p>
        </w:tc>
        <w:tc>
          <w:tcPr>
            <w:tcW w:w="957" w:type="dxa"/>
            <w:tcBorders>
              <w:top w:val="single" w:sz="4" w:space="0" w:color="auto"/>
              <w:left w:val="single" w:sz="4" w:space="0" w:color="auto"/>
              <w:bottom w:val="single" w:sz="4" w:space="0" w:color="auto"/>
              <w:right w:val="single" w:sz="4" w:space="0" w:color="auto"/>
            </w:tcBorders>
            <w:vAlign w:val="center"/>
          </w:tcPr>
          <w:p w14:paraId="5A44868E" w14:textId="77777777" w:rsidR="00842EF7" w:rsidRPr="00FE760F" w:rsidRDefault="00842EF7" w:rsidP="00F91227">
            <w:pPr>
              <w:pStyle w:val="TAC"/>
            </w:pPr>
            <w:r w:rsidRPr="00FE760F">
              <w:t>NS_200</w:t>
            </w:r>
          </w:p>
        </w:tc>
        <w:tc>
          <w:tcPr>
            <w:tcW w:w="990" w:type="dxa"/>
            <w:tcBorders>
              <w:top w:val="single" w:sz="4" w:space="0" w:color="auto"/>
              <w:left w:val="single" w:sz="4" w:space="0" w:color="auto"/>
              <w:bottom w:val="single" w:sz="4" w:space="0" w:color="auto"/>
              <w:right w:val="single" w:sz="4" w:space="0" w:color="auto"/>
            </w:tcBorders>
            <w:vAlign w:val="center"/>
          </w:tcPr>
          <w:p w14:paraId="11EACAA2"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76C628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40D6975"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9363D3"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E6989F0"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DDB8CB" w14:textId="77777777" w:rsidR="00842EF7" w:rsidRPr="00FE760F"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2072049" w14:textId="77777777" w:rsidR="00842EF7" w:rsidRPr="00FE760F" w:rsidRDefault="00842EF7" w:rsidP="00F91227">
            <w:pPr>
              <w:pStyle w:val="TAC"/>
            </w:pPr>
          </w:p>
        </w:tc>
      </w:tr>
      <w:tr w:rsidR="00842EF7" w:rsidRPr="00FE760F" w14:paraId="20CB46D5" w14:textId="77777777" w:rsidTr="00F9122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411369B6" w14:textId="77777777" w:rsidR="00842EF7" w:rsidRPr="00FE760F" w:rsidRDefault="00842EF7" w:rsidP="00F91227">
            <w:pPr>
              <w:pStyle w:val="TAN"/>
            </w:pPr>
            <w:r w:rsidRPr="00FE760F">
              <w:t>NOTE:</w:t>
            </w:r>
            <w:r w:rsidRPr="00FE760F">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413" w:name="_Toc21340771"/>
      <w:bookmarkStart w:id="414" w:name="_Toc29805218"/>
      <w:bookmarkStart w:id="415" w:name="_Toc36456427"/>
      <w:bookmarkStart w:id="416" w:name="_Toc36469525"/>
      <w:bookmarkStart w:id="417" w:name="_Toc37253934"/>
      <w:bookmarkStart w:id="418" w:name="_Toc37322791"/>
      <w:r w:rsidRPr="00FE760F">
        <w:t>6.2.3.2</w:t>
      </w:r>
      <w:r w:rsidRPr="00FE760F">
        <w:tab/>
        <w:t>A-MPR for NS_201</w:t>
      </w:r>
      <w:bookmarkEnd w:id="413"/>
      <w:bookmarkEnd w:id="414"/>
      <w:bookmarkEnd w:id="415"/>
      <w:bookmarkEnd w:id="416"/>
      <w:bookmarkEnd w:id="417"/>
      <w:bookmarkEnd w:id="418"/>
    </w:p>
    <w:p w14:paraId="6C67D174" w14:textId="77777777" w:rsidR="00842EF7" w:rsidRPr="00FE760F" w:rsidRDefault="00842EF7" w:rsidP="00842EF7">
      <w:pPr>
        <w:pStyle w:val="Heading5"/>
        <w:rPr>
          <w:noProof/>
          <w:snapToGrid w:val="0"/>
          <w:sz w:val="24"/>
          <w:lang w:eastAsia="zh-CN"/>
        </w:rPr>
      </w:pPr>
      <w:bookmarkStart w:id="419" w:name="_Toc21340772"/>
      <w:bookmarkStart w:id="420" w:name="_Toc29805219"/>
      <w:bookmarkStart w:id="421" w:name="_Toc36456428"/>
      <w:bookmarkStart w:id="422" w:name="_Toc36469526"/>
      <w:bookmarkStart w:id="423" w:name="_Toc37253935"/>
      <w:bookmarkStart w:id="424" w:name="_Toc37322792"/>
      <w:r w:rsidRPr="00FE760F">
        <w:rPr>
          <w:noProof/>
          <w:snapToGrid w:val="0"/>
          <w:sz w:val="24"/>
          <w:lang w:eastAsia="zh-CN"/>
        </w:rPr>
        <w:t>6.2.3.2.1</w:t>
      </w:r>
      <w:r w:rsidRPr="00FE760F">
        <w:rPr>
          <w:noProof/>
          <w:snapToGrid w:val="0"/>
          <w:sz w:val="24"/>
          <w:lang w:eastAsia="zh-CN"/>
        </w:rPr>
        <w:tab/>
        <w:t>A-MPR for NS_201 for power class 1</w:t>
      </w:r>
      <w:bookmarkEnd w:id="419"/>
      <w:bookmarkEnd w:id="420"/>
      <w:bookmarkEnd w:id="421"/>
      <w:bookmarkEnd w:id="422"/>
      <w:bookmarkEnd w:id="423"/>
      <w:bookmarkEnd w:id="424"/>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425" w:name="_Toc21340773"/>
      <w:bookmarkStart w:id="426" w:name="_Toc29805220"/>
      <w:bookmarkStart w:id="427" w:name="_Toc36456429"/>
      <w:bookmarkStart w:id="428" w:name="_Toc36469527"/>
      <w:bookmarkStart w:id="429" w:name="_Toc37253936"/>
      <w:bookmarkStart w:id="430" w:name="_Toc37322793"/>
      <w:r w:rsidRPr="00FE760F">
        <w:rPr>
          <w:noProof/>
          <w:snapToGrid w:val="0"/>
          <w:sz w:val="24"/>
          <w:lang w:eastAsia="zh-CN"/>
        </w:rPr>
        <w:t>6.2.3.2.2</w:t>
      </w:r>
      <w:r w:rsidRPr="00FE760F">
        <w:rPr>
          <w:noProof/>
          <w:snapToGrid w:val="0"/>
          <w:sz w:val="24"/>
          <w:lang w:eastAsia="zh-CN"/>
        </w:rPr>
        <w:tab/>
        <w:t>A-MPR for NS_201 for power class 2</w:t>
      </w:r>
      <w:bookmarkEnd w:id="425"/>
      <w:bookmarkEnd w:id="426"/>
      <w:bookmarkEnd w:id="427"/>
      <w:bookmarkEnd w:id="428"/>
      <w:bookmarkEnd w:id="429"/>
      <w:bookmarkEnd w:id="430"/>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431" w:name="_Toc21340774"/>
      <w:bookmarkStart w:id="432" w:name="_Toc29805221"/>
      <w:bookmarkStart w:id="433" w:name="_Toc36456430"/>
      <w:bookmarkStart w:id="434" w:name="_Toc36469528"/>
      <w:bookmarkStart w:id="435" w:name="_Toc37253937"/>
      <w:bookmarkStart w:id="436" w:name="_Toc37322794"/>
      <w:r w:rsidRPr="00FE760F">
        <w:rPr>
          <w:noProof/>
          <w:snapToGrid w:val="0"/>
          <w:sz w:val="24"/>
          <w:lang w:eastAsia="zh-CN"/>
        </w:rPr>
        <w:t>6.2.3.2.3</w:t>
      </w:r>
      <w:r w:rsidRPr="00FE760F">
        <w:rPr>
          <w:noProof/>
          <w:snapToGrid w:val="0"/>
          <w:sz w:val="24"/>
          <w:lang w:eastAsia="zh-CN"/>
        </w:rPr>
        <w:tab/>
        <w:t>A-MPR for NS_201 for power class 3</w:t>
      </w:r>
      <w:bookmarkEnd w:id="431"/>
      <w:bookmarkEnd w:id="432"/>
      <w:bookmarkEnd w:id="433"/>
      <w:bookmarkEnd w:id="434"/>
      <w:bookmarkEnd w:id="435"/>
      <w:bookmarkEnd w:id="436"/>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77777777" w:rsidR="00842EF7" w:rsidRPr="00FE760F" w:rsidRDefault="00842EF7" w:rsidP="00F91227">
            <w:pPr>
              <w:pStyle w:val="TAC"/>
              <w:rPr>
                <w:noProof/>
                <w:snapToGrid w:val="0"/>
                <w:lang w:val="en-US" w:eastAsia="zh-CN"/>
              </w:rPr>
            </w:pPr>
            <w:r w:rsidRPr="00FE760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B88950E" w14:textId="77777777" w:rsidR="00842EF7" w:rsidRPr="00FE760F" w:rsidRDefault="00842EF7" w:rsidP="00F91227">
            <w:pPr>
              <w:pStyle w:val="TAN"/>
              <w:rPr>
                <w:noProof/>
                <w:snapToGrid w:val="0"/>
                <w:lang w:eastAsia="zh-CN"/>
              </w:rPr>
            </w:pPr>
            <w:r w:rsidRPr="00FE760F">
              <w:rPr>
                <w:noProof/>
                <w:snapToGrid w:val="0"/>
                <w:lang w:eastAsia="zh-CN"/>
              </w:rPr>
              <w:t>NOTE 1:</w:t>
            </w:r>
            <w:r w:rsidRPr="00FE760F">
              <w:rPr>
                <w:noProof/>
                <w:snapToGrid w:val="0"/>
                <w:lang w:eastAsia="zh-CN"/>
              </w:rPr>
              <w:tab/>
              <w:t>The Offset frequency is defined as the frequency from the lower band edge to the lower channel edge.</w:t>
            </w:r>
          </w:p>
          <w:p w14:paraId="71CB3A49" w14:textId="77777777" w:rsidR="00842EF7" w:rsidRPr="00FE760F" w:rsidRDefault="00842EF7" w:rsidP="00F91227">
            <w:pPr>
              <w:pStyle w:val="TAN"/>
              <w:rPr>
                <w:noProof/>
                <w:snapToGrid w:val="0"/>
                <w:lang w:eastAsia="zh-CN"/>
              </w:rPr>
            </w:pPr>
            <w:r w:rsidRPr="00FE760F">
              <w:rPr>
                <w:noProof/>
                <w:snapToGrid w:val="0"/>
                <w:lang w:eastAsia="zh-CN"/>
              </w:rPr>
              <w:t>NOTE 2:</w:t>
            </w:r>
            <w:r w:rsidRPr="00FE760F">
              <w:rPr>
                <w:noProof/>
                <w:snapToGrid w:val="0"/>
                <w:lang w:eastAsia="zh-CN"/>
              </w:rPr>
              <w:tab/>
              <w:t xml:space="preserve">The back off applied is the max(MPR, AMPR), where the MPR is defined in </w:t>
            </w:r>
            <w:r w:rsidRPr="00FE760F">
              <w:t>Table 6.2.2.3-1</w:t>
            </w:r>
          </w:p>
          <w:p w14:paraId="1C87FAA2" w14:textId="77777777" w:rsidR="00842EF7" w:rsidRPr="00FE760F" w:rsidRDefault="00842EF7" w:rsidP="00F91227">
            <w:pPr>
              <w:pStyle w:val="TAN"/>
              <w:rPr>
                <w:noProof/>
                <w:snapToGrid w:val="0"/>
                <w:lang w:eastAsia="zh-CN"/>
              </w:rPr>
            </w:pPr>
            <w:r w:rsidRPr="00FE760F">
              <w:rPr>
                <w:noProof/>
                <w:snapToGrid w:val="0"/>
                <w:lang w:eastAsia="zh-CN"/>
              </w:rPr>
              <w:t>NOTE 3:</w:t>
            </w:r>
            <w:r w:rsidRPr="00FE760F">
              <w:rPr>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437" w:name="_Toc21340775"/>
      <w:bookmarkStart w:id="438" w:name="_Toc29805222"/>
      <w:bookmarkStart w:id="439" w:name="_Toc36456431"/>
      <w:bookmarkStart w:id="440" w:name="_Toc36469529"/>
      <w:bookmarkStart w:id="441" w:name="_Toc37253938"/>
      <w:bookmarkStart w:id="442" w:name="_Toc37322795"/>
      <w:r w:rsidRPr="00FE760F">
        <w:rPr>
          <w:sz w:val="24"/>
        </w:rPr>
        <w:t>6.2.3.2.4</w:t>
      </w:r>
      <w:r w:rsidRPr="00FE760F">
        <w:rPr>
          <w:sz w:val="24"/>
        </w:rPr>
        <w:tab/>
        <w:t>A-MPR for NS_201 for power class 4</w:t>
      </w:r>
      <w:bookmarkEnd w:id="437"/>
      <w:bookmarkEnd w:id="438"/>
      <w:bookmarkEnd w:id="439"/>
      <w:bookmarkEnd w:id="440"/>
      <w:bookmarkEnd w:id="441"/>
      <w:bookmarkEnd w:id="442"/>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443" w:name="_Toc21340776"/>
      <w:bookmarkStart w:id="444" w:name="_Toc29805223"/>
      <w:bookmarkStart w:id="445" w:name="_Toc36456432"/>
      <w:bookmarkStart w:id="446" w:name="_Toc36469530"/>
      <w:bookmarkStart w:id="447" w:name="_Toc37253939"/>
      <w:bookmarkStart w:id="448" w:name="_Toc37322796"/>
      <w:r w:rsidRPr="00FE760F">
        <w:t>6.2.3.3</w:t>
      </w:r>
      <w:r w:rsidRPr="00FE760F">
        <w:tab/>
        <w:t>A-MPR for NS_202</w:t>
      </w:r>
      <w:bookmarkEnd w:id="443"/>
      <w:bookmarkEnd w:id="444"/>
      <w:bookmarkEnd w:id="445"/>
      <w:bookmarkEnd w:id="446"/>
      <w:bookmarkEnd w:id="447"/>
      <w:bookmarkEnd w:id="448"/>
    </w:p>
    <w:p w14:paraId="2913CE8A" w14:textId="77777777" w:rsidR="00842EF7" w:rsidRPr="00FE760F" w:rsidRDefault="00842EF7" w:rsidP="00842EF7">
      <w:pPr>
        <w:pStyle w:val="Heading5"/>
        <w:rPr>
          <w:sz w:val="24"/>
        </w:rPr>
      </w:pPr>
      <w:bookmarkStart w:id="449" w:name="_Toc21340777"/>
      <w:bookmarkStart w:id="450" w:name="_Toc29805224"/>
      <w:bookmarkStart w:id="451" w:name="_Toc36456433"/>
      <w:bookmarkStart w:id="452" w:name="_Toc36469531"/>
      <w:bookmarkStart w:id="453" w:name="_Toc37253940"/>
      <w:bookmarkStart w:id="454" w:name="_Toc37322797"/>
      <w:r w:rsidRPr="00FE760F">
        <w:rPr>
          <w:sz w:val="24"/>
        </w:rPr>
        <w:t>6.2.3.3.1</w:t>
      </w:r>
      <w:r w:rsidRPr="00FE760F">
        <w:rPr>
          <w:sz w:val="24"/>
        </w:rPr>
        <w:tab/>
        <w:t>A-MPR for NS_202 for power class 1</w:t>
      </w:r>
      <w:bookmarkEnd w:id="449"/>
      <w:bookmarkEnd w:id="450"/>
      <w:bookmarkEnd w:id="451"/>
      <w:bookmarkEnd w:id="452"/>
      <w:bookmarkEnd w:id="453"/>
      <w:bookmarkEnd w:id="454"/>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455" w:name="_Toc21340778"/>
      <w:bookmarkStart w:id="456" w:name="_Toc29805225"/>
      <w:bookmarkStart w:id="457" w:name="_Toc36456434"/>
      <w:bookmarkStart w:id="458" w:name="_Toc36469532"/>
      <w:bookmarkStart w:id="459" w:name="_Toc37253941"/>
      <w:bookmarkStart w:id="460" w:name="_Toc37322798"/>
      <w:r w:rsidRPr="00FE760F">
        <w:rPr>
          <w:sz w:val="24"/>
        </w:rPr>
        <w:lastRenderedPageBreak/>
        <w:t>6.2.3.3.2</w:t>
      </w:r>
      <w:r w:rsidRPr="00FE760F">
        <w:rPr>
          <w:sz w:val="24"/>
        </w:rPr>
        <w:tab/>
        <w:t>A-MPR for NS_202 for power class 2</w:t>
      </w:r>
      <w:bookmarkEnd w:id="455"/>
      <w:bookmarkEnd w:id="456"/>
      <w:bookmarkEnd w:id="457"/>
      <w:bookmarkEnd w:id="458"/>
      <w:bookmarkEnd w:id="459"/>
      <w:bookmarkEnd w:id="460"/>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461" w:name="_Toc21340779"/>
      <w:bookmarkStart w:id="462" w:name="_Toc29805226"/>
      <w:bookmarkStart w:id="463" w:name="_Toc36456435"/>
      <w:bookmarkStart w:id="464" w:name="_Toc36469533"/>
      <w:bookmarkStart w:id="465" w:name="_Toc37253942"/>
      <w:bookmarkStart w:id="466" w:name="_Toc37322799"/>
      <w:r w:rsidRPr="00FE760F">
        <w:rPr>
          <w:sz w:val="24"/>
        </w:rPr>
        <w:t>6.2.3.3.3</w:t>
      </w:r>
      <w:r w:rsidRPr="00FE760F">
        <w:rPr>
          <w:sz w:val="24"/>
        </w:rPr>
        <w:tab/>
        <w:t>A-MPR for NS_202 for power class 3</w:t>
      </w:r>
      <w:bookmarkEnd w:id="461"/>
      <w:bookmarkEnd w:id="462"/>
      <w:bookmarkEnd w:id="463"/>
      <w:bookmarkEnd w:id="464"/>
      <w:bookmarkEnd w:id="465"/>
      <w:bookmarkEnd w:id="466"/>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467" w:name="_Toc21340780"/>
      <w:bookmarkStart w:id="468" w:name="_Toc29805227"/>
      <w:bookmarkStart w:id="469" w:name="_Toc36456436"/>
      <w:bookmarkStart w:id="470" w:name="_Toc36469534"/>
      <w:bookmarkStart w:id="471" w:name="_Toc37253943"/>
      <w:bookmarkStart w:id="472" w:name="_Toc37322800"/>
      <w:r w:rsidRPr="00FE760F">
        <w:rPr>
          <w:sz w:val="24"/>
        </w:rPr>
        <w:t>6.2.3.3.4</w:t>
      </w:r>
      <w:r w:rsidRPr="00FE760F">
        <w:rPr>
          <w:sz w:val="24"/>
        </w:rPr>
        <w:tab/>
        <w:t>A-MPR for NS_202 for power class 4</w:t>
      </w:r>
      <w:bookmarkEnd w:id="467"/>
      <w:bookmarkEnd w:id="468"/>
      <w:bookmarkEnd w:id="469"/>
      <w:bookmarkEnd w:id="470"/>
      <w:bookmarkEnd w:id="471"/>
      <w:bookmarkEnd w:id="472"/>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473" w:name="_Toc21340781"/>
      <w:bookmarkStart w:id="474" w:name="_Toc29805228"/>
      <w:bookmarkStart w:id="475" w:name="_Toc36456437"/>
      <w:bookmarkStart w:id="476" w:name="_Toc36469535"/>
      <w:bookmarkStart w:id="477" w:name="_Toc37253944"/>
      <w:bookmarkStart w:id="478" w:name="_Hlk528842194"/>
      <w:bookmarkStart w:id="479" w:name="_Toc37322801"/>
      <w:r w:rsidRPr="00FE760F">
        <w:t>6.2.4</w:t>
      </w:r>
      <w:r w:rsidRPr="00FE760F">
        <w:tab/>
        <w:t>Configured transmitted power</w:t>
      </w:r>
      <w:bookmarkEnd w:id="473"/>
      <w:bookmarkEnd w:id="474"/>
      <w:bookmarkEnd w:id="475"/>
      <w:bookmarkEnd w:id="476"/>
      <w:bookmarkEnd w:id="477"/>
      <w:bookmarkEnd w:id="479"/>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7777777" w:rsidR="00842EF7" w:rsidRPr="00FE760F" w:rsidRDefault="00842EF7" w:rsidP="00842EF7">
      <w:pPr>
        <w:pStyle w:val="EQ"/>
        <w:jc w:val="center"/>
      </w:pPr>
      <w:r w:rsidRPr="00FE760F">
        <w:t>P</w:t>
      </w:r>
      <w:r w:rsidRPr="00FE760F">
        <w:rPr>
          <w:vertAlign w:val="subscript"/>
        </w:rPr>
        <w:t>Powerclass</w:t>
      </w:r>
      <w:r w:rsidRPr="00FE760F">
        <w:t xml:space="preserve"> –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77777777"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5165EFED" w14:textId="77777777" w:rsidR="00842EF7" w:rsidRPr="00FE760F" w:rsidRDefault="00842EF7" w:rsidP="00842EF7">
      <w:pPr>
        <w:pStyle w:val="NW"/>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842EF7">
      <w:pPr>
        <w:pStyle w:val="TH"/>
      </w:pPr>
      <w:r w:rsidRPr="00FE760F">
        <w:lastRenderedPageBreak/>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F91227">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F91227">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F91227">
            <w:pPr>
              <w:pStyle w:val="TAH"/>
              <w:rPr>
                <w:rFonts w:eastAsia="Calibri"/>
              </w:rPr>
            </w:pPr>
            <w:r w:rsidRPr="00FE760F">
              <w:rPr>
                <w:rFonts w:eastAsia="Calibri"/>
              </w:rPr>
              <w:t>Tolerance T(∆P)</w:t>
            </w:r>
          </w:p>
          <w:p w14:paraId="2E8840F5" w14:textId="77777777" w:rsidR="00842EF7" w:rsidRPr="00FE760F" w:rsidRDefault="00842EF7" w:rsidP="00F91227">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77777777" w:rsidR="00842EF7" w:rsidRPr="00FE760F" w:rsidRDefault="00842EF7" w:rsidP="00F91227">
            <w:pPr>
              <w:pStyle w:val="TAC"/>
              <w:rPr>
                <w:rFonts w:eastAsia="Calibri"/>
              </w:rPr>
            </w:pPr>
            <w:r w:rsidRPr="00FE760F">
              <w:rPr>
                <w:rFonts w:eastAsia="Calibri"/>
              </w:rPr>
              <w:t>n257, n258, 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478"/>
    </w:tbl>
    <w:p w14:paraId="1D94E22B" w14:textId="77777777" w:rsidR="00842EF7" w:rsidRPr="00FE760F" w:rsidRDefault="00842EF7" w:rsidP="00842EF7"/>
    <w:p w14:paraId="73B5434A" w14:textId="77777777" w:rsidR="00842EF7" w:rsidRPr="00FE760F" w:rsidRDefault="00842EF7" w:rsidP="00842EF7">
      <w:pPr>
        <w:pStyle w:val="Heading2"/>
      </w:pPr>
      <w:bookmarkStart w:id="480" w:name="_Toc21340782"/>
      <w:bookmarkStart w:id="481" w:name="_Toc29805229"/>
      <w:bookmarkStart w:id="482" w:name="_Toc36456438"/>
      <w:bookmarkStart w:id="483" w:name="_Toc36469536"/>
      <w:bookmarkStart w:id="484" w:name="_Toc37253945"/>
      <w:bookmarkStart w:id="485" w:name="_Toc37322802"/>
      <w:r w:rsidRPr="00FE760F">
        <w:t>6.2A</w:t>
      </w:r>
      <w:r w:rsidRPr="00FE760F">
        <w:tab/>
        <w:t>Transmitter power for CA</w:t>
      </w:r>
      <w:bookmarkEnd w:id="480"/>
      <w:bookmarkEnd w:id="481"/>
      <w:bookmarkEnd w:id="482"/>
      <w:bookmarkEnd w:id="483"/>
      <w:bookmarkEnd w:id="484"/>
      <w:bookmarkEnd w:id="485"/>
    </w:p>
    <w:p w14:paraId="0BE36C84" w14:textId="77777777" w:rsidR="00842EF7" w:rsidRPr="00FE760F" w:rsidRDefault="00842EF7" w:rsidP="00842EF7">
      <w:pPr>
        <w:pStyle w:val="Heading3"/>
      </w:pPr>
      <w:bookmarkStart w:id="486" w:name="_Toc21340783"/>
      <w:bookmarkStart w:id="487" w:name="_Toc29805230"/>
      <w:bookmarkStart w:id="488" w:name="_Toc36456439"/>
      <w:bookmarkStart w:id="489" w:name="_Toc36469537"/>
      <w:bookmarkStart w:id="490" w:name="_Toc37253946"/>
      <w:bookmarkStart w:id="491" w:name="_Toc37322803"/>
      <w:r w:rsidRPr="00FE760F">
        <w:t>6.2A.1</w:t>
      </w:r>
      <w:r w:rsidRPr="00FE760F">
        <w:tab/>
        <w:t>UE maximum output power for CA</w:t>
      </w:r>
      <w:bookmarkEnd w:id="486"/>
      <w:bookmarkEnd w:id="487"/>
      <w:bookmarkEnd w:id="488"/>
      <w:bookmarkEnd w:id="489"/>
      <w:bookmarkEnd w:id="490"/>
      <w:bookmarkEnd w:id="491"/>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77777777" w:rsidR="00842EF7" w:rsidRPr="00FE760F" w:rsidRDefault="00842EF7" w:rsidP="00842EF7">
      <w:r w:rsidRPr="00FE760F">
        <w:t>For uplink intra-band contiguous 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492" w:name="_Toc21340784"/>
      <w:bookmarkStart w:id="493" w:name="_Toc29805231"/>
      <w:bookmarkStart w:id="494" w:name="_Toc36456440"/>
      <w:bookmarkStart w:id="495" w:name="_Toc36469538"/>
      <w:bookmarkStart w:id="496" w:name="_Toc37253947"/>
      <w:bookmarkStart w:id="497" w:name="_Hlk528843083"/>
      <w:bookmarkStart w:id="498" w:name="_Toc37322804"/>
      <w:r w:rsidRPr="00FE760F">
        <w:t>6.2A.2</w:t>
      </w:r>
      <w:r w:rsidRPr="00FE760F">
        <w:tab/>
        <w:t>UE maximum output power reduction for CA</w:t>
      </w:r>
      <w:bookmarkEnd w:id="492"/>
      <w:bookmarkEnd w:id="493"/>
      <w:bookmarkEnd w:id="494"/>
      <w:bookmarkEnd w:id="495"/>
      <w:bookmarkEnd w:id="496"/>
      <w:bookmarkEnd w:id="498"/>
    </w:p>
    <w:p w14:paraId="69933913" w14:textId="77777777" w:rsidR="00842EF7" w:rsidRPr="00FE760F" w:rsidRDefault="00842EF7" w:rsidP="00842EF7">
      <w:pPr>
        <w:pStyle w:val="Heading4"/>
      </w:pPr>
      <w:bookmarkStart w:id="499" w:name="_Toc21340785"/>
      <w:bookmarkStart w:id="500" w:name="_Toc29805232"/>
      <w:bookmarkStart w:id="501" w:name="_Toc36456441"/>
      <w:bookmarkStart w:id="502" w:name="_Toc36469539"/>
      <w:bookmarkStart w:id="503" w:name="_Toc37253948"/>
      <w:bookmarkStart w:id="504" w:name="_Toc37322805"/>
      <w:r w:rsidRPr="00FE760F">
        <w:t>6.2A.2.1</w:t>
      </w:r>
      <w:r w:rsidRPr="00FE760F">
        <w:tab/>
        <w:t>General</w:t>
      </w:r>
      <w:bookmarkEnd w:id="499"/>
      <w:bookmarkEnd w:id="500"/>
      <w:bookmarkEnd w:id="501"/>
      <w:bookmarkEnd w:id="502"/>
      <w:bookmarkEnd w:id="503"/>
      <w:bookmarkEnd w:id="504"/>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77777777" w:rsidR="00842EF7" w:rsidRPr="00FE760F" w:rsidRDefault="00842EF7" w:rsidP="00842EF7">
      <w:r w:rsidRPr="00FE760F">
        <w:t>The cumulative aggregated channel bandwidth is defined as the frequency band from the lowest edge of the lowest CC to the upper edge of the highest CC of all UL and DL configured CCs. When the maximum output power of a UE is modified by MPR, the power limits specified in clause 6.2A.4 apply.</w:t>
      </w:r>
    </w:p>
    <w:p w14:paraId="531C105A" w14:textId="77777777" w:rsidR="00842EF7" w:rsidRPr="00FE760F" w:rsidRDefault="00842EF7" w:rsidP="00842EF7">
      <w:r w:rsidRPr="00FE760F">
        <w:t>The requirements in the following clauses are only applicable to intra-band contiguous uplink CA, with the aggregated channelbandwidth up to 800 MHz.</w:t>
      </w:r>
    </w:p>
    <w:p w14:paraId="76AC2B07" w14:textId="77777777" w:rsidR="00842EF7" w:rsidRPr="00FE760F" w:rsidRDefault="00842EF7" w:rsidP="00842EF7">
      <w:pPr>
        <w:pStyle w:val="Heading4"/>
      </w:pPr>
      <w:bookmarkStart w:id="505" w:name="_Toc21340786"/>
      <w:bookmarkStart w:id="506" w:name="_Toc29805233"/>
      <w:bookmarkStart w:id="507" w:name="_Toc36456442"/>
      <w:bookmarkStart w:id="508" w:name="_Toc36469540"/>
      <w:bookmarkStart w:id="509" w:name="_Toc37253949"/>
      <w:bookmarkStart w:id="510" w:name="_Toc37322806"/>
      <w:r w:rsidRPr="00FE760F">
        <w:t>6.2A.2.2</w:t>
      </w:r>
      <w:r w:rsidRPr="00FE760F">
        <w:tab/>
        <w:t>Maximum output power reduction for power class 1</w:t>
      </w:r>
      <w:bookmarkEnd w:id="505"/>
      <w:bookmarkEnd w:id="506"/>
      <w:bookmarkEnd w:id="507"/>
      <w:bookmarkEnd w:id="508"/>
      <w:bookmarkEnd w:id="509"/>
      <w:bookmarkEnd w:id="510"/>
      <w:r w:rsidRPr="00FE760F">
        <w:t xml:space="preserve"> </w:t>
      </w:r>
    </w:p>
    <w:p w14:paraId="45FB9FAF" w14:textId="77777777" w:rsidR="00842EF7" w:rsidRPr="00FE760F" w:rsidRDefault="00842EF7" w:rsidP="00842EF7">
      <w:r w:rsidRPr="00FE760F">
        <w:t>For power class 1, MPR for UL 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lastRenderedPageBreak/>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842EF7" w:rsidRPr="00FE760F" w14:paraId="6454C3F0" w14:textId="77777777" w:rsidTr="00F9122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842EF7" w:rsidRPr="00FE760F" w:rsidRDefault="00842EF7" w:rsidP="00F91227">
            <w:pPr>
              <w:pStyle w:val="TAH"/>
            </w:pPr>
            <w:r w:rsidRPr="00FE760F">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7962F4C3" w14:textId="77777777" w:rsidR="00842EF7" w:rsidRPr="00FE760F" w:rsidRDefault="00842EF7" w:rsidP="00F91227">
            <w:pPr>
              <w:pStyle w:val="TAH"/>
            </w:pPr>
            <w:r w:rsidRPr="00FE760F">
              <w:t xml:space="preserve">Cumulative aggregated channel bandwidth </w:t>
            </w:r>
          </w:p>
        </w:tc>
      </w:tr>
      <w:tr w:rsidR="00842EF7" w:rsidRPr="00FE760F" w14:paraId="5CE91E87" w14:textId="77777777" w:rsidTr="00F9122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842EF7" w:rsidRPr="00FE760F" w:rsidRDefault="00842EF7" w:rsidP="00F91227">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17B7A824" w14:textId="77777777" w:rsidR="00842EF7" w:rsidRPr="00FE760F" w:rsidRDefault="00842EF7" w:rsidP="00F91227">
            <w:pPr>
              <w:pStyle w:val="TAH"/>
            </w:pPr>
            <w:r w:rsidRPr="00FE760F">
              <w:t>&lt; 400 MHz</w:t>
            </w:r>
          </w:p>
        </w:tc>
        <w:tc>
          <w:tcPr>
            <w:tcW w:w="1551" w:type="dxa"/>
            <w:tcBorders>
              <w:top w:val="single" w:sz="4" w:space="0" w:color="auto"/>
              <w:left w:val="single" w:sz="4" w:space="0" w:color="auto"/>
              <w:bottom w:val="single" w:sz="4" w:space="0" w:color="auto"/>
              <w:right w:val="single" w:sz="4" w:space="0" w:color="auto"/>
            </w:tcBorders>
          </w:tcPr>
          <w:p w14:paraId="7BBA30E3" w14:textId="77777777" w:rsidR="00842EF7" w:rsidRPr="00FE760F" w:rsidRDefault="00842EF7" w:rsidP="00F91227">
            <w:pPr>
              <w:pStyle w:val="TAH"/>
            </w:pPr>
            <w:r w:rsidRPr="00FE760F">
              <w:rPr>
                <w:rFonts w:cs="Arial"/>
              </w:rPr>
              <w:t xml:space="preserve">≥ </w:t>
            </w:r>
            <w:r w:rsidRPr="00FE760F">
              <w:t>400 MHz and &lt; 800 MHz</w:t>
            </w:r>
          </w:p>
        </w:tc>
        <w:tc>
          <w:tcPr>
            <w:tcW w:w="1555" w:type="dxa"/>
            <w:tcBorders>
              <w:top w:val="single" w:sz="4" w:space="0" w:color="auto"/>
              <w:left w:val="single" w:sz="4" w:space="0" w:color="auto"/>
              <w:bottom w:val="single" w:sz="4" w:space="0" w:color="auto"/>
              <w:right w:val="single" w:sz="4" w:space="0" w:color="auto"/>
            </w:tcBorders>
          </w:tcPr>
          <w:p w14:paraId="30F25D11" w14:textId="77777777" w:rsidR="00842EF7" w:rsidRPr="00FE760F" w:rsidRDefault="00842EF7" w:rsidP="00F91227">
            <w:pPr>
              <w:pStyle w:val="TAH"/>
            </w:pPr>
            <w:r w:rsidRPr="00FE760F">
              <w:rPr>
                <w:rFonts w:cs="Arial"/>
              </w:rPr>
              <w:t xml:space="preserve">≥ </w:t>
            </w:r>
            <w:r w:rsidRPr="00FE760F">
              <w:t xml:space="preserve">800 MHz and </w:t>
            </w:r>
            <w:r w:rsidRPr="00FE760F">
              <w:rPr>
                <w:rFonts w:cs="Arial"/>
              </w:rPr>
              <w:t xml:space="preserve">≤ </w:t>
            </w:r>
            <w:r w:rsidRPr="00FE760F">
              <w:t>1400 MHz</w:t>
            </w:r>
          </w:p>
        </w:tc>
      </w:tr>
      <w:tr w:rsidR="00842EF7" w:rsidRPr="00FE760F" w14:paraId="0F570DDD"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842EF7" w:rsidRPr="00FE760F" w:rsidRDefault="00842EF7" w:rsidP="00F91227">
            <w:pPr>
              <w:pStyle w:val="TAC"/>
            </w:pPr>
            <w:r w:rsidRPr="00FE760F">
              <w:t>DFT-s-OFDM</w:t>
            </w:r>
          </w:p>
        </w:tc>
        <w:tc>
          <w:tcPr>
            <w:tcW w:w="2392" w:type="dxa"/>
            <w:tcBorders>
              <w:top w:val="single" w:sz="4" w:space="0" w:color="auto"/>
              <w:left w:val="single" w:sz="4" w:space="0" w:color="auto"/>
              <w:bottom w:val="single" w:sz="4" w:space="0" w:color="auto"/>
              <w:right w:val="single" w:sz="4" w:space="0" w:color="auto"/>
            </w:tcBorders>
            <w:hideMark/>
          </w:tcPr>
          <w:p w14:paraId="54196B11" w14:textId="77777777" w:rsidR="00842EF7" w:rsidRPr="00FE760F" w:rsidRDefault="00842EF7" w:rsidP="00F91227">
            <w:pPr>
              <w:pStyle w:val="TAC"/>
            </w:pPr>
            <w:r w:rsidRPr="00FE760F">
              <w:t>Pi/2 BPSK</w:t>
            </w:r>
          </w:p>
        </w:tc>
        <w:tc>
          <w:tcPr>
            <w:tcW w:w="1740" w:type="dxa"/>
            <w:tcBorders>
              <w:top w:val="single" w:sz="4" w:space="0" w:color="auto"/>
              <w:left w:val="single" w:sz="4" w:space="0" w:color="auto"/>
              <w:bottom w:val="single" w:sz="4" w:space="0" w:color="auto"/>
              <w:right w:val="single" w:sz="4" w:space="0" w:color="auto"/>
            </w:tcBorders>
          </w:tcPr>
          <w:p w14:paraId="6E2D5A24" w14:textId="77777777" w:rsidR="00842EF7" w:rsidRPr="00FE760F" w:rsidRDefault="00842EF7" w:rsidP="00F91227">
            <w:pPr>
              <w:pStyle w:val="TAC"/>
            </w:pPr>
            <w:r w:rsidRPr="00FE760F">
              <w:t>≤ 5.5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5CE817A7" w14:textId="77777777" w:rsidR="00842EF7" w:rsidRPr="00FE760F" w:rsidRDefault="00842EF7" w:rsidP="00F91227">
            <w:pPr>
              <w:pStyle w:val="TAC"/>
            </w:pPr>
            <w:r w:rsidRPr="00FE760F">
              <w:t>7.7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4EE0562E" w14:textId="77777777" w:rsidR="00842EF7" w:rsidRPr="00FE760F" w:rsidRDefault="00842EF7" w:rsidP="00F91227">
            <w:pPr>
              <w:pStyle w:val="TAC"/>
            </w:pPr>
            <w:r w:rsidRPr="00FE760F">
              <w:t>[8.2]</w:t>
            </w:r>
          </w:p>
        </w:tc>
      </w:tr>
      <w:tr w:rsidR="00842EF7" w:rsidRPr="00FE760F" w14:paraId="797EA5B1"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9517D53"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5641B131" w14:textId="77777777" w:rsidR="00842EF7" w:rsidRPr="00FE760F" w:rsidRDefault="00842EF7" w:rsidP="00F91227">
            <w:pPr>
              <w:pStyle w:val="TAC"/>
            </w:pPr>
            <w:r w:rsidRPr="00FE760F">
              <w:t xml:space="preserve">≤ </w:t>
            </w:r>
            <w:r w:rsidRPr="00FE760F">
              <w:rPr>
                <w:lang w:val="en-CA"/>
              </w:rPr>
              <w:t>6.5</w:t>
            </w:r>
            <w:r w:rsidRPr="00FE760F">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1378F0D" w14:textId="77777777" w:rsidR="00842EF7" w:rsidRPr="00FE760F" w:rsidRDefault="00842EF7" w:rsidP="00F91227">
            <w:pPr>
              <w:pStyle w:val="TAC"/>
            </w:pPr>
            <w:r w:rsidRPr="00FE760F">
              <w:t>8.7</w:t>
            </w:r>
            <w:r w:rsidRPr="00FE760F">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3B77AEEE" w14:textId="77777777" w:rsidR="00842EF7" w:rsidRPr="00FE760F" w:rsidRDefault="00842EF7" w:rsidP="00F91227">
            <w:pPr>
              <w:pStyle w:val="TAC"/>
            </w:pPr>
            <w:r w:rsidRPr="00FE760F">
              <w:t>[9.7]</w:t>
            </w:r>
          </w:p>
        </w:tc>
      </w:tr>
      <w:tr w:rsidR="00842EF7" w:rsidRPr="00FE760F" w14:paraId="75E936A8"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4AEEC79"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55B2BF37"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55E71FA"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53476B38" w14:textId="77777777" w:rsidR="00842EF7" w:rsidRPr="00FE760F" w:rsidRDefault="00842EF7" w:rsidP="00F91227">
            <w:pPr>
              <w:pStyle w:val="TAC"/>
            </w:pPr>
            <w:r w:rsidRPr="00FE760F">
              <w:t>[9.2]</w:t>
            </w:r>
          </w:p>
        </w:tc>
      </w:tr>
      <w:tr w:rsidR="00842EF7" w:rsidRPr="00FE760F" w14:paraId="3988F517"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2AFDCCC1"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65A4CA33"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7DEDE84E"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2AF5FA1D" w14:textId="77777777" w:rsidR="00842EF7" w:rsidRPr="00FE760F" w:rsidRDefault="00842EF7" w:rsidP="00F91227">
            <w:pPr>
              <w:pStyle w:val="TAC"/>
            </w:pPr>
            <w:r w:rsidRPr="00FE760F">
              <w:t>[11.2]</w:t>
            </w:r>
          </w:p>
        </w:tc>
      </w:tr>
      <w:tr w:rsidR="00842EF7" w:rsidRPr="00FE760F" w14:paraId="4F1C35FB" w14:textId="77777777"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842EF7" w:rsidRPr="00FE760F" w:rsidRDefault="00842EF7" w:rsidP="00F91227">
            <w:pPr>
              <w:pStyle w:val="TAC"/>
            </w:pPr>
            <w:r w:rsidRPr="00FE760F">
              <w:t>CP-OFDM</w:t>
            </w:r>
          </w:p>
        </w:tc>
        <w:tc>
          <w:tcPr>
            <w:tcW w:w="2392" w:type="dxa"/>
            <w:tcBorders>
              <w:top w:val="single" w:sz="4" w:space="0" w:color="auto"/>
              <w:left w:val="single" w:sz="4" w:space="0" w:color="auto"/>
              <w:bottom w:val="single" w:sz="4" w:space="0" w:color="auto"/>
              <w:right w:val="single" w:sz="4" w:space="0" w:color="auto"/>
            </w:tcBorders>
            <w:hideMark/>
          </w:tcPr>
          <w:p w14:paraId="6E277A8D" w14:textId="77777777" w:rsidR="00842EF7" w:rsidRPr="00FE760F" w:rsidRDefault="00842EF7" w:rsidP="00F91227">
            <w:pPr>
              <w:pStyle w:val="TAC"/>
            </w:pPr>
            <w:r w:rsidRPr="00FE760F">
              <w:t>QPSK</w:t>
            </w:r>
          </w:p>
        </w:tc>
        <w:tc>
          <w:tcPr>
            <w:tcW w:w="1740" w:type="dxa"/>
            <w:tcBorders>
              <w:top w:val="single" w:sz="4" w:space="0" w:color="auto"/>
              <w:left w:val="single" w:sz="4" w:space="0" w:color="auto"/>
              <w:bottom w:val="single" w:sz="4" w:space="0" w:color="auto"/>
              <w:right w:val="single" w:sz="4" w:space="0" w:color="auto"/>
            </w:tcBorders>
          </w:tcPr>
          <w:p w14:paraId="7B95681C" w14:textId="77777777" w:rsidR="00842EF7" w:rsidRPr="00FE760F" w:rsidRDefault="00842EF7" w:rsidP="00F91227">
            <w:pPr>
              <w:pStyle w:val="TAC"/>
            </w:pPr>
            <w:r w:rsidRPr="00FE760F">
              <w:t xml:space="preserve">≤ </w:t>
            </w:r>
            <w:r w:rsidRPr="00FE760F">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2DC7E1CD"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682E310A" w14:textId="77777777" w:rsidR="00842EF7" w:rsidRPr="00FE760F" w:rsidRDefault="00842EF7" w:rsidP="00F91227">
            <w:pPr>
              <w:pStyle w:val="TAC"/>
            </w:pPr>
            <w:r w:rsidRPr="00FE760F">
              <w:t>[8.7]</w:t>
            </w:r>
          </w:p>
        </w:tc>
      </w:tr>
      <w:tr w:rsidR="00842EF7" w:rsidRPr="00FE760F" w14:paraId="21C2C3CC"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78CB63E" w14:textId="77777777" w:rsidR="00842EF7" w:rsidRPr="00FE760F" w:rsidRDefault="00842EF7" w:rsidP="00F91227">
            <w:pPr>
              <w:pStyle w:val="TAC"/>
            </w:pPr>
            <w:r w:rsidRPr="00FE760F">
              <w:t>16 QAM</w:t>
            </w:r>
          </w:p>
        </w:tc>
        <w:tc>
          <w:tcPr>
            <w:tcW w:w="1740" w:type="dxa"/>
            <w:tcBorders>
              <w:top w:val="single" w:sz="4" w:space="0" w:color="auto"/>
              <w:left w:val="single" w:sz="4" w:space="0" w:color="auto"/>
              <w:bottom w:val="single" w:sz="4" w:space="0" w:color="auto"/>
              <w:right w:val="single" w:sz="4" w:space="0" w:color="auto"/>
            </w:tcBorders>
          </w:tcPr>
          <w:p w14:paraId="6C385DEF" w14:textId="77777777" w:rsidR="00842EF7" w:rsidRPr="00FE760F" w:rsidRDefault="00842EF7" w:rsidP="00F91227">
            <w:pPr>
              <w:pStyle w:val="TAC"/>
            </w:pPr>
            <w:r w:rsidRPr="00FE760F">
              <w:t>≤ 6.5</w:t>
            </w:r>
          </w:p>
        </w:tc>
        <w:tc>
          <w:tcPr>
            <w:tcW w:w="1551" w:type="dxa"/>
            <w:tcBorders>
              <w:top w:val="single" w:sz="4" w:space="0" w:color="auto"/>
              <w:left w:val="single" w:sz="4" w:space="0" w:color="auto"/>
              <w:bottom w:val="single" w:sz="4" w:space="0" w:color="auto"/>
              <w:right w:val="single" w:sz="4" w:space="0" w:color="auto"/>
            </w:tcBorders>
          </w:tcPr>
          <w:p w14:paraId="49788BF1" w14:textId="77777777" w:rsidR="00842EF7" w:rsidRPr="00FE760F" w:rsidRDefault="00842EF7" w:rsidP="00F91227">
            <w:pPr>
              <w:pStyle w:val="TAC"/>
            </w:pPr>
            <w:r w:rsidRPr="00FE760F">
              <w:t>8.7</w:t>
            </w:r>
          </w:p>
        </w:tc>
        <w:tc>
          <w:tcPr>
            <w:tcW w:w="1555" w:type="dxa"/>
            <w:tcBorders>
              <w:top w:val="single" w:sz="4" w:space="0" w:color="auto"/>
              <w:left w:val="single" w:sz="4" w:space="0" w:color="auto"/>
              <w:bottom w:val="single" w:sz="4" w:space="0" w:color="auto"/>
              <w:right w:val="single" w:sz="4" w:space="0" w:color="auto"/>
            </w:tcBorders>
          </w:tcPr>
          <w:p w14:paraId="309D689B" w14:textId="77777777" w:rsidR="00842EF7" w:rsidRPr="00FE760F" w:rsidRDefault="00842EF7" w:rsidP="00F91227">
            <w:pPr>
              <w:pStyle w:val="TAC"/>
            </w:pPr>
            <w:r w:rsidRPr="00FE760F">
              <w:t>[8.7]</w:t>
            </w:r>
          </w:p>
        </w:tc>
      </w:tr>
      <w:tr w:rsidR="00842EF7" w:rsidRPr="00FE760F" w14:paraId="311F75C2" w14:textId="77777777"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842EF7" w:rsidRPr="00FE760F"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351063F" w14:textId="77777777" w:rsidR="00842EF7" w:rsidRPr="00FE760F" w:rsidRDefault="00842EF7" w:rsidP="00F91227">
            <w:pPr>
              <w:pStyle w:val="TAC"/>
            </w:pPr>
            <w:r w:rsidRPr="00FE760F">
              <w:t>64 QAM</w:t>
            </w:r>
          </w:p>
        </w:tc>
        <w:tc>
          <w:tcPr>
            <w:tcW w:w="1740" w:type="dxa"/>
            <w:tcBorders>
              <w:top w:val="single" w:sz="4" w:space="0" w:color="auto"/>
              <w:left w:val="single" w:sz="4" w:space="0" w:color="auto"/>
              <w:bottom w:val="single" w:sz="4" w:space="0" w:color="auto"/>
              <w:right w:val="single" w:sz="4" w:space="0" w:color="auto"/>
            </w:tcBorders>
          </w:tcPr>
          <w:p w14:paraId="46696671" w14:textId="77777777" w:rsidR="00842EF7" w:rsidRPr="00FE760F" w:rsidRDefault="00842EF7" w:rsidP="00F91227">
            <w:pPr>
              <w:pStyle w:val="TAC"/>
            </w:pPr>
            <w:r w:rsidRPr="00FE760F">
              <w:t xml:space="preserve">≤ </w:t>
            </w:r>
            <w:r w:rsidRPr="00FE760F">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48BE8CC" w14:textId="77777777" w:rsidR="00842EF7" w:rsidRPr="00FE760F" w:rsidRDefault="00842EF7" w:rsidP="00F91227">
            <w:pPr>
              <w:pStyle w:val="TAC"/>
            </w:pPr>
            <w:r w:rsidRPr="00FE760F">
              <w:t>10.7</w:t>
            </w:r>
          </w:p>
        </w:tc>
        <w:tc>
          <w:tcPr>
            <w:tcW w:w="1555" w:type="dxa"/>
            <w:tcBorders>
              <w:top w:val="single" w:sz="4" w:space="0" w:color="auto"/>
              <w:left w:val="single" w:sz="4" w:space="0" w:color="auto"/>
              <w:bottom w:val="single" w:sz="4" w:space="0" w:color="auto"/>
              <w:right w:val="single" w:sz="4" w:space="0" w:color="auto"/>
            </w:tcBorders>
          </w:tcPr>
          <w:p w14:paraId="166EBB98" w14:textId="77777777" w:rsidR="00842EF7" w:rsidRPr="00FE760F" w:rsidRDefault="00842EF7" w:rsidP="00F91227">
            <w:pPr>
              <w:pStyle w:val="TAC"/>
            </w:pPr>
            <w:r w:rsidRPr="00FE760F">
              <w:t>[11.2]</w:t>
            </w:r>
          </w:p>
        </w:tc>
      </w:tr>
      <w:tr w:rsidR="00842EF7" w:rsidRPr="00FE760F" w14:paraId="489D8C07" w14:textId="77777777" w:rsidTr="00F9122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1EF56E8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77777777" w:rsidR="00842EF7" w:rsidRPr="00FE760F" w:rsidRDefault="00842EF7" w:rsidP="00842EF7">
      <w:r w:rsidRPr="00FE760F">
        <w:t>For non-contiguous RB allocations, the following rule for MPR applies:</w:t>
      </w:r>
    </w:p>
    <w:p w14:paraId="39B6F835" w14:textId="77777777" w:rsidR="00842EF7" w:rsidRPr="00FE760F" w:rsidRDefault="00842EF7" w:rsidP="00842EF7">
      <w:pPr>
        <w:pStyle w:val="EQ"/>
        <w:jc w:val="center"/>
      </w:pPr>
      <w:r w:rsidRPr="00FE760F">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2D108B35" w14:textId="77777777" w:rsidR="00842EF7" w:rsidRPr="00FE760F" w:rsidRDefault="00842EF7" w:rsidP="00842EF7">
      <w:pPr>
        <w:pStyle w:val="Heading4"/>
      </w:pPr>
      <w:bookmarkStart w:id="511" w:name="_Toc21340787"/>
      <w:bookmarkStart w:id="512" w:name="_Toc29805234"/>
      <w:bookmarkStart w:id="513" w:name="_Toc36456443"/>
      <w:bookmarkStart w:id="514" w:name="_Toc36469541"/>
      <w:bookmarkStart w:id="515" w:name="_Toc37253950"/>
      <w:bookmarkStart w:id="516" w:name="_Toc37322807"/>
      <w:r w:rsidRPr="00FE760F">
        <w:t>6.2A.2.3</w:t>
      </w:r>
      <w:r w:rsidRPr="00FE760F">
        <w:tab/>
        <w:t>Maximum output power reduction for power class 2</w:t>
      </w:r>
      <w:bookmarkEnd w:id="511"/>
      <w:bookmarkEnd w:id="512"/>
      <w:bookmarkEnd w:id="513"/>
      <w:bookmarkEnd w:id="514"/>
      <w:bookmarkEnd w:id="515"/>
      <w:bookmarkEnd w:id="516"/>
    </w:p>
    <w:p w14:paraId="6EB93A0E"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sub-clause 6.2A.2.4 applies.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517" w:name="_Toc21340788"/>
      <w:bookmarkStart w:id="518" w:name="_Toc29805235"/>
      <w:bookmarkStart w:id="519" w:name="_Toc36456444"/>
      <w:bookmarkStart w:id="520" w:name="_Toc36469542"/>
      <w:bookmarkStart w:id="521" w:name="_Toc37253951"/>
      <w:bookmarkStart w:id="522" w:name="_Toc37322808"/>
      <w:r w:rsidRPr="00FE760F">
        <w:t>6.2A.2.4</w:t>
      </w:r>
      <w:r w:rsidRPr="00FE760F">
        <w:tab/>
        <w:t>Maximum output power reduction for power class 3</w:t>
      </w:r>
      <w:bookmarkEnd w:id="517"/>
      <w:bookmarkEnd w:id="518"/>
      <w:bookmarkEnd w:id="519"/>
      <w:bookmarkEnd w:id="520"/>
      <w:bookmarkEnd w:id="521"/>
      <w:bookmarkEnd w:id="522"/>
    </w:p>
    <w:p w14:paraId="16F56B54" w14:textId="77777777" w:rsidR="00842EF7" w:rsidRPr="00FE760F" w:rsidRDefault="00842EF7" w:rsidP="00842EF7">
      <w:r w:rsidRPr="00FE760F">
        <w:t>For power class 3, MPR for UL 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lastRenderedPageBreak/>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842EF7" w:rsidRPr="00FE760F" w14:paraId="33C684C9" w14:textId="77777777" w:rsidTr="00F91227">
        <w:trPr>
          <w:jc w:val="center"/>
        </w:trPr>
        <w:tc>
          <w:tcPr>
            <w:tcW w:w="3895" w:type="dxa"/>
            <w:gridSpan w:val="2"/>
            <w:vMerge w:val="restart"/>
            <w:shd w:val="clear" w:color="auto" w:fill="auto"/>
          </w:tcPr>
          <w:p w14:paraId="433E2389" w14:textId="77777777" w:rsidR="00842EF7" w:rsidRPr="00FE760F" w:rsidRDefault="00842EF7" w:rsidP="00F91227">
            <w:pPr>
              <w:pStyle w:val="TAH"/>
            </w:pPr>
          </w:p>
        </w:tc>
        <w:tc>
          <w:tcPr>
            <w:tcW w:w="5736" w:type="dxa"/>
            <w:gridSpan w:val="3"/>
            <w:shd w:val="clear" w:color="auto" w:fill="auto"/>
          </w:tcPr>
          <w:p w14:paraId="41E61BD5" w14:textId="77777777" w:rsidR="00842EF7" w:rsidRPr="00FE760F" w:rsidRDefault="00842EF7" w:rsidP="00F91227">
            <w:pPr>
              <w:pStyle w:val="TAH"/>
            </w:pPr>
            <w:r w:rsidRPr="00FE760F">
              <w:t>Cumulative aggregated bandwidth configuration</w:t>
            </w:r>
          </w:p>
        </w:tc>
      </w:tr>
      <w:tr w:rsidR="00842EF7" w:rsidRPr="00FE760F" w14:paraId="54D2761F" w14:textId="77777777" w:rsidTr="00F91227">
        <w:trPr>
          <w:jc w:val="center"/>
        </w:trPr>
        <w:tc>
          <w:tcPr>
            <w:tcW w:w="3895" w:type="dxa"/>
            <w:gridSpan w:val="2"/>
            <w:vMerge/>
            <w:shd w:val="clear" w:color="auto" w:fill="auto"/>
          </w:tcPr>
          <w:p w14:paraId="61E0D4A8" w14:textId="77777777" w:rsidR="00842EF7" w:rsidRPr="00FE760F" w:rsidRDefault="00842EF7" w:rsidP="00F91227">
            <w:pPr>
              <w:pStyle w:val="TAH"/>
            </w:pPr>
          </w:p>
        </w:tc>
        <w:tc>
          <w:tcPr>
            <w:tcW w:w="2110" w:type="dxa"/>
            <w:shd w:val="clear" w:color="auto" w:fill="auto"/>
          </w:tcPr>
          <w:p w14:paraId="094B0F5F" w14:textId="77777777" w:rsidR="00842EF7" w:rsidRPr="00FE760F" w:rsidRDefault="00842EF7" w:rsidP="00F91227">
            <w:pPr>
              <w:pStyle w:val="TAH"/>
            </w:pPr>
            <w:r w:rsidRPr="00FE760F">
              <w:rPr>
                <w:rFonts w:eastAsia="Yu Mincho" w:cs="Arial"/>
                <w:lang w:eastAsia="ja-JP"/>
              </w:rPr>
              <w:t>≤</w:t>
            </w:r>
            <w:r w:rsidRPr="00FE760F">
              <w:t xml:space="preserve"> 400 MHz</w:t>
            </w:r>
          </w:p>
        </w:tc>
        <w:tc>
          <w:tcPr>
            <w:tcW w:w="1814" w:type="dxa"/>
          </w:tcPr>
          <w:p w14:paraId="1F9956ED" w14:textId="77777777" w:rsidR="00842EF7" w:rsidRPr="00FE760F" w:rsidRDefault="00842EF7" w:rsidP="00F91227">
            <w:pPr>
              <w:pStyle w:val="TAH"/>
            </w:pPr>
            <w:r w:rsidRPr="00FE760F">
              <w:rPr>
                <w:rFonts w:cs="Arial"/>
              </w:rPr>
              <w:t xml:space="preserve">&gt; </w:t>
            </w:r>
            <w:r w:rsidRPr="00FE760F">
              <w:t>400 MHz and &lt; 800 MHz</w:t>
            </w:r>
          </w:p>
        </w:tc>
        <w:tc>
          <w:tcPr>
            <w:tcW w:w="1812" w:type="dxa"/>
          </w:tcPr>
          <w:p w14:paraId="58A88A67" w14:textId="77777777" w:rsidR="00842EF7" w:rsidRPr="00FE760F" w:rsidRDefault="00842EF7" w:rsidP="00F91227">
            <w:pPr>
              <w:pStyle w:val="TAH"/>
            </w:pPr>
            <w:r w:rsidRPr="00FE760F">
              <w:rPr>
                <w:rFonts w:cs="Arial"/>
              </w:rPr>
              <w:t>≥</w:t>
            </w:r>
            <w:r w:rsidRPr="00FE760F">
              <w:t xml:space="preserve"> 800 MHz and </w:t>
            </w:r>
            <w:r w:rsidRPr="00FE760F">
              <w:rPr>
                <w:rFonts w:cs="Arial"/>
              </w:rPr>
              <w:t>≤</w:t>
            </w:r>
            <w:r w:rsidRPr="00FE760F">
              <w:t xml:space="preserve"> 1400 MHz</w:t>
            </w:r>
          </w:p>
        </w:tc>
      </w:tr>
      <w:tr w:rsidR="00842EF7" w:rsidRPr="00FE760F" w14:paraId="738FF816" w14:textId="77777777" w:rsidTr="00F91227">
        <w:trPr>
          <w:jc w:val="center"/>
        </w:trPr>
        <w:tc>
          <w:tcPr>
            <w:tcW w:w="1952" w:type="dxa"/>
            <w:vMerge w:val="restart"/>
            <w:shd w:val="clear" w:color="auto" w:fill="auto"/>
            <w:vAlign w:val="center"/>
          </w:tcPr>
          <w:p w14:paraId="290A61E6" w14:textId="77777777" w:rsidR="00842EF7" w:rsidRPr="00FE760F" w:rsidRDefault="00842EF7" w:rsidP="00F91227">
            <w:pPr>
              <w:pStyle w:val="TAC"/>
            </w:pPr>
            <w:r w:rsidRPr="00FE760F">
              <w:t>DFT-s-OFDM</w:t>
            </w:r>
          </w:p>
        </w:tc>
        <w:tc>
          <w:tcPr>
            <w:tcW w:w="1943" w:type="dxa"/>
            <w:shd w:val="clear" w:color="auto" w:fill="auto"/>
          </w:tcPr>
          <w:p w14:paraId="0E5A77D8" w14:textId="77777777" w:rsidR="00842EF7" w:rsidRPr="00FE760F" w:rsidRDefault="00842EF7" w:rsidP="00F91227">
            <w:pPr>
              <w:pStyle w:val="TAC"/>
            </w:pPr>
            <w:r w:rsidRPr="00FE760F">
              <w:t>Pi/2 BPSK</w:t>
            </w:r>
          </w:p>
        </w:tc>
        <w:tc>
          <w:tcPr>
            <w:tcW w:w="2110" w:type="dxa"/>
            <w:shd w:val="clear" w:color="auto" w:fill="auto"/>
          </w:tcPr>
          <w:p w14:paraId="3FB4514A" w14:textId="77777777" w:rsidR="00842EF7" w:rsidRPr="00FE760F" w:rsidRDefault="00842EF7" w:rsidP="00F91227">
            <w:pPr>
              <w:pStyle w:val="TAC"/>
            </w:pPr>
            <w:r w:rsidRPr="00FE760F">
              <w:t>≤ 5.0</w:t>
            </w:r>
            <w:r w:rsidRPr="00FE760F">
              <w:rPr>
                <w:vertAlign w:val="superscript"/>
              </w:rPr>
              <w:t>1</w:t>
            </w:r>
          </w:p>
        </w:tc>
        <w:tc>
          <w:tcPr>
            <w:tcW w:w="1814" w:type="dxa"/>
          </w:tcPr>
          <w:p w14:paraId="039F6A17" w14:textId="77777777" w:rsidR="00842EF7" w:rsidRPr="00FE760F" w:rsidRDefault="00842EF7" w:rsidP="00F91227">
            <w:pPr>
              <w:pStyle w:val="TAC"/>
            </w:pPr>
            <w:r w:rsidRPr="00FE760F">
              <w:t>≤ 7.7</w:t>
            </w:r>
            <w:r w:rsidRPr="00FE760F">
              <w:rPr>
                <w:vertAlign w:val="superscript"/>
              </w:rPr>
              <w:t>1</w:t>
            </w:r>
          </w:p>
        </w:tc>
        <w:tc>
          <w:tcPr>
            <w:tcW w:w="1812" w:type="dxa"/>
          </w:tcPr>
          <w:p w14:paraId="15B59E8B" w14:textId="77777777" w:rsidR="00842EF7" w:rsidRPr="00FE760F" w:rsidRDefault="00842EF7" w:rsidP="00F91227">
            <w:pPr>
              <w:pStyle w:val="TAC"/>
            </w:pPr>
            <w:r w:rsidRPr="00FE760F">
              <w:t>≤ [8.2]</w:t>
            </w:r>
          </w:p>
        </w:tc>
      </w:tr>
      <w:tr w:rsidR="00842EF7" w:rsidRPr="00FE760F" w14:paraId="667711FC" w14:textId="77777777" w:rsidTr="00F91227">
        <w:trPr>
          <w:jc w:val="center"/>
        </w:trPr>
        <w:tc>
          <w:tcPr>
            <w:tcW w:w="1952" w:type="dxa"/>
            <w:vMerge/>
            <w:shd w:val="clear" w:color="auto" w:fill="auto"/>
            <w:vAlign w:val="center"/>
          </w:tcPr>
          <w:p w14:paraId="752D49AB" w14:textId="77777777" w:rsidR="00842EF7" w:rsidRPr="00FE760F" w:rsidRDefault="00842EF7" w:rsidP="00F91227">
            <w:pPr>
              <w:pStyle w:val="TAC"/>
            </w:pPr>
          </w:p>
        </w:tc>
        <w:tc>
          <w:tcPr>
            <w:tcW w:w="1943" w:type="dxa"/>
            <w:shd w:val="clear" w:color="auto" w:fill="auto"/>
          </w:tcPr>
          <w:p w14:paraId="657011B1" w14:textId="77777777" w:rsidR="00842EF7" w:rsidRPr="00FE760F" w:rsidRDefault="00842EF7" w:rsidP="00F91227">
            <w:pPr>
              <w:pStyle w:val="TAC"/>
            </w:pPr>
            <w:r w:rsidRPr="00FE760F">
              <w:t>QPSK</w:t>
            </w:r>
          </w:p>
        </w:tc>
        <w:tc>
          <w:tcPr>
            <w:tcW w:w="2110" w:type="dxa"/>
            <w:shd w:val="clear" w:color="auto" w:fill="auto"/>
          </w:tcPr>
          <w:p w14:paraId="176394C9" w14:textId="77777777" w:rsidR="00842EF7" w:rsidRPr="00FE760F" w:rsidRDefault="00842EF7" w:rsidP="00F91227">
            <w:pPr>
              <w:pStyle w:val="TAC"/>
            </w:pPr>
            <w:r w:rsidRPr="00FE760F">
              <w:t>≤ 5.0</w:t>
            </w:r>
            <w:r w:rsidRPr="00FE760F">
              <w:rPr>
                <w:vertAlign w:val="superscript"/>
              </w:rPr>
              <w:t>1</w:t>
            </w:r>
          </w:p>
        </w:tc>
        <w:tc>
          <w:tcPr>
            <w:tcW w:w="1814" w:type="dxa"/>
          </w:tcPr>
          <w:p w14:paraId="624FA28F" w14:textId="77777777" w:rsidR="00842EF7" w:rsidRPr="00FE760F" w:rsidRDefault="00842EF7" w:rsidP="00F91227">
            <w:pPr>
              <w:pStyle w:val="TAC"/>
            </w:pPr>
            <w:r w:rsidRPr="00FE760F">
              <w:t>≤ 7.7</w:t>
            </w:r>
            <w:r w:rsidRPr="00FE760F">
              <w:rPr>
                <w:vertAlign w:val="superscript"/>
              </w:rPr>
              <w:t>1</w:t>
            </w:r>
          </w:p>
        </w:tc>
        <w:tc>
          <w:tcPr>
            <w:tcW w:w="1812" w:type="dxa"/>
          </w:tcPr>
          <w:p w14:paraId="241C22FD" w14:textId="77777777" w:rsidR="00842EF7" w:rsidRPr="00FE760F" w:rsidRDefault="00842EF7" w:rsidP="00F91227">
            <w:pPr>
              <w:pStyle w:val="TAC"/>
            </w:pPr>
            <w:r w:rsidRPr="00FE760F">
              <w:t>≤ [8.2]</w:t>
            </w:r>
          </w:p>
        </w:tc>
      </w:tr>
      <w:tr w:rsidR="00842EF7" w:rsidRPr="00FE760F" w14:paraId="0DDE2608" w14:textId="77777777" w:rsidTr="00F91227">
        <w:trPr>
          <w:jc w:val="center"/>
        </w:trPr>
        <w:tc>
          <w:tcPr>
            <w:tcW w:w="1952" w:type="dxa"/>
            <w:vMerge/>
            <w:shd w:val="clear" w:color="auto" w:fill="auto"/>
            <w:vAlign w:val="center"/>
          </w:tcPr>
          <w:p w14:paraId="00F9D4BB" w14:textId="77777777" w:rsidR="00842EF7" w:rsidRPr="00FE760F" w:rsidRDefault="00842EF7" w:rsidP="00F91227">
            <w:pPr>
              <w:pStyle w:val="TAC"/>
            </w:pPr>
          </w:p>
        </w:tc>
        <w:tc>
          <w:tcPr>
            <w:tcW w:w="1943" w:type="dxa"/>
            <w:shd w:val="clear" w:color="auto" w:fill="auto"/>
          </w:tcPr>
          <w:p w14:paraId="0B62B7CB" w14:textId="77777777" w:rsidR="00842EF7" w:rsidRPr="00FE760F" w:rsidRDefault="00842EF7" w:rsidP="00F91227">
            <w:pPr>
              <w:pStyle w:val="TAC"/>
            </w:pPr>
            <w:r w:rsidRPr="00FE760F">
              <w:t>16 QAM</w:t>
            </w:r>
          </w:p>
        </w:tc>
        <w:tc>
          <w:tcPr>
            <w:tcW w:w="2110" w:type="dxa"/>
            <w:shd w:val="clear" w:color="auto" w:fill="auto"/>
          </w:tcPr>
          <w:p w14:paraId="6531A084" w14:textId="77777777" w:rsidR="00842EF7" w:rsidRPr="00FE760F" w:rsidRDefault="00842EF7" w:rsidP="00F91227">
            <w:pPr>
              <w:pStyle w:val="TAC"/>
            </w:pPr>
            <w:r w:rsidRPr="00FE760F">
              <w:t>≤ 6.5</w:t>
            </w:r>
          </w:p>
        </w:tc>
        <w:tc>
          <w:tcPr>
            <w:tcW w:w="1814" w:type="dxa"/>
          </w:tcPr>
          <w:p w14:paraId="3BE7CF04" w14:textId="77777777" w:rsidR="00842EF7" w:rsidRPr="00FE760F" w:rsidRDefault="00842EF7" w:rsidP="00F91227">
            <w:pPr>
              <w:pStyle w:val="TAC"/>
            </w:pPr>
            <w:r w:rsidRPr="00FE760F">
              <w:t>≤ 8.7</w:t>
            </w:r>
          </w:p>
        </w:tc>
        <w:tc>
          <w:tcPr>
            <w:tcW w:w="1812" w:type="dxa"/>
          </w:tcPr>
          <w:p w14:paraId="46FDB38E" w14:textId="77777777" w:rsidR="00842EF7" w:rsidRPr="00FE760F" w:rsidRDefault="00842EF7" w:rsidP="00F91227">
            <w:pPr>
              <w:pStyle w:val="TAC"/>
            </w:pPr>
            <w:r w:rsidRPr="00FE760F">
              <w:t>≤ [9.3]</w:t>
            </w:r>
          </w:p>
        </w:tc>
      </w:tr>
      <w:tr w:rsidR="00842EF7" w:rsidRPr="00FE760F" w14:paraId="0166861A" w14:textId="77777777" w:rsidTr="00F91227">
        <w:trPr>
          <w:jc w:val="center"/>
        </w:trPr>
        <w:tc>
          <w:tcPr>
            <w:tcW w:w="1952" w:type="dxa"/>
            <w:vMerge/>
            <w:shd w:val="clear" w:color="auto" w:fill="auto"/>
            <w:vAlign w:val="center"/>
          </w:tcPr>
          <w:p w14:paraId="1E65B369" w14:textId="77777777" w:rsidR="00842EF7" w:rsidRPr="00FE760F" w:rsidRDefault="00842EF7" w:rsidP="00F91227">
            <w:pPr>
              <w:pStyle w:val="TAC"/>
            </w:pPr>
          </w:p>
        </w:tc>
        <w:tc>
          <w:tcPr>
            <w:tcW w:w="1943" w:type="dxa"/>
            <w:shd w:val="clear" w:color="auto" w:fill="auto"/>
          </w:tcPr>
          <w:p w14:paraId="3EA086F4" w14:textId="77777777" w:rsidR="00842EF7" w:rsidRPr="00FE760F" w:rsidRDefault="00842EF7" w:rsidP="00F91227">
            <w:pPr>
              <w:pStyle w:val="TAC"/>
            </w:pPr>
            <w:r w:rsidRPr="00FE760F">
              <w:t>64 QAM</w:t>
            </w:r>
          </w:p>
        </w:tc>
        <w:tc>
          <w:tcPr>
            <w:tcW w:w="2110" w:type="dxa"/>
            <w:shd w:val="clear" w:color="auto" w:fill="auto"/>
          </w:tcPr>
          <w:p w14:paraId="2F66273E" w14:textId="77777777" w:rsidR="00842EF7" w:rsidRPr="00FE760F" w:rsidRDefault="00842EF7" w:rsidP="00F91227">
            <w:pPr>
              <w:pStyle w:val="TAC"/>
            </w:pPr>
            <w:r w:rsidRPr="00FE760F">
              <w:t>≤ 9.0</w:t>
            </w:r>
          </w:p>
        </w:tc>
        <w:tc>
          <w:tcPr>
            <w:tcW w:w="1814" w:type="dxa"/>
          </w:tcPr>
          <w:p w14:paraId="7CFC3EE0" w14:textId="77777777" w:rsidR="00842EF7" w:rsidRPr="00FE760F" w:rsidRDefault="00842EF7" w:rsidP="00F91227">
            <w:pPr>
              <w:pStyle w:val="TAC"/>
            </w:pPr>
            <w:r w:rsidRPr="00FE760F">
              <w:t>≤ 10.7</w:t>
            </w:r>
          </w:p>
        </w:tc>
        <w:tc>
          <w:tcPr>
            <w:tcW w:w="1812" w:type="dxa"/>
          </w:tcPr>
          <w:p w14:paraId="740510E8" w14:textId="77777777" w:rsidR="00842EF7" w:rsidRPr="00FE760F" w:rsidRDefault="00842EF7" w:rsidP="00F91227">
            <w:pPr>
              <w:pStyle w:val="TAC"/>
            </w:pPr>
            <w:r w:rsidRPr="00FE760F">
              <w:t>≤ [11.2]</w:t>
            </w:r>
          </w:p>
        </w:tc>
      </w:tr>
      <w:tr w:rsidR="00842EF7" w:rsidRPr="00FE760F" w14:paraId="0D5A5CA2" w14:textId="77777777" w:rsidTr="00F91227">
        <w:trPr>
          <w:jc w:val="center"/>
        </w:trPr>
        <w:tc>
          <w:tcPr>
            <w:tcW w:w="1952" w:type="dxa"/>
            <w:vMerge w:val="restart"/>
            <w:shd w:val="clear" w:color="auto" w:fill="auto"/>
            <w:vAlign w:val="center"/>
          </w:tcPr>
          <w:p w14:paraId="553343A0" w14:textId="77777777" w:rsidR="00842EF7" w:rsidRPr="00FE760F" w:rsidRDefault="00842EF7" w:rsidP="00F91227">
            <w:pPr>
              <w:pStyle w:val="TAC"/>
            </w:pPr>
            <w:r w:rsidRPr="00FE760F">
              <w:t>CP-OFDM</w:t>
            </w:r>
          </w:p>
        </w:tc>
        <w:tc>
          <w:tcPr>
            <w:tcW w:w="1943" w:type="dxa"/>
            <w:shd w:val="clear" w:color="auto" w:fill="auto"/>
          </w:tcPr>
          <w:p w14:paraId="2AB62319" w14:textId="77777777" w:rsidR="00842EF7" w:rsidRPr="00FE760F" w:rsidRDefault="00842EF7" w:rsidP="00F91227">
            <w:pPr>
              <w:pStyle w:val="TAC"/>
            </w:pPr>
            <w:r w:rsidRPr="00FE760F">
              <w:t>QPSK</w:t>
            </w:r>
          </w:p>
        </w:tc>
        <w:tc>
          <w:tcPr>
            <w:tcW w:w="2110" w:type="dxa"/>
            <w:shd w:val="clear" w:color="auto" w:fill="auto"/>
          </w:tcPr>
          <w:p w14:paraId="286D5073" w14:textId="77777777" w:rsidR="00842EF7" w:rsidRPr="00FE760F" w:rsidRDefault="00842EF7" w:rsidP="00F91227">
            <w:pPr>
              <w:pStyle w:val="TAC"/>
            </w:pPr>
            <w:r w:rsidRPr="00FE760F">
              <w:t>≤ 5.0</w:t>
            </w:r>
          </w:p>
        </w:tc>
        <w:tc>
          <w:tcPr>
            <w:tcW w:w="1814" w:type="dxa"/>
          </w:tcPr>
          <w:p w14:paraId="04B40181" w14:textId="77777777" w:rsidR="00842EF7" w:rsidRPr="00FE760F" w:rsidRDefault="00842EF7" w:rsidP="00F91227">
            <w:pPr>
              <w:pStyle w:val="TAC"/>
            </w:pPr>
            <w:r w:rsidRPr="00FE760F">
              <w:t>≤ 7.5</w:t>
            </w:r>
          </w:p>
        </w:tc>
        <w:tc>
          <w:tcPr>
            <w:tcW w:w="1812" w:type="dxa"/>
          </w:tcPr>
          <w:p w14:paraId="08AA6E69" w14:textId="77777777" w:rsidR="00842EF7" w:rsidRPr="00FE760F" w:rsidRDefault="00842EF7" w:rsidP="00F91227">
            <w:pPr>
              <w:pStyle w:val="TAC"/>
            </w:pPr>
            <w:r w:rsidRPr="00FE760F">
              <w:t>≤ [8.0]</w:t>
            </w:r>
          </w:p>
        </w:tc>
      </w:tr>
      <w:tr w:rsidR="00842EF7" w:rsidRPr="00FE760F" w14:paraId="3A19123D" w14:textId="77777777" w:rsidTr="00F91227">
        <w:trPr>
          <w:jc w:val="center"/>
        </w:trPr>
        <w:tc>
          <w:tcPr>
            <w:tcW w:w="1952" w:type="dxa"/>
            <w:vMerge/>
            <w:shd w:val="clear" w:color="auto" w:fill="auto"/>
          </w:tcPr>
          <w:p w14:paraId="5EA065F3" w14:textId="77777777" w:rsidR="00842EF7" w:rsidRPr="00FE760F" w:rsidRDefault="00842EF7" w:rsidP="00F91227">
            <w:pPr>
              <w:pStyle w:val="TAC"/>
            </w:pPr>
          </w:p>
        </w:tc>
        <w:tc>
          <w:tcPr>
            <w:tcW w:w="1943" w:type="dxa"/>
            <w:shd w:val="clear" w:color="auto" w:fill="auto"/>
          </w:tcPr>
          <w:p w14:paraId="4A7416D5" w14:textId="77777777" w:rsidR="00842EF7" w:rsidRPr="00FE760F" w:rsidRDefault="00842EF7" w:rsidP="00F91227">
            <w:pPr>
              <w:pStyle w:val="TAC"/>
            </w:pPr>
            <w:r w:rsidRPr="00FE760F">
              <w:t>16 QAM</w:t>
            </w:r>
          </w:p>
        </w:tc>
        <w:tc>
          <w:tcPr>
            <w:tcW w:w="2110" w:type="dxa"/>
            <w:shd w:val="clear" w:color="auto" w:fill="auto"/>
          </w:tcPr>
          <w:p w14:paraId="629CD75F" w14:textId="77777777" w:rsidR="00842EF7" w:rsidRPr="00FE760F" w:rsidRDefault="00842EF7" w:rsidP="00F91227">
            <w:pPr>
              <w:pStyle w:val="TAC"/>
            </w:pPr>
            <w:r w:rsidRPr="00FE760F">
              <w:t>≤ 6.5</w:t>
            </w:r>
          </w:p>
        </w:tc>
        <w:tc>
          <w:tcPr>
            <w:tcW w:w="1814" w:type="dxa"/>
          </w:tcPr>
          <w:p w14:paraId="35FF4A3A" w14:textId="77777777" w:rsidR="00842EF7" w:rsidRPr="00FE760F" w:rsidRDefault="00842EF7" w:rsidP="00F91227">
            <w:pPr>
              <w:pStyle w:val="TAC"/>
            </w:pPr>
            <w:r w:rsidRPr="00FE760F">
              <w:t>≤ 8.7</w:t>
            </w:r>
          </w:p>
        </w:tc>
        <w:tc>
          <w:tcPr>
            <w:tcW w:w="1812" w:type="dxa"/>
          </w:tcPr>
          <w:p w14:paraId="1DCF706F" w14:textId="77777777" w:rsidR="00842EF7" w:rsidRPr="00FE760F" w:rsidRDefault="00842EF7" w:rsidP="00F91227">
            <w:pPr>
              <w:pStyle w:val="TAC"/>
            </w:pPr>
            <w:r w:rsidRPr="00FE760F">
              <w:t>≤ [9.2]</w:t>
            </w:r>
          </w:p>
        </w:tc>
      </w:tr>
      <w:tr w:rsidR="00842EF7" w:rsidRPr="00FE760F" w14:paraId="5F3D131B" w14:textId="77777777" w:rsidTr="00F91227">
        <w:trPr>
          <w:jc w:val="center"/>
        </w:trPr>
        <w:tc>
          <w:tcPr>
            <w:tcW w:w="1952" w:type="dxa"/>
            <w:vMerge/>
            <w:shd w:val="clear" w:color="auto" w:fill="auto"/>
          </w:tcPr>
          <w:p w14:paraId="6EDD85AD" w14:textId="77777777" w:rsidR="00842EF7" w:rsidRPr="00FE760F" w:rsidRDefault="00842EF7" w:rsidP="00F91227">
            <w:pPr>
              <w:pStyle w:val="TAC"/>
            </w:pPr>
          </w:p>
        </w:tc>
        <w:tc>
          <w:tcPr>
            <w:tcW w:w="1943" w:type="dxa"/>
            <w:shd w:val="clear" w:color="auto" w:fill="auto"/>
          </w:tcPr>
          <w:p w14:paraId="435E1DAE" w14:textId="77777777" w:rsidR="00842EF7" w:rsidRPr="00FE760F" w:rsidRDefault="00842EF7" w:rsidP="00F91227">
            <w:pPr>
              <w:pStyle w:val="TAC"/>
            </w:pPr>
            <w:r w:rsidRPr="00FE760F">
              <w:t>64 QAM</w:t>
            </w:r>
          </w:p>
        </w:tc>
        <w:tc>
          <w:tcPr>
            <w:tcW w:w="2110" w:type="dxa"/>
            <w:shd w:val="clear" w:color="auto" w:fill="auto"/>
          </w:tcPr>
          <w:p w14:paraId="0CA58257" w14:textId="77777777" w:rsidR="00842EF7" w:rsidRPr="00FE760F" w:rsidRDefault="00842EF7" w:rsidP="00F91227">
            <w:pPr>
              <w:pStyle w:val="TAC"/>
            </w:pPr>
            <w:r w:rsidRPr="00FE760F">
              <w:t>≤ 9.0</w:t>
            </w:r>
          </w:p>
        </w:tc>
        <w:tc>
          <w:tcPr>
            <w:tcW w:w="1814" w:type="dxa"/>
          </w:tcPr>
          <w:p w14:paraId="44860D2F" w14:textId="77777777" w:rsidR="00842EF7" w:rsidRPr="00FE760F" w:rsidRDefault="00842EF7" w:rsidP="00F91227">
            <w:pPr>
              <w:pStyle w:val="TAC"/>
            </w:pPr>
            <w:r w:rsidRPr="00FE760F">
              <w:t>≤ 10.7</w:t>
            </w:r>
          </w:p>
        </w:tc>
        <w:tc>
          <w:tcPr>
            <w:tcW w:w="1812" w:type="dxa"/>
          </w:tcPr>
          <w:p w14:paraId="65B4AC26" w14:textId="77777777" w:rsidR="00842EF7" w:rsidRPr="00FE760F" w:rsidRDefault="00842EF7" w:rsidP="00F91227">
            <w:pPr>
              <w:pStyle w:val="TAC"/>
            </w:pPr>
            <w:r w:rsidRPr="00FE760F">
              <w:t>≤ [11.2]</w:t>
            </w:r>
          </w:p>
        </w:tc>
      </w:tr>
      <w:tr w:rsidR="00842EF7" w:rsidRPr="00FE760F" w14:paraId="0094A7B3" w14:textId="77777777" w:rsidTr="00F91227">
        <w:trPr>
          <w:jc w:val="center"/>
        </w:trPr>
        <w:tc>
          <w:tcPr>
            <w:tcW w:w="9631" w:type="dxa"/>
            <w:gridSpan w:val="5"/>
            <w:shd w:val="clear" w:color="auto" w:fill="auto"/>
            <w:vAlign w:val="center"/>
          </w:tcPr>
          <w:p w14:paraId="4512E2D4" w14:textId="77777777" w:rsidR="00842EF7" w:rsidRPr="00FE760F" w:rsidRDefault="00842EF7" w:rsidP="00F91227">
            <w:pPr>
              <w:pStyle w:val="TAN"/>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77777777"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77777777" w:rsidR="00842EF7" w:rsidRPr="00FE760F" w:rsidRDefault="00842EF7" w:rsidP="00842EF7">
      <w:r w:rsidRPr="00FE760F">
        <w:t>For 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308F9A2B" w14:textId="77777777" w:rsidR="00842EF7" w:rsidRPr="00FE760F" w:rsidRDefault="00842EF7" w:rsidP="00842EF7">
      <w:pPr>
        <w:pStyle w:val="Heading4"/>
      </w:pPr>
      <w:bookmarkStart w:id="523" w:name="_Toc21340789"/>
      <w:bookmarkStart w:id="524" w:name="_Toc29805236"/>
      <w:bookmarkStart w:id="525" w:name="_Toc36456445"/>
      <w:bookmarkStart w:id="526" w:name="_Toc36469543"/>
      <w:bookmarkStart w:id="527" w:name="_Toc37253952"/>
      <w:bookmarkStart w:id="528" w:name="_Toc37322809"/>
      <w:r w:rsidRPr="00FE760F">
        <w:t>6.2A.2.5</w:t>
      </w:r>
      <w:r w:rsidRPr="00FE760F">
        <w:tab/>
        <w:t>Maximum output power reduction for power class 4</w:t>
      </w:r>
      <w:bookmarkEnd w:id="523"/>
      <w:bookmarkEnd w:id="524"/>
      <w:bookmarkEnd w:id="525"/>
      <w:bookmarkEnd w:id="526"/>
      <w:bookmarkEnd w:id="527"/>
      <w:bookmarkEnd w:id="528"/>
      <w:r w:rsidRPr="00FE760F">
        <w:t xml:space="preserve"> </w:t>
      </w:r>
    </w:p>
    <w:p w14:paraId="101A275C" w14:textId="77777777" w:rsidR="00842EF7" w:rsidRPr="00FE760F" w:rsidRDefault="00842EF7" w:rsidP="00842EF7">
      <w:r w:rsidRPr="00FE760F">
        <w:t xml:space="preserve">For power class </w:t>
      </w:r>
      <w:r w:rsidRPr="00FE760F">
        <w:rPr>
          <w:lang w:eastAsia="ko-KR"/>
        </w:rPr>
        <w:t>4</w:t>
      </w:r>
      <w:r w:rsidRPr="00FE760F">
        <w:t>, MPR specified in sub-clause 6.2A.2.4 applies.</w:t>
      </w:r>
    </w:p>
    <w:p w14:paraId="5664AFB0" w14:textId="77777777" w:rsidR="00842EF7" w:rsidRPr="00FE760F" w:rsidRDefault="00842EF7" w:rsidP="00842EF7">
      <w:pPr>
        <w:pStyle w:val="Heading3"/>
      </w:pPr>
      <w:bookmarkStart w:id="529" w:name="_Toc21340790"/>
      <w:bookmarkStart w:id="530" w:name="_Toc29805237"/>
      <w:bookmarkStart w:id="531" w:name="_Toc36456446"/>
      <w:bookmarkStart w:id="532" w:name="_Toc36469544"/>
      <w:bookmarkStart w:id="533" w:name="_Toc37253953"/>
      <w:bookmarkStart w:id="534" w:name="_Toc37322810"/>
      <w:r w:rsidRPr="00FE760F">
        <w:t>6.2A.3</w:t>
      </w:r>
      <w:r w:rsidRPr="00FE760F">
        <w:tab/>
        <w:t>UE maximum output power with additional requirements for CA</w:t>
      </w:r>
      <w:bookmarkEnd w:id="529"/>
      <w:bookmarkEnd w:id="530"/>
      <w:bookmarkEnd w:id="531"/>
      <w:bookmarkEnd w:id="532"/>
      <w:bookmarkEnd w:id="533"/>
      <w:bookmarkEnd w:id="534"/>
    </w:p>
    <w:p w14:paraId="6FB4E6C6" w14:textId="77777777" w:rsidR="00842EF7" w:rsidRPr="00FE760F" w:rsidRDefault="00842EF7" w:rsidP="00842EF7">
      <w:pPr>
        <w:pStyle w:val="Heading4"/>
      </w:pPr>
      <w:bookmarkStart w:id="535" w:name="_Toc21340791"/>
      <w:bookmarkStart w:id="536" w:name="_Toc29805238"/>
      <w:bookmarkStart w:id="537" w:name="_Toc36456447"/>
      <w:bookmarkStart w:id="538" w:name="_Toc36469545"/>
      <w:bookmarkStart w:id="539" w:name="_Toc37253954"/>
      <w:bookmarkStart w:id="540" w:name="_Toc37322811"/>
      <w:r w:rsidRPr="00FE760F">
        <w:t>6.2A.3.1</w:t>
      </w:r>
      <w:r w:rsidRPr="00FE760F">
        <w:tab/>
        <w:t>General</w:t>
      </w:r>
      <w:bookmarkEnd w:id="535"/>
      <w:bookmarkEnd w:id="536"/>
      <w:bookmarkEnd w:id="537"/>
      <w:bookmarkEnd w:id="538"/>
      <w:bookmarkEnd w:id="539"/>
      <w:bookmarkEnd w:id="540"/>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lastRenderedPageBreak/>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77777777" w:rsidR="00842EF7" w:rsidRPr="00FE760F" w:rsidRDefault="00842EF7" w:rsidP="00F91227">
            <w:pPr>
              <w:pStyle w:val="TAC"/>
            </w:pPr>
            <w:r w:rsidRPr="00FE760F">
              <w:rPr>
                <w:rFonts w:cs="Arial"/>
                <w:lang w:eastAsia="zh-CN"/>
              </w:rPr>
              <w:t>n</w:t>
            </w:r>
            <w:r w:rsidRPr="00FE760F">
              <w:rPr>
                <w:rFonts w:cs="Arial" w:hint="eastAsia"/>
                <w:lang w:eastAsia="zh-CN"/>
              </w:rPr>
              <w:t>2</w:t>
            </w:r>
            <w:r w:rsidRPr="00FE760F">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842EF7" w:rsidRPr="00FE760F" w14:paraId="3B3B66BB" w14:textId="77777777" w:rsidTr="00F91227">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6386AF4D" w14:textId="77777777" w:rsidR="00842EF7" w:rsidRPr="00FE760F" w:rsidRDefault="00842EF7" w:rsidP="00F91227">
            <w:pPr>
              <w:pStyle w:val="TAH"/>
            </w:pPr>
            <w:r w:rsidRPr="00FE760F">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100153C" w14:textId="77777777" w:rsidR="00842EF7" w:rsidRPr="00FE760F" w:rsidRDefault="00842EF7" w:rsidP="00F91227">
            <w:pPr>
              <w:pStyle w:val="TAH"/>
            </w:pPr>
            <w:r w:rsidRPr="00FE760F">
              <w:t>Value of additionalSpectrumEmission / NS number</w:t>
            </w:r>
          </w:p>
        </w:tc>
      </w:tr>
      <w:tr w:rsidR="00842EF7" w:rsidRPr="00FE760F" w14:paraId="01FCC323" w14:textId="77777777"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0E0D5CB" w14:textId="77777777" w:rsidR="00842EF7" w:rsidRPr="00FE760F" w:rsidRDefault="00842EF7" w:rsidP="00F91227">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7C76BFFC" w14:textId="77777777" w:rsidR="00842EF7" w:rsidRPr="00FE760F" w:rsidRDefault="00842EF7" w:rsidP="00F91227">
            <w:pPr>
              <w:pStyle w:val="TAH"/>
            </w:pPr>
            <w:r w:rsidRPr="00FE760F">
              <w:t>0</w:t>
            </w:r>
          </w:p>
        </w:tc>
        <w:tc>
          <w:tcPr>
            <w:tcW w:w="1620" w:type="dxa"/>
            <w:tcBorders>
              <w:top w:val="single" w:sz="4" w:space="0" w:color="auto"/>
              <w:left w:val="single" w:sz="4" w:space="0" w:color="auto"/>
              <w:bottom w:val="single" w:sz="4" w:space="0" w:color="auto"/>
              <w:right w:val="single" w:sz="4" w:space="0" w:color="auto"/>
            </w:tcBorders>
            <w:vAlign w:val="center"/>
          </w:tcPr>
          <w:p w14:paraId="72B00E78" w14:textId="77777777" w:rsidR="00842EF7" w:rsidRPr="00FE760F" w:rsidRDefault="00842EF7" w:rsidP="00F91227">
            <w:pPr>
              <w:pStyle w:val="TAH"/>
            </w:pPr>
            <w:r w:rsidRPr="00FE760F">
              <w:t>1</w:t>
            </w:r>
          </w:p>
        </w:tc>
        <w:tc>
          <w:tcPr>
            <w:tcW w:w="1856" w:type="dxa"/>
            <w:tcBorders>
              <w:top w:val="single" w:sz="4" w:space="0" w:color="auto"/>
              <w:left w:val="single" w:sz="4" w:space="0" w:color="auto"/>
              <w:bottom w:val="single" w:sz="4" w:space="0" w:color="auto"/>
              <w:right w:val="single" w:sz="4" w:space="0" w:color="auto"/>
            </w:tcBorders>
            <w:vAlign w:val="center"/>
          </w:tcPr>
          <w:p w14:paraId="67280F65" w14:textId="77777777" w:rsidR="00842EF7" w:rsidRPr="00FE760F" w:rsidRDefault="00842EF7" w:rsidP="00F91227">
            <w:pPr>
              <w:pStyle w:val="TAH"/>
            </w:pPr>
            <w:r w:rsidRPr="00FE760F">
              <w:t>2</w:t>
            </w:r>
          </w:p>
        </w:tc>
        <w:tc>
          <w:tcPr>
            <w:tcW w:w="584" w:type="dxa"/>
            <w:tcBorders>
              <w:top w:val="single" w:sz="4" w:space="0" w:color="auto"/>
              <w:left w:val="single" w:sz="4" w:space="0" w:color="auto"/>
              <w:bottom w:val="single" w:sz="4" w:space="0" w:color="auto"/>
              <w:right w:val="single" w:sz="4" w:space="0" w:color="auto"/>
            </w:tcBorders>
            <w:vAlign w:val="center"/>
          </w:tcPr>
          <w:p w14:paraId="06E39500" w14:textId="77777777" w:rsidR="00842EF7" w:rsidRPr="00FE760F" w:rsidRDefault="00842EF7" w:rsidP="00F91227">
            <w:pPr>
              <w:pStyle w:val="TAH"/>
            </w:pPr>
            <w:r w:rsidRPr="00FE760F">
              <w:t>3</w:t>
            </w:r>
          </w:p>
        </w:tc>
        <w:tc>
          <w:tcPr>
            <w:tcW w:w="584" w:type="dxa"/>
            <w:tcBorders>
              <w:top w:val="single" w:sz="4" w:space="0" w:color="auto"/>
              <w:left w:val="single" w:sz="4" w:space="0" w:color="auto"/>
              <w:bottom w:val="single" w:sz="4" w:space="0" w:color="auto"/>
              <w:right w:val="single" w:sz="4" w:space="0" w:color="auto"/>
            </w:tcBorders>
            <w:vAlign w:val="center"/>
          </w:tcPr>
          <w:p w14:paraId="63D7C56A" w14:textId="77777777" w:rsidR="00842EF7" w:rsidRPr="00FE760F" w:rsidRDefault="00842EF7" w:rsidP="00F91227">
            <w:pPr>
              <w:pStyle w:val="TAH"/>
            </w:pPr>
            <w:r w:rsidRPr="00FE760F">
              <w:t>4</w:t>
            </w:r>
          </w:p>
        </w:tc>
        <w:tc>
          <w:tcPr>
            <w:tcW w:w="584" w:type="dxa"/>
            <w:tcBorders>
              <w:top w:val="single" w:sz="4" w:space="0" w:color="auto"/>
              <w:left w:val="single" w:sz="4" w:space="0" w:color="auto"/>
              <w:bottom w:val="single" w:sz="4" w:space="0" w:color="auto"/>
              <w:right w:val="single" w:sz="4" w:space="0" w:color="auto"/>
            </w:tcBorders>
            <w:vAlign w:val="center"/>
          </w:tcPr>
          <w:p w14:paraId="67BD57FC" w14:textId="77777777" w:rsidR="00842EF7" w:rsidRPr="00FE760F" w:rsidRDefault="00842EF7" w:rsidP="00F91227">
            <w:pPr>
              <w:pStyle w:val="TAH"/>
            </w:pPr>
            <w:r w:rsidRPr="00FE760F">
              <w:t>5</w:t>
            </w:r>
          </w:p>
        </w:tc>
        <w:tc>
          <w:tcPr>
            <w:tcW w:w="584" w:type="dxa"/>
            <w:tcBorders>
              <w:top w:val="single" w:sz="4" w:space="0" w:color="auto"/>
              <w:left w:val="single" w:sz="4" w:space="0" w:color="auto"/>
              <w:bottom w:val="single" w:sz="4" w:space="0" w:color="auto"/>
              <w:right w:val="single" w:sz="4" w:space="0" w:color="auto"/>
            </w:tcBorders>
            <w:vAlign w:val="center"/>
          </w:tcPr>
          <w:p w14:paraId="65E54EA3" w14:textId="77777777" w:rsidR="00842EF7" w:rsidRPr="00FE760F" w:rsidRDefault="00842EF7" w:rsidP="00F91227">
            <w:pPr>
              <w:pStyle w:val="TAH"/>
            </w:pPr>
            <w:r w:rsidRPr="00FE760F">
              <w:t>6</w:t>
            </w:r>
          </w:p>
        </w:tc>
        <w:tc>
          <w:tcPr>
            <w:tcW w:w="584" w:type="dxa"/>
            <w:tcBorders>
              <w:top w:val="single" w:sz="4" w:space="0" w:color="auto"/>
              <w:left w:val="single" w:sz="4" w:space="0" w:color="auto"/>
              <w:bottom w:val="single" w:sz="4" w:space="0" w:color="auto"/>
              <w:right w:val="single" w:sz="4" w:space="0" w:color="auto"/>
            </w:tcBorders>
            <w:vAlign w:val="center"/>
          </w:tcPr>
          <w:p w14:paraId="2906B93B" w14:textId="77777777" w:rsidR="00842EF7" w:rsidRPr="00FE760F" w:rsidRDefault="00842EF7" w:rsidP="00F91227">
            <w:pPr>
              <w:pStyle w:val="TAH"/>
            </w:pPr>
            <w:r w:rsidRPr="00FE760F">
              <w:t>7</w:t>
            </w:r>
          </w:p>
        </w:tc>
      </w:tr>
      <w:tr w:rsidR="00842EF7" w:rsidRPr="00FE760F" w14:paraId="7AA2C1F7" w14:textId="77777777"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58D6B9C1" w14:textId="77777777" w:rsidR="00842EF7" w:rsidRPr="00FE760F" w:rsidRDefault="00842EF7" w:rsidP="00F91227">
            <w:pPr>
              <w:pStyle w:val="TAC"/>
            </w:pPr>
            <w:r w:rsidRPr="00FE760F">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A1091E"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7CE792DF"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AFA6015"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244F532"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7F6AC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F8E6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C7633BF"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AC00AC" w14:textId="77777777" w:rsidR="00842EF7" w:rsidRPr="00FE760F" w:rsidRDefault="00842EF7" w:rsidP="00F91227">
            <w:pPr>
              <w:pStyle w:val="TAC"/>
            </w:pPr>
          </w:p>
        </w:tc>
      </w:tr>
      <w:tr w:rsidR="00842EF7" w:rsidRPr="00FE760F" w14:paraId="673CB74E"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0F807C2" w14:textId="77777777" w:rsidR="00842EF7" w:rsidRPr="00FE760F" w:rsidRDefault="00842EF7" w:rsidP="00F91227">
            <w:pPr>
              <w:pStyle w:val="TAC"/>
            </w:pPr>
            <w:r w:rsidRPr="00FE760F">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564E6E06"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9DFC023" w14:textId="77777777" w:rsidR="00842EF7" w:rsidRPr="00FE760F" w:rsidRDefault="00842EF7" w:rsidP="00F91227">
            <w:pPr>
              <w:pStyle w:val="TAC"/>
            </w:pPr>
            <w:r w:rsidRPr="00FE760F">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37DABE08" w14:textId="77777777" w:rsidR="00842EF7" w:rsidRPr="00FE760F" w:rsidRDefault="00842EF7" w:rsidP="00F91227">
            <w:pPr>
              <w:pStyle w:val="TAC"/>
            </w:pPr>
            <w:r w:rsidRPr="00FE760F">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5DB8FF0A"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D1CFD13"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C257E97"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766C0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B1A33A8" w14:textId="77777777" w:rsidR="00842EF7" w:rsidRPr="00FE760F" w:rsidRDefault="00842EF7" w:rsidP="00F91227">
            <w:pPr>
              <w:pStyle w:val="TAC"/>
            </w:pPr>
          </w:p>
        </w:tc>
      </w:tr>
      <w:tr w:rsidR="00842EF7" w:rsidRPr="00FE760F" w14:paraId="02776CB4"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F510E2B" w14:textId="77777777" w:rsidR="00842EF7" w:rsidRPr="00FE760F" w:rsidRDefault="00842EF7" w:rsidP="00F91227">
            <w:pPr>
              <w:pStyle w:val="TAC"/>
            </w:pPr>
            <w:r w:rsidRPr="00FE760F">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3995181"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BD87916"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AAA15D0"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1397B7"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B02870"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D0C2C2D"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078BDE"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78DB577" w14:textId="77777777" w:rsidR="00842EF7" w:rsidRPr="00FE760F" w:rsidRDefault="00842EF7" w:rsidP="00F91227">
            <w:pPr>
              <w:pStyle w:val="TAC"/>
            </w:pPr>
          </w:p>
        </w:tc>
      </w:tr>
      <w:tr w:rsidR="00842EF7" w:rsidRPr="00FE760F" w14:paraId="47771256" w14:textId="77777777"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A91DA08" w14:textId="77777777" w:rsidR="00842EF7" w:rsidRPr="00FE760F" w:rsidRDefault="00842EF7" w:rsidP="00F91227">
            <w:pPr>
              <w:pStyle w:val="TAC"/>
            </w:pPr>
            <w:r w:rsidRPr="00FE760F">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86637EF" w14:textId="77777777" w:rsidR="00842EF7" w:rsidRPr="00FE760F" w:rsidRDefault="00842EF7" w:rsidP="00F91227">
            <w:pPr>
              <w:pStyle w:val="TAC"/>
            </w:pPr>
            <w:r w:rsidRPr="00FE760F">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47C79D4" w14:textId="77777777" w:rsidR="00842EF7" w:rsidRPr="00FE760F"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65AA816"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EEF275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7C4014D"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572CDA1"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47471E" w14:textId="77777777" w:rsidR="00842EF7" w:rsidRPr="00FE760F"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9803B7D" w14:textId="77777777" w:rsidR="00842EF7" w:rsidRPr="00FE760F" w:rsidRDefault="00842EF7" w:rsidP="00F91227">
            <w:pPr>
              <w:pStyle w:val="TAC"/>
            </w:pPr>
          </w:p>
        </w:tc>
      </w:tr>
      <w:tr w:rsidR="00842EF7" w:rsidRPr="00FE760F" w14:paraId="37E2C671" w14:textId="77777777" w:rsidTr="00F91227">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3E0744AF" w14:textId="77777777" w:rsidR="00842EF7" w:rsidRPr="00FE760F" w:rsidRDefault="00842EF7" w:rsidP="00F91227">
            <w:pPr>
              <w:pStyle w:val="TAN"/>
            </w:pPr>
            <w:r w:rsidRPr="00FE760F">
              <w:t>NOTE:</w:t>
            </w:r>
            <w:r w:rsidRPr="00FE760F">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541" w:name="_Toc21340792"/>
      <w:bookmarkStart w:id="542" w:name="_Toc29805239"/>
      <w:bookmarkStart w:id="543" w:name="_Toc36456448"/>
      <w:bookmarkStart w:id="544" w:name="_Toc36469546"/>
      <w:bookmarkStart w:id="545" w:name="_Toc37253955"/>
      <w:bookmarkStart w:id="546" w:name="_Toc37322812"/>
      <w:r w:rsidRPr="00FE760F">
        <w:t>6.2A.3.2</w:t>
      </w:r>
      <w:r w:rsidRPr="00FE760F">
        <w:tab/>
        <w:t>A-MPR for CA_NS_201</w:t>
      </w:r>
      <w:bookmarkEnd w:id="541"/>
      <w:bookmarkEnd w:id="542"/>
      <w:bookmarkEnd w:id="543"/>
      <w:bookmarkEnd w:id="544"/>
      <w:bookmarkEnd w:id="545"/>
      <w:bookmarkEnd w:id="546"/>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547" w:name="_Toc21340793"/>
      <w:bookmarkStart w:id="548" w:name="_Toc29805240"/>
      <w:bookmarkStart w:id="549" w:name="_Toc36456449"/>
      <w:bookmarkStart w:id="550" w:name="_Toc36469547"/>
      <w:bookmarkStart w:id="551" w:name="_Toc37253956"/>
      <w:bookmarkStart w:id="552" w:name="_Toc37322813"/>
      <w:r w:rsidRPr="00FE760F">
        <w:rPr>
          <w:sz w:val="24"/>
        </w:rPr>
        <w:t>6.2A.3.2.1</w:t>
      </w:r>
      <w:r w:rsidRPr="00FE760F">
        <w:rPr>
          <w:sz w:val="24"/>
        </w:rPr>
        <w:tab/>
        <w:t>A-MPR for CA_NS_201 for power class 1</w:t>
      </w:r>
      <w:bookmarkEnd w:id="547"/>
      <w:bookmarkEnd w:id="548"/>
      <w:bookmarkEnd w:id="549"/>
      <w:bookmarkEnd w:id="550"/>
      <w:bookmarkEnd w:id="551"/>
      <w:bookmarkEnd w:id="552"/>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553" w:name="_Toc21340794"/>
      <w:bookmarkStart w:id="554" w:name="_Toc29805241"/>
      <w:bookmarkStart w:id="555" w:name="_Toc36456450"/>
      <w:bookmarkStart w:id="556" w:name="_Toc36469548"/>
      <w:bookmarkStart w:id="557" w:name="_Toc37253957"/>
      <w:bookmarkStart w:id="558" w:name="_Toc37322814"/>
      <w:r w:rsidRPr="00FE760F">
        <w:rPr>
          <w:sz w:val="24"/>
        </w:rPr>
        <w:t>6.2A.3.2.2</w:t>
      </w:r>
      <w:r w:rsidRPr="00FE760F">
        <w:rPr>
          <w:sz w:val="24"/>
        </w:rPr>
        <w:tab/>
        <w:t>A-MPR for CA_NS_201 for power class 2</w:t>
      </w:r>
      <w:bookmarkEnd w:id="553"/>
      <w:bookmarkEnd w:id="554"/>
      <w:bookmarkEnd w:id="555"/>
      <w:bookmarkEnd w:id="556"/>
      <w:bookmarkEnd w:id="557"/>
      <w:bookmarkEnd w:id="558"/>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559" w:name="_Toc21340795"/>
      <w:bookmarkStart w:id="560" w:name="_Toc29805242"/>
      <w:bookmarkStart w:id="561" w:name="_Toc36456451"/>
      <w:bookmarkStart w:id="562" w:name="_Toc36469549"/>
      <w:bookmarkStart w:id="563" w:name="_Toc37253958"/>
      <w:bookmarkStart w:id="564" w:name="_Toc37322815"/>
      <w:r w:rsidRPr="00FE760F">
        <w:rPr>
          <w:sz w:val="24"/>
        </w:rPr>
        <w:lastRenderedPageBreak/>
        <w:t>6.2A.3.2.3</w:t>
      </w:r>
      <w:r w:rsidRPr="00FE760F">
        <w:rPr>
          <w:sz w:val="24"/>
        </w:rPr>
        <w:tab/>
        <w:t>A-MPR for CA_NS_201 for power class 3</w:t>
      </w:r>
      <w:bookmarkEnd w:id="559"/>
      <w:bookmarkEnd w:id="560"/>
      <w:bookmarkEnd w:id="561"/>
      <w:bookmarkEnd w:id="562"/>
      <w:bookmarkEnd w:id="563"/>
      <w:bookmarkEnd w:id="564"/>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77777777" w:rsidR="00842EF7" w:rsidRPr="00FE760F" w:rsidRDefault="00842EF7" w:rsidP="00F91227">
            <w:pPr>
              <w:pStyle w:val="TAC"/>
              <w:rPr>
                <w:lang w:val="en-US"/>
              </w:rPr>
            </w:pPr>
            <w:r w:rsidRPr="00FE760F">
              <w:t>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4F19E513" w14:textId="77777777" w:rsidR="00842EF7" w:rsidRPr="00FE760F" w:rsidRDefault="00842EF7" w:rsidP="00F91227">
            <w:pPr>
              <w:pStyle w:val="TAN"/>
            </w:pPr>
            <w:r w:rsidRPr="00FE760F">
              <w:t>NOTE 1:</w:t>
            </w:r>
            <w:r w:rsidRPr="00FE760F">
              <w:tab/>
              <w:t>The Offset frequency is defined as the frequency from the lower band edge to the lower channel edge.</w:t>
            </w:r>
          </w:p>
          <w:p w14:paraId="2F75E71D" w14:textId="77777777" w:rsidR="00842EF7" w:rsidRPr="00FE760F" w:rsidRDefault="00842EF7" w:rsidP="00F91227">
            <w:pPr>
              <w:pStyle w:val="TAN"/>
            </w:pPr>
            <w:r w:rsidRPr="00FE760F">
              <w:t>NOTE 2:</w:t>
            </w:r>
            <w:r w:rsidRPr="00FE760F">
              <w:tab/>
              <w:t>The back off applied is the max(MPR, AMPR), where the MPR is defined in Table 6.2A.2.4-1.</w:t>
            </w:r>
          </w:p>
          <w:p w14:paraId="59301BE0" w14:textId="77777777" w:rsidR="00842EF7" w:rsidRPr="00FE760F" w:rsidRDefault="00842EF7" w:rsidP="00F91227">
            <w:pPr>
              <w:pStyle w:val="TAN"/>
            </w:pPr>
            <w:r w:rsidRPr="00FE760F">
              <w:t>NOTE 3:</w:t>
            </w:r>
            <w:r w:rsidRPr="00FE760F">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565" w:name="_Toc21340796"/>
      <w:bookmarkStart w:id="566" w:name="_Toc29805243"/>
      <w:bookmarkStart w:id="567" w:name="_Toc36456452"/>
      <w:bookmarkStart w:id="568" w:name="_Toc36469550"/>
      <w:bookmarkStart w:id="569" w:name="_Toc37253959"/>
      <w:bookmarkStart w:id="570" w:name="_Toc37322816"/>
      <w:r w:rsidRPr="00FE760F">
        <w:rPr>
          <w:sz w:val="24"/>
        </w:rPr>
        <w:t>6.2A.3.2.4</w:t>
      </w:r>
      <w:r w:rsidRPr="00FE760F">
        <w:rPr>
          <w:sz w:val="24"/>
        </w:rPr>
        <w:tab/>
        <w:t>A-MPR for CA_NS_201 for power class 4</w:t>
      </w:r>
      <w:bookmarkEnd w:id="565"/>
      <w:bookmarkEnd w:id="566"/>
      <w:bookmarkEnd w:id="567"/>
      <w:bookmarkEnd w:id="568"/>
      <w:bookmarkEnd w:id="569"/>
      <w:bookmarkEnd w:id="570"/>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571" w:name="_Toc21340797"/>
      <w:bookmarkStart w:id="572" w:name="_Toc29805244"/>
      <w:bookmarkStart w:id="573" w:name="_Toc36456453"/>
      <w:bookmarkStart w:id="574" w:name="_Toc36469551"/>
      <w:bookmarkStart w:id="575" w:name="_Toc37253960"/>
      <w:bookmarkStart w:id="576" w:name="_Toc37322817"/>
      <w:r w:rsidRPr="00FE760F">
        <w:t>6.2A.3.3</w:t>
      </w:r>
      <w:r w:rsidRPr="00FE760F">
        <w:tab/>
        <w:t>A-MPR for CA_NS_202</w:t>
      </w:r>
      <w:bookmarkEnd w:id="571"/>
      <w:bookmarkEnd w:id="572"/>
      <w:bookmarkEnd w:id="573"/>
      <w:bookmarkEnd w:id="574"/>
      <w:bookmarkEnd w:id="575"/>
      <w:bookmarkEnd w:id="576"/>
    </w:p>
    <w:p w14:paraId="0D3729B8" w14:textId="77777777" w:rsidR="00842EF7" w:rsidRPr="00FE760F" w:rsidRDefault="00842EF7" w:rsidP="00842EF7">
      <w:pPr>
        <w:pStyle w:val="Heading5"/>
        <w:rPr>
          <w:sz w:val="24"/>
        </w:rPr>
      </w:pPr>
      <w:bookmarkStart w:id="577" w:name="_Toc21340798"/>
      <w:bookmarkStart w:id="578" w:name="_Toc29805245"/>
      <w:bookmarkStart w:id="579" w:name="_Toc36456454"/>
      <w:bookmarkStart w:id="580" w:name="_Toc36469552"/>
      <w:bookmarkStart w:id="581" w:name="_Toc37253961"/>
      <w:bookmarkStart w:id="582" w:name="_Toc37322818"/>
      <w:r w:rsidRPr="00FE760F">
        <w:rPr>
          <w:sz w:val="24"/>
        </w:rPr>
        <w:t>6.2A.3.3.1</w:t>
      </w:r>
      <w:r w:rsidRPr="00FE760F">
        <w:rPr>
          <w:sz w:val="24"/>
        </w:rPr>
        <w:tab/>
        <w:t>A-MPR for CA_NS_202 for power class 1</w:t>
      </w:r>
      <w:bookmarkEnd w:id="577"/>
      <w:bookmarkEnd w:id="578"/>
      <w:bookmarkEnd w:id="579"/>
      <w:bookmarkEnd w:id="580"/>
      <w:bookmarkEnd w:id="581"/>
      <w:bookmarkEnd w:id="582"/>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583" w:name="_Toc21340799"/>
      <w:bookmarkStart w:id="584" w:name="_Toc29805246"/>
      <w:bookmarkStart w:id="585" w:name="_Toc36456455"/>
      <w:bookmarkStart w:id="586" w:name="_Toc36469553"/>
      <w:bookmarkStart w:id="587" w:name="_Toc37253962"/>
      <w:bookmarkStart w:id="588" w:name="_Toc37322819"/>
      <w:r w:rsidRPr="00FE760F">
        <w:rPr>
          <w:sz w:val="24"/>
        </w:rPr>
        <w:t>6.2A.3.3.2</w:t>
      </w:r>
      <w:r w:rsidRPr="00FE760F">
        <w:rPr>
          <w:sz w:val="24"/>
        </w:rPr>
        <w:tab/>
        <w:t>A-MPR for CA_NS_202 for power class 2</w:t>
      </w:r>
      <w:bookmarkEnd w:id="583"/>
      <w:bookmarkEnd w:id="584"/>
      <w:bookmarkEnd w:id="585"/>
      <w:bookmarkEnd w:id="586"/>
      <w:bookmarkEnd w:id="587"/>
      <w:bookmarkEnd w:id="588"/>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589" w:name="_Toc21340800"/>
      <w:bookmarkStart w:id="590" w:name="_Toc29805247"/>
      <w:bookmarkStart w:id="591" w:name="_Toc36456456"/>
      <w:bookmarkStart w:id="592" w:name="_Toc36469554"/>
      <w:bookmarkStart w:id="593" w:name="_Toc37253963"/>
      <w:bookmarkStart w:id="594" w:name="_Toc37322820"/>
      <w:r w:rsidRPr="00FE760F">
        <w:rPr>
          <w:sz w:val="24"/>
        </w:rPr>
        <w:t>6.2A.3.3.3</w:t>
      </w:r>
      <w:r w:rsidRPr="00FE760F">
        <w:rPr>
          <w:sz w:val="24"/>
        </w:rPr>
        <w:tab/>
        <w:t>A-MPR for CA_NS_202 for power class 3</w:t>
      </w:r>
      <w:bookmarkEnd w:id="589"/>
      <w:bookmarkEnd w:id="590"/>
      <w:bookmarkEnd w:id="591"/>
      <w:bookmarkEnd w:id="592"/>
      <w:bookmarkEnd w:id="593"/>
      <w:bookmarkEnd w:id="594"/>
    </w:p>
    <w:p w14:paraId="474C23CC" w14:textId="77777777" w:rsidR="00842EF7" w:rsidRPr="00FE760F" w:rsidRDefault="00842EF7" w:rsidP="00842EF7">
      <w:r w:rsidRPr="00FE760F">
        <w:t>For intra-band contiguous CA, A-MPR for CA_NS_202  shall be 2.0 dB.</w:t>
      </w:r>
    </w:p>
    <w:p w14:paraId="4F0619E2" w14:textId="77777777" w:rsidR="00842EF7" w:rsidRPr="00FE760F" w:rsidRDefault="00842EF7" w:rsidP="00842EF7">
      <w:pPr>
        <w:pStyle w:val="Heading5"/>
        <w:rPr>
          <w:sz w:val="24"/>
        </w:rPr>
      </w:pPr>
      <w:bookmarkStart w:id="595" w:name="_Toc21340801"/>
      <w:bookmarkStart w:id="596" w:name="_Toc29805248"/>
      <w:bookmarkStart w:id="597" w:name="_Toc36456457"/>
      <w:bookmarkStart w:id="598" w:name="_Toc36469555"/>
      <w:bookmarkStart w:id="599" w:name="_Toc37253964"/>
      <w:bookmarkStart w:id="600" w:name="_Toc37322821"/>
      <w:r w:rsidRPr="00FE760F">
        <w:rPr>
          <w:sz w:val="24"/>
        </w:rPr>
        <w:t>6.2A.3.3.4</w:t>
      </w:r>
      <w:r w:rsidRPr="00FE760F">
        <w:rPr>
          <w:sz w:val="24"/>
        </w:rPr>
        <w:tab/>
        <w:t>A-MPR for CA_NS_202 for power class 4</w:t>
      </w:r>
      <w:bookmarkEnd w:id="595"/>
      <w:bookmarkEnd w:id="596"/>
      <w:bookmarkEnd w:id="597"/>
      <w:bookmarkEnd w:id="598"/>
      <w:bookmarkEnd w:id="599"/>
      <w:bookmarkEnd w:id="600"/>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601" w:name="_Toc21340802"/>
      <w:bookmarkStart w:id="602" w:name="_Toc29805249"/>
      <w:bookmarkStart w:id="603" w:name="_Toc36456458"/>
      <w:bookmarkStart w:id="604" w:name="_Toc36469556"/>
      <w:bookmarkStart w:id="605" w:name="_Toc37253965"/>
      <w:bookmarkStart w:id="606" w:name="_Toc37322822"/>
      <w:r w:rsidRPr="00FE760F">
        <w:t>6.2A.4</w:t>
      </w:r>
      <w:r w:rsidRPr="00FE760F">
        <w:tab/>
        <w:t>Configured transmitted power for CA</w:t>
      </w:r>
      <w:bookmarkEnd w:id="601"/>
      <w:bookmarkEnd w:id="602"/>
      <w:bookmarkEnd w:id="603"/>
      <w:bookmarkEnd w:id="604"/>
      <w:bookmarkEnd w:id="605"/>
      <w:bookmarkEnd w:id="606"/>
    </w:p>
    <w:p w14:paraId="4FD0D9D0" w14:textId="77777777" w:rsidR="00842EF7" w:rsidRPr="00FE760F" w:rsidRDefault="00842EF7" w:rsidP="00842EF7">
      <w:r w:rsidRPr="00FE760F">
        <w:t xml:space="preserve">A UE configured with carrier aggregation can configure its maximum output power for each uplink carrier </w:t>
      </w:r>
      <w:r w:rsidRPr="00FE760F">
        <w:rPr>
          <w:i/>
        </w:rPr>
        <w:t>f</w:t>
      </w:r>
      <w:r w:rsidRPr="00FE760F">
        <w:t xml:space="preserve"> of activated serving cell </w:t>
      </w:r>
      <w:r w:rsidRPr="00FE760F">
        <w:rPr>
          <w:i/>
        </w:rPr>
        <w:t>c</w:t>
      </w:r>
      <w:r w:rsidRPr="00FE760F">
        <w:t xml:space="preserve"> and its total configured 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only and is in accordance with that specified in clause 6.2.4 with parameters MPR, A-MPR and P-MPR replaced with those specified below. The total configured power P</w:t>
      </w:r>
      <w:r w:rsidRPr="00FE760F">
        <w:rPr>
          <w:vertAlign w:val="subscript"/>
        </w:rPr>
        <w:t>CMAX</w:t>
      </w:r>
      <w:r w:rsidRPr="00FE760F">
        <w:t xml:space="preserve"> in a transmission occasion is the sum of the configured power for carrier </w:t>
      </w:r>
      <w:r w:rsidRPr="00FE760F">
        <w:rPr>
          <w:i/>
        </w:rPr>
        <w:t xml:space="preserve">f </w:t>
      </w:r>
      <w:r w:rsidRPr="00FE760F">
        <w:t xml:space="preserve">of serving cell </w:t>
      </w:r>
      <w:r w:rsidRPr="00FE760F">
        <w:rPr>
          <w:i/>
        </w:rPr>
        <w:t>c</w:t>
      </w:r>
      <w:r w:rsidRPr="00FE760F">
        <w:t xml:space="preserve"> with non-zero granted transmission power in the respective reference point.</w:t>
      </w:r>
    </w:p>
    <w:p w14:paraId="1A40D070" w14:textId="77777777" w:rsidR="00842EF7" w:rsidRPr="00FE760F" w:rsidRDefault="00842EF7" w:rsidP="00842EF7">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in each component carrier is same.</w:t>
      </w:r>
    </w:p>
    <w:p w14:paraId="4389244A" w14:textId="77777777" w:rsidR="00842EF7" w:rsidRPr="00FE760F" w:rsidRDefault="00842EF7" w:rsidP="00842EF7">
      <w:r w:rsidRPr="00FE760F">
        <w:t>The total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77777777" w:rsidR="00842EF7" w:rsidRPr="00FE760F" w:rsidRDefault="00842EF7" w:rsidP="00842EF7">
      <w:pPr>
        <w:pStyle w:val="EQ"/>
        <w:jc w:val="center"/>
        <w:rPr>
          <w:vertAlign w:val="subscript"/>
        </w:rPr>
      </w:pPr>
      <w:r w:rsidRPr="00FE760F">
        <w:t>P</w:t>
      </w:r>
      <w:r w:rsidRPr="00FE760F">
        <w:rPr>
          <w:vertAlign w:val="subscript"/>
        </w:rPr>
        <w:t>Powerclass</w:t>
      </w:r>
      <w:r w:rsidRPr="00FE760F">
        <w:t xml:space="preserve"> – MAX(MAX(MPR, A_MPR),P-MPR) – MAX{T(MAX(MPR, A_MPR)),T(P-MPR)} ≤ P</w:t>
      </w:r>
      <w:r w:rsidRPr="00FE760F">
        <w:rPr>
          <w:vertAlign w:val="subscript"/>
        </w:rPr>
        <w:t>UMAX</w:t>
      </w:r>
      <w:r w:rsidRPr="00FE760F">
        <w:t xml:space="preserve"> ≤ EIRP</w:t>
      </w:r>
      <w:r w:rsidRPr="00FE760F">
        <w:rPr>
          <w:vertAlign w:val="subscript"/>
        </w:rPr>
        <w:t>max</w:t>
      </w:r>
    </w:p>
    <w:p w14:paraId="24514CA5" w14:textId="77777777" w:rsidR="00842EF7" w:rsidRPr="00FE760F" w:rsidRDefault="00842EF7" w:rsidP="00842EF7">
      <w:r w:rsidRPr="00FE760F">
        <w:lastRenderedPageBreak/>
        <w:t>with P</w:t>
      </w:r>
      <w:r w:rsidRPr="00FE760F">
        <w:rPr>
          <w:vertAlign w:val="subscript"/>
        </w:rPr>
        <w:t>Powerclass</w:t>
      </w:r>
      <w:r w:rsidRPr="00FE760F">
        <w:t xml:space="preserve"> the UE power class as specified in sub-clause 6.2A.1, EIRP</w:t>
      </w:r>
      <w:r w:rsidRPr="00FE760F">
        <w:rPr>
          <w:vertAlign w:val="subscript"/>
        </w:rPr>
        <w:t>max</w:t>
      </w:r>
      <w:r w:rsidRPr="00FE760F">
        <w:t xml:space="preserve"> the applicable maximum EIRP as specified in sub-clause 6.2A.1, MPR as specified in sub-clause 6.2A.2, A-MPR as specified in sub-clause 6.2A.3, P-MPR the power management term for the UE as described in 6.2.4 and TRP</w:t>
      </w:r>
      <w:r w:rsidRPr="00FE760F">
        <w:rPr>
          <w:vertAlign w:val="subscript"/>
        </w:rPr>
        <w:t>max</w:t>
      </w:r>
      <w:r w:rsidRPr="00FE760F">
        <w:t xml:space="preserve"> the maximum TRP for the UE power class as specified in sub-clause 6.2A.1. </w:t>
      </w:r>
    </w:p>
    <w:p w14:paraId="5DF629C9" w14:textId="77777777" w:rsidR="00842EF7" w:rsidRPr="00FE760F" w:rsidRDefault="00842EF7" w:rsidP="00842EF7">
      <w:r w:rsidRPr="00FE760F">
        <w:t>P</w:t>
      </w:r>
      <w:r w:rsidRPr="00FE760F">
        <w:rPr>
          <w:vertAlign w:val="subscript"/>
        </w:rPr>
        <w:t>UMAX</w:t>
      </w:r>
      <w:r w:rsidRPr="00FE760F">
        <w:t xml:space="preserve"> is defined as 10*log10(∑p</w:t>
      </w:r>
      <w:r w:rsidRPr="00FE760F">
        <w:rPr>
          <w:vertAlign w:val="subscript"/>
        </w:rPr>
        <w:t>UMAX,fIi),c(j)</w:t>
      </w:r>
      <w:r w:rsidRPr="00FE760F">
        <w:t>) for each carrier f (i=1…n) and serving cell c (j=1…m) where  p</w:t>
      </w:r>
      <w:r w:rsidRPr="00FE760F">
        <w:rPr>
          <w:vertAlign w:val="subscript"/>
        </w:rPr>
        <w:t>UMAX,fIi),c(j)</w:t>
      </w:r>
      <w:r w:rsidRPr="00FE760F">
        <w:t xml:space="preserve"> is linear value of P</w:t>
      </w:r>
      <w:r w:rsidRPr="00FE760F">
        <w:rPr>
          <w:vertAlign w:val="subscript"/>
        </w:rPr>
        <w:t>UMAX,fIi),c(j)</w:t>
      </w:r>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77777777" w:rsidR="00842EF7" w:rsidRPr="00FE760F" w:rsidRDefault="00842EF7" w:rsidP="00F91227">
            <w:pPr>
              <w:pStyle w:val="TAC"/>
              <w:rPr>
                <w:rFonts w:eastAsia="Calibri"/>
              </w:rPr>
            </w:pPr>
            <w:r w:rsidRPr="00FE760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607" w:name="_Toc21340803"/>
      <w:bookmarkStart w:id="608" w:name="_Toc29805250"/>
      <w:bookmarkStart w:id="609" w:name="_Toc36456459"/>
      <w:bookmarkStart w:id="610" w:name="_Toc36469557"/>
      <w:bookmarkStart w:id="611" w:name="_Toc37253966"/>
      <w:bookmarkStart w:id="612" w:name="_Toc37322823"/>
      <w:bookmarkEnd w:id="497"/>
      <w:r w:rsidRPr="00FE760F">
        <w:t>6.2D</w:t>
      </w:r>
      <w:r w:rsidRPr="00FE760F">
        <w:tab/>
        <w:t>Transmitter power for UL MIMO</w:t>
      </w:r>
      <w:bookmarkEnd w:id="607"/>
      <w:bookmarkEnd w:id="608"/>
      <w:bookmarkEnd w:id="609"/>
      <w:bookmarkEnd w:id="610"/>
      <w:bookmarkEnd w:id="611"/>
      <w:bookmarkEnd w:id="612"/>
    </w:p>
    <w:p w14:paraId="3EA46266" w14:textId="77777777" w:rsidR="00842EF7" w:rsidRPr="00FE760F" w:rsidRDefault="00842EF7" w:rsidP="00842EF7">
      <w:pPr>
        <w:pStyle w:val="Heading3"/>
      </w:pPr>
      <w:bookmarkStart w:id="613" w:name="_Toc21340804"/>
      <w:bookmarkStart w:id="614" w:name="_Toc29805251"/>
      <w:bookmarkStart w:id="615" w:name="_Toc36456460"/>
      <w:bookmarkStart w:id="616" w:name="_Toc36469558"/>
      <w:bookmarkStart w:id="617" w:name="_Toc37253967"/>
      <w:bookmarkStart w:id="618" w:name="_Toc37322824"/>
      <w:r w:rsidRPr="00FE760F">
        <w:t>6.2D.1</w:t>
      </w:r>
      <w:r w:rsidRPr="00FE760F">
        <w:tab/>
        <w:t>UE maximum output power for UL MIMO</w:t>
      </w:r>
      <w:bookmarkEnd w:id="613"/>
      <w:bookmarkEnd w:id="614"/>
      <w:bookmarkEnd w:id="615"/>
      <w:bookmarkEnd w:id="616"/>
      <w:bookmarkEnd w:id="617"/>
      <w:bookmarkEnd w:id="618"/>
    </w:p>
    <w:p w14:paraId="435FC596" w14:textId="77777777" w:rsidR="00842EF7" w:rsidRPr="00FE760F" w:rsidRDefault="00842EF7" w:rsidP="00842EF7">
      <w:pPr>
        <w:pStyle w:val="Heading4"/>
      </w:pPr>
      <w:bookmarkStart w:id="619" w:name="_Toc21340805"/>
      <w:bookmarkStart w:id="620" w:name="_Toc29805252"/>
      <w:bookmarkStart w:id="621" w:name="_Toc36456461"/>
      <w:bookmarkStart w:id="622" w:name="_Toc36469559"/>
      <w:bookmarkStart w:id="623" w:name="_Toc37253968"/>
      <w:bookmarkStart w:id="624" w:name="_Toc37322825"/>
      <w:r w:rsidRPr="00FE760F">
        <w:t>6.2D.1.1</w:t>
      </w:r>
      <w:r w:rsidRPr="00FE760F">
        <w:tab/>
        <w:t>UE maximum output power for UL MIMO for power class 1</w:t>
      </w:r>
      <w:bookmarkEnd w:id="619"/>
      <w:bookmarkEnd w:id="620"/>
      <w:bookmarkEnd w:id="621"/>
      <w:bookmarkEnd w:id="622"/>
      <w:bookmarkEnd w:id="623"/>
      <w:bookmarkEnd w:id="624"/>
    </w:p>
    <w:p w14:paraId="4C2BDFDC" w14:textId="77777777" w:rsidR="00842EF7" w:rsidRPr="00FE760F" w:rsidRDefault="00842EF7" w:rsidP="00842EF7">
      <w:r w:rsidRPr="00FE760F">
        <w:t xml:space="preserve">The following requirements define the maximum output power radiated by the UE </w:t>
      </w:r>
      <w:r w:rsidRPr="00FE760F">
        <w:rPr>
          <w:rFonts w:hint="eastAsia"/>
          <w:lang w:eastAsia="zh-CN"/>
        </w:rPr>
        <w:t xml:space="preserve">with UL MIMO </w:t>
      </w:r>
      <w:r w:rsidRPr="00FE760F">
        <w:t>for any transmission bandwidth within the channel bandwidth for non-CA configuration, unless otherwise stated.</w:t>
      </w:r>
      <w:r w:rsidRPr="00FE760F">
        <w:rPr>
          <w:rFonts w:hint="eastAsia"/>
          <w:lang w:eastAsia="zh-CN"/>
        </w:rPr>
        <w:t xml:space="preserve">Requirements in Table 6.2D.1.1-1 shall be met with the </w:t>
      </w:r>
      <w:r w:rsidRPr="00FE760F">
        <w:rPr>
          <w:lang w:eastAsia="zh-CN"/>
        </w:rPr>
        <w:t xml:space="preserve">UE configured for 2 layer UL MIMO transmission as </w:t>
      </w:r>
      <w:r w:rsidRPr="00FE760F">
        <w:rPr>
          <w:rFonts w:hint="eastAsia"/>
          <w:lang w:eastAsia="zh-CN"/>
        </w:rPr>
        <w:t xml:space="preserve">specified in Table 6.2D.1.1-2. </w:t>
      </w:r>
      <w:r w:rsidRPr="00FE760F">
        <w:t>The period of measurement shall be at least one sub frame (1ms). The requirement is verified with the test metric of EIRP (Link=Beam peak search grids, Meas=Link angle). Power class 1 UE is used for fixed wireless access (FWA).</w:t>
      </w:r>
    </w:p>
    <w:p w14:paraId="4A37E8FE" w14:textId="77777777" w:rsidR="00842EF7" w:rsidRPr="00FE760F" w:rsidRDefault="00842EF7" w:rsidP="00842EF7">
      <w:pPr>
        <w:pStyle w:val="TH"/>
      </w:pPr>
      <w:r w:rsidRPr="00FE760F">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4A945F58" w14:textId="77777777" w:rsidR="00842EF7" w:rsidRPr="00FE760F" w:rsidRDefault="00842EF7" w:rsidP="00842EF7">
      <w:pPr>
        <w:rPr>
          <w:lang w:eastAsia="zh-CN"/>
        </w:rPr>
      </w:pPr>
    </w:p>
    <w:p w14:paraId="391A9DAB" w14:textId="77777777" w:rsidR="00842EF7" w:rsidRPr="00FE760F" w:rsidDel="00EB3092" w:rsidRDefault="00842EF7" w:rsidP="00842EF7">
      <w:pPr>
        <w:pStyle w:val="TH"/>
      </w:pPr>
      <w:r w:rsidRPr="00FE760F" w:rsidDel="00EB3092">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r w:rsidRPr="00FE760F">
        <w:t>UL MIMO</w:t>
      </w:r>
      <w:r w:rsidRPr="00FE760F"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42EF7" w:rsidRPr="00FE760F" w:rsidDel="00EB3092" w14:paraId="2A65D6B8"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4D1F75C6" w14:textId="77777777" w:rsidR="00842EF7" w:rsidRPr="00FE760F" w:rsidDel="00EB3092" w:rsidRDefault="00842EF7" w:rsidP="00F91227">
            <w:pPr>
              <w:pStyle w:val="TAH"/>
            </w:pPr>
            <w:r w:rsidRPr="00FE760F"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4AF5FFCD" w14:textId="77777777" w:rsidR="00842EF7" w:rsidRPr="00FE760F" w:rsidDel="00EB3092" w:rsidRDefault="00842EF7" w:rsidP="00F91227">
            <w:pPr>
              <w:pStyle w:val="TAH"/>
            </w:pPr>
            <w:r w:rsidRPr="00FE760F"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5A633144" w14:textId="77777777" w:rsidR="00842EF7" w:rsidRPr="00FE760F" w:rsidDel="00EB3092" w:rsidRDefault="00842EF7" w:rsidP="00F91227">
            <w:pPr>
              <w:pStyle w:val="TAH"/>
            </w:pPr>
            <w:r w:rsidRPr="00FE760F">
              <w:t>TPMI</w:t>
            </w:r>
            <w:r w:rsidRPr="00FE760F" w:rsidDel="00EB3092">
              <w:t xml:space="preserve"> Index</w:t>
            </w:r>
          </w:p>
        </w:tc>
      </w:tr>
      <w:tr w:rsidR="00842EF7" w:rsidRPr="00FE760F" w:rsidDel="00EB3092" w14:paraId="2D28F31F" w14:textId="77777777"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1FEB2298" w14:textId="77777777" w:rsidR="00842EF7" w:rsidRPr="00FE760F" w:rsidDel="00EB3092" w:rsidRDefault="00842EF7" w:rsidP="00F91227">
            <w:pPr>
              <w:pStyle w:val="TAC"/>
            </w:pPr>
            <w:r w:rsidRPr="00FE760F"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1A9ADB37" w14:textId="77777777" w:rsidR="00842EF7" w:rsidRPr="00FE760F" w:rsidDel="00EB3092" w:rsidRDefault="00842EF7" w:rsidP="00F91227">
            <w:pPr>
              <w:pStyle w:val="TAC"/>
            </w:pPr>
            <w:r w:rsidRPr="00FE760F"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41D89716" w14:textId="77777777" w:rsidR="00842EF7" w:rsidRPr="00FE760F" w:rsidDel="00EB3092" w:rsidRDefault="00842EF7" w:rsidP="00F91227">
            <w:pPr>
              <w:pStyle w:val="TAC"/>
            </w:pPr>
            <w:r w:rsidRPr="00FE760F" w:rsidDel="00EB3092">
              <w:t>0</w:t>
            </w:r>
          </w:p>
        </w:tc>
      </w:tr>
    </w:tbl>
    <w:p w14:paraId="1703B4B8" w14:textId="77777777" w:rsidR="00842EF7" w:rsidRPr="00FE760F" w:rsidRDefault="00842EF7" w:rsidP="00842EF7">
      <w:pPr>
        <w:rPr>
          <w:lang w:eastAsia="zh-CN"/>
        </w:rPr>
      </w:pPr>
    </w:p>
    <w:p w14:paraId="0438C320" w14:textId="77777777" w:rsidR="00842EF7" w:rsidRPr="00FE760F" w:rsidRDefault="00842EF7" w:rsidP="00842EF7">
      <w:r w:rsidRPr="00FE760F">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The maximum allowed EIRP is derived from regulatory requirements [8]. The requirements are verified with the test metrics of TRP (Link=TX beam peak direction) in beam locked mode and EIRP (Link=TX beam peak direction, Meas=Link angle).</w:t>
      </w:r>
    </w:p>
    <w:p w14:paraId="10A252A8" w14:textId="77777777" w:rsidR="00842EF7" w:rsidRPr="00FE760F" w:rsidRDefault="00842EF7" w:rsidP="00842EF7">
      <w:pPr>
        <w:pStyle w:val="TH"/>
      </w:pPr>
      <w:bookmarkStart w:id="625" w:name="_Hlk4399347"/>
      <w:r w:rsidRPr="00FE760F">
        <w:lastRenderedPageBreak/>
        <w:t>Table 6.2</w:t>
      </w:r>
      <w:r w:rsidRPr="00FE760F">
        <w:rPr>
          <w:rFonts w:hint="eastAsia"/>
          <w:lang w:eastAsia="zh-CN"/>
        </w:rPr>
        <w:t>D</w:t>
      </w:r>
      <w:r w:rsidRPr="00FE760F">
        <w:t>.1.1-</w:t>
      </w:r>
      <w:bookmarkEnd w:id="625"/>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77777777"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The requirement is verified with the test metric of EIRP (Link=Beam peak search grids,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626" w:name="_Toc21340806"/>
      <w:bookmarkStart w:id="627" w:name="_Toc29805253"/>
      <w:bookmarkStart w:id="628" w:name="_Toc36456462"/>
      <w:bookmarkStart w:id="629" w:name="_Toc36469560"/>
      <w:bookmarkStart w:id="630" w:name="_Toc37253969"/>
      <w:bookmarkStart w:id="631" w:name="_Toc37322826"/>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626"/>
      <w:bookmarkEnd w:id="627"/>
      <w:bookmarkEnd w:id="628"/>
      <w:bookmarkEnd w:id="629"/>
      <w:bookmarkEnd w:id="630"/>
      <w:bookmarkEnd w:id="631"/>
    </w:p>
    <w:p w14:paraId="6313DF2E"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w:t>
      </w:r>
      <w:r w:rsidRPr="00FE760F">
        <w:rPr>
          <w:rFonts w:hint="eastAsia"/>
          <w:lang w:eastAsia="ko-KR"/>
        </w:rPr>
        <w:t>2</w:t>
      </w:r>
      <w:r w:rsidRPr="00FE760F">
        <w:t>-1 shall be met with the UE configured for 2 layer UL MIMO transmission specified in Table 6.2D.1.</w:t>
      </w:r>
      <w:r w:rsidRPr="00FE760F">
        <w:rPr>
          <w:rFonts w:hint="eastAsia"/>
          <w:lang w:eastAsia="ko-KR"/>
        </w:rPr>
        <w:t>2</w:t>
      </w:r>
      <w:r w:rsidRPr="00FE760F">
        <w:t>-3. The period of measurement shall be at least one sub frame (1ms). The requirement is verified with the test metric of EIRP (Link=Beam peak search grids, Meas=Link angle).</w:t>
      </w:r>
    </w:p>
    <w:p w14:paraId="0C65D961" w14:textId="77777777" w:rsidR="00842EF7" w:rsidRPr="00FE760F" w:rsidRDefault="00842EF7" w:rsidP="00842EF7">
      <w:pPr>
        <w:pStyle w:val="TH"/>
      </w:pPr>
      <w:r w:rsidRPr="00FE760F">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77777777" w:rsidR="00842EF7" w:rsidRPr="00FE760F" w:rsidRDefault="00842EF7" w:rsidP="00842EF7">
      <w:r w:rsidRPr="00FE760F">
        <w:t>The maximum output power values for TRP and EIRP are found in Table 6.2D.1.</w:t>
      </w:r>
      <w:r w:rsidRPr="00FE760F">
        <w:rPr>
          <w:rFonts w:hint="eastAsia"/>
          <w:lang w:eastAsia="ko-KR"/>
        </w:rPr>
        <w:t>2</w:t>
      </w:r>
      <w:r w:rsidRPr="00FE760F">
        <w:t>-2 below. The maximum allowed EIRP is derived from regulatory requirements [8]. The requirements are verified with the test metrics of TRP (Link=TX beam peak direction) in beam locked mode and EIRP (Link=TX beam peak direction, Meas=Link angle).</w:t>
      </w:r>
    </w:p>
    <w:p w14:paraId="05F12712" w14:textId="77777777" w:rsidR="00842EF7" w:rsidRPr="00FE760F" w:rsidRDefault="00842EF7" w:rsidP="00842EF7">
      <w:pPr>
        <w:pStyle w:val="TH"/>
        <w:rPr>
          <w:lang w:eastAsia="ko-KR"/>
        </w:rPr>
      </w:pPr>
      <w:r w:rsidRPr="00FE760F">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B14AC0" w14:textId="77777777" w:rsidR="00842EF7" w:rsidRPr="00FE760F" w:rsidRDefault="00842EF7" w:rsidP="00842EF7">
      <w:pPr>
        <w:pStyle w:val="TH"/>
      </w:pPr>
      <w:r w:rsidRPr="00FE760F">
        <w:t>Table 6.2D.1.</w:t>
      </w:r>
      <w:r w:rsidRPr="00FE760F">
        <w:rPr>
          <w:rFonts w:hint="eastAsia"/>
          <w:lang w:eastAsia="ko-KR"/>
        </w:rPr>
        <w:t>2</w:t>
      </w:r>
      <w:r w:rsidRPr="00FE760F">
        <w:t>-3: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842EF7" w:rsidRPr="00FE760F" w14:paraId="314458A3" w14:textId="77777777" w:rsidTr="00F91227">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088D68DE" w14:textId="77777777" w:rsidR="00842EF7" w:rsidRPr="00FE760F" w:rsidRDefault="00842EF7" w:rsidP="00F91227">
            <w:pPr>
              <w:pStyle w:val="TAH"/>
            </w:pPr>
            <w:r w:rsidRPr="00FE760F">
              <w:t>Transmission scheme</w:t>
            </w:r>
          </w:p>
        </w:tc>
        <w:tc>
          <w:tcPr>
            <w:tcW w:w="2618" w:type="dxa"/>
            <w:tcBorders>
              <w:top w:val="single" w:sz="4" w:space="0" w:color="auto"/>
              <w:left w:val="single" w:sz="4" w:space="0" w:color="auto"/>
              <w:bottom w:val="single" w:sz="4" w:space="0" w:color="auto"/>
              <w:right w:val="single" w:sz="4" w:space="0" w:color="auto"/>
            </w:tcBorders>
          </w:tcPr>
          <w:p w14:paraId="33FCBA35" w14:textId="77777777" w:rsidR="00842EF7" w:rsidRPr="00FE760F" w:rsidRDefault="00842EF7" w:rsidP="00F91227">
            <w:pPr>
              <w:pStyle w:val="TAH"/>
            </w:pPr>
            <w:r w:rsidRPr="00FE760F">
              <w:t>DCI format</w:t>
            </w:r>
          </w:p>
        </w:tc>
        <w:tc>
          <w:tcPr>
            <w:tcW w:w="2618" w:type="dxa"/>
            <w:tcBorders>
              <w:top w:val="single" w:sz="4" w:space="0" w:color="auto"/>
              <w:left w:val="single" w:sz="4" w:space="0" w:color="auto"/>
              <w:bottom w:val="single" w:sz="4" w:space="0" w:color="auto"/>
              <w:right w:val="single" w:sz="4" w:space="0" w:color="auto"/>
            </w:tcBorders>
          </w:tcPr>
          <w:p w14:paraId="01804785" w14:textId="77777777" w:rsidR="00842EF7" w:rsidRPr="00FE760F" w:rsidRDefault="00842EF7" w:rsidP="00F91227">
            <w:pPr>
              <w:pStyle w:val="TAH"/>
            </w:pPr>
            <w:r w:rsidRPr="00FE760F">
              <w:t>TPMI Index</w:t>
            </w:r>
          </w:p>
        </w:tc>
      </w:tr>
      <w:tr w:rsidR="00842EF7" w:rsidRPr="00FE760F" w14:paraId="100CFD6D" w14:textId="77777777" w:rsidTr="00F91227">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26093C36" w14:textId="77777777" w:rsidR="00842EF7" w:rsidRPr="00FE760F" w:rsidRDefault="00842EF7" w:rsidP="00F91227">
            <w:pPr>
              <w:pStyle w:val="TAC"/>
            </w:pPr>
            <w:r w:rsidRPr="00FE760F">
              <w:t>Codebook based uplink</w:t>
            </w:r>
          </w:p>
        </w:tc>
        <w:tc>
          <w:tcPr>
            <w:tcW w:w="2618" w:type="dxa"/>
            <w:tcBorders>
              <w:top w:val="single" w:sz="4" w:space="0" w:color="auto"/>
              <w:left w:val="single" w:sz="4" w:space="0" w:color="auto"/>
              <w:bottom w:val="single" w:sz="4" w:space="0" w:color="auto"/>
              <w:right w:val="single" w:sz="4" w:space="0" w:color="auto"/>
            </w:tcBorders>
          </w:tcPr>
          <w:p w14:paraId="4B579E2C" w14:textId="77777777" w:rsidR="00842EF7" w:rsidRPr="00FE760F" w:rsidRDefault="00842EF7" w:rsidP="00F91227">
            <w:pPr>
              <w:pStyle w:val="TAC"/>
            </w:pPr>
            <w:r w:rsidRPr="00FE760F">
              <w:t>DCI format 0_1</w:t>
            </w:r>
          </w:p>
        </w:tc>
        <w:tc>
          <w:tcPr>
            <w:tcW w:w="2618" w:type="dxa"/>
            <w:tcBorders>
              <w:top w:val="single" w:sz="4" w:space="0" w:color="auto"/>
              <w:left w:val="single" w:sz="4" w:space="0" w:color="auto"/>
              <w:bottom w:val="single" w:sz="4" w:space="0" w:color="auto"/>
              <w:right w:val="single" w:sz="4" w:space="0" w:color="auto"/>
            </w:tcBorders>
          </w:tcPr>
          <w:p w14:paraId="7B5BE92A" w14:textId="77777777" w:rsidR="00842EF7" w:rsidRPr="00FE760F" w:rsidRDefault="00842EF7" w:rsidP="00F91227">
            <w:pPr>
              <w:pStyle w:val="TAC"/>
            </w:pPr>
            <w:r w:rsidRPr="00FE760F">
              <w:t>0</w:t>
            </w:r>
          </w:p>
        </w:tc>
      </w:tr>
    </w:tbl>
    <w:p w14:paraId="5D62FA2A" w14:textId="77777777" w:rsidR="00842EF7" w:rsidRPr="00FE760F" w:rsidRDefault="00842EF7" w:rsidP="00842EF7"/>
    <w:p w14:paraId="3924069C" w14:textId="77777777" w:rsidR="00842EF7" w:rsidRPr="00FE760F" w:rsidRDefault="00842EF7" w:rsidP="00842EF7">
      <w:r w:rsidRPr="00FE760F">
        <w:lastRenderedPageBreak/>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632" w:name="_Toc21340807"/>
      <w:bookmarkStart w:id="633" w:name="_Toc29805254"/>
      <w:bookmarkStart w:id="634" w:name="_Toc36456463"/>
      <w:bookmarkStart w:id="635" w:name="_Toc36469561"/>
      <w:bookmarkStart w:id="636" w:name="_Toc37253970"/>
      <w:bookmarkStart w:id="637" w:name="_Toc37322827"/>
      <w:r w:rsidRPr="00FE760F">
        <w:t>6.2D.1.3</w:t>
      </w:r>
      <w:r w:rsidRPr="00FE760F">
        <w:tab/>
        <w:t>UE maximum output power for UL MIMO for power class 3</w:t>
      </w:r>
      <w:bookmarkEnd w:id="632"/>
      <w:bookmarkEnd w:id="633"/>
      <w:bookmarkEnd w:id="634"/>
      <w:bookmarkEnd w:id="635"/>
      <w:bookmarkEnd w:id="636"/>
      <w:bookmarkEnd w:id="637"/>
    </w:p>
    <w:p w14:paraId="0C2D75A8"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6.2D.1.3-1 shall be met with the UE configured for 2 layer UL MIMO transmission specified in Table 6.2D.1.3-3. The period of measurement shall be at least one sub frame (1 ms). The requirement is verified with the test metric of EIRP (Link=Beam peak search grids, Meas=Link angle).</w:t>
      </w:r>
    </w:p>
    <w:p w14:paraId="47075944" w14:textId="77777777" w:rsidR="00842EF7" w:rsidRPr="00FE760F" w:rsidRDefault="00842EF7" w:rsidP="00842EF7">
      <w:pPr>
        <w:pStyle w:val="TH"/>
      </w:pPr>
      <w:r w:rsidRPr="00FE760F">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08DB3CE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FF8581F"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55995F8" w14:textId="77777777" w:rsidR="00842EF7" w:rsidRPr="00FE760F" w:rsidRDefault="00842EF7" w:rsidP="00F91227">
            <w:pPr>
              <w:pStyle w:val="TAH"/>
            </w:pPr>
            <w:r w:rsidRPr="00FE760F">
              <w:t>Min peak EIRP (dBm)</w:t>
            </w:r>
          </w:p>
        </w:tc>
      </w:tr>
      <w:tr w:rsidR="00842EF7" w:rsidRPr="00FE760F" w14:paraId="69F7570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DBC8D2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5813C69" w14:textId="77777777" w:rsidR="00842EF7" w:rsidRPr="00FE760F" w:rsidRDefault="00842EF7" w:rsidP="00F91227">
            <w:pPr>
              <w:pStyle w:val="TAC"/>
            </w:pPr>
            <w:r w:rsidRPr="00FE760F">
              <w:t>22.4</w:t>
            </w:r>
          </w:p>
        </w:tc>
      </w:tr>
      <w:tr w:rsidR="00842EF7" w:rsidRPr="00FE760F" w14:paraId="5DBD47E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0D32519"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4F4323B2" w14:textId="77777777" w:rsidR="00842EF7" w:rsidRPr="00FE760F" w:rsidRDefault="00842EF7" w:rsidP="00F91227">
            <w:pPr>
              <w:pStyle w:val="TAC"/>
            </w:pPr>
            <w:r w:rsidRPr="00FE760F">
              <w:t>22.4</w:t>
            </w:r>
          </w:p>
        </w:tc>
      </w:tr>
      <w:tr w:rsidR="00842EF7" w:rsidRPr="00FE760F" w14:paraId="0AAEC34F"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17CDD8F"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6E4C92F5" w14:textId="77777777" w:rsidR="00842EF7" w:rsidRPr="00FE760F" w:rsidRDefault="00842EF7" w:rsidP="00F91227">
            <w:pPr>
              <w:pStyle w:val="TAC"/>
            </w:pPr>
            <w:r w:rsidRPr="00FE760F">
              <w:t>20.6</w:t>
            </w:r>
          </w:p>
        </w:tc>
      </w:tr>
      <w:tr w:rsidR="00842EF7" w:rsidRPr="00FE760F" w14:paraId="17D6995B"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D875C61"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7CEFD54B" w14:textId="77777777" w:rsidR="00842EF7" w:rsidRPr="00FE760F" w:rsidRDefault="00842EF7" w:rsidP="00F91227">
            <w:pPr>
              <w:pStyle w:val="TAC"/>
            </w:pPr>
            <w:r w:rsidRPr="00FE760F">
              <w:t>22.4</w:t>
            </w:r>
          </w:p>
        </w:tc>
      </w:tr>
      <w:tr w:rsidR="00842EF7" w:rsidRPr="00FE760F" w14:paraId="03F247F4"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EC5FC52" w14:textId="77777777" w:rsidR="00842EF7" w:rsidRPr="00FE760F" w:rsidRDefault="00842EF7" w:rsidP="00F91227">
            <w:pPr>
              <w:pStyle w:val="TAN"/>
            </w:pPr>
            <w:r w:rsidRPr="00FE760F">
              <w:t>NOTE 1:</w:t>
            </w:r>
            <w:r w:rsidRPr="00FE760F">
              <w:tab/>
              <w:t>Minimum peak EIRP is defined as the lower limit without tolerance.</w:t>
            </w:r>
          </w:p>
          <w:p w14:paraId="2C6D9B79" w14:textId="77777777" w:rsidR="00842EF7" w:rsidRPr="00FE760F" w:rsidRDefault="00842EF7" w:rsidP="00F91227">
            <w:pPr>
              <w:pStyle w:val="TAN"/>
            </w:pPr>
            <w:r w:rsidRPr="00FE760F">
              <w:t>NOTE 2:</w:t>
            </w:r>
            <w:r w:rsidRPr="00FE760F">
              <w:tab/>
              <w:t>Min Peak EIRP refers to the total EIRP for the UL beams peaks.</w:t>
            </w:r>
          </w:p>
        </w:tc>
      </w:tr>
    </w:tbl>
    <w:p w14:paraId="00BF0AB3" w14:textId="77777777" w:rsidR="00842EF7" w:rsidRPr="00FE760F" w:rsidRDefault="00842EF7" w:rsidP="00842EF7"/>
    <w:p w14:paraId="3C0A2B33" w14:textId="77777777" w:rsidR="00842EF7" w:rsidRPr="00FE760F" w:rsidRDefault="00842EF7" w:rsidP="00842EF7">
      <w:r w:rsidRPr="00FE760F">
        <w:t>The maximum output power values for TRP and EIRP are found in Table 6.2D.1.3-2 below. The maximum allowed EIRP is derived from regulatory requirements [8]. The requirements are verified with the test metrics of TRP (Link=TX beam peak direction) in beam locked mode and EIRP (Link=TX beam peak direction, Meas=Link angle).</w:t>
      </w:r>
    </w:p>
    <w:p w14:paraId="6D2829E1" w14:textId="77777777" w:rsidR="00842EF7" w:rsidRPr="00FE760F" w:rsidRDefault="00842EF7" w:rsidP="00842EF7">
      <w:pPr>
        <w:pStyle w:val="TH"/>
      </w:pPr>
      <w:r w:rsidRPr="00FE760F">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34BA5BDE" w14:textId="77777777" w:rsidTr="00F91227">
        <w:trPr>
          <w:trHeight w:val="19"/>
        </w:trPr>
        <w:tc>
          <w:tcPr>
            <w:tcW w:w="1663" w:type="dxa"/>
            <w:shd w:val="clear" w:color="auto" w:fill="auto"/>
            <w:vAlign w:val="center"/>
          </w:tcPr>
          <w:p w14:paraId="38DB86B0" w14:textId="77777777" w:rsidR="00842EF7" w:rsidRPr="00FE760F" w:rsidRDefault="00842EF7" w:rsidP="00F91227">
            <w:pPr>
              <w:pStyle w:val="TAH"/>
            </w:pPr>
            <w:r w:rsidRPr="00FE760F">
              <w:t>Operating band</w:t>
            </w:r>
          </w:p>
        </w:tc>
        <w:tc>
          <w:tcPr>
            <w:tcW w:w="1686" w:type="dxa"/>
            <w:shd w:val="clear" w:color="auto" w:fill="auto"/>
            <w:vAlign w:val="center"/>
          </w:tcPr>
          <w:p w14:paraId="58CAE1C8" w14:textId="77777777" w:rsidR="00842EF7" w:rsidRPr="00FE760F" w:rsidRDefault="00842EF7" w:rsidP="00F91227">
            <w:pPr>
              <w:pStyle w:val="TAH"/>
            </w:pPr>
            <w:r w:rsidRPr="00FE760F">
              <w:t>Max TRP (dBm)</w:t>
            </w:r>
          </w:p>
        </w:tc>
        <w:tc>
          <w:tcPr>
            <w:tcW w:w="1691" w:type="dxa"/>
            <w:shd w:val="clear" w:color="auto" w:fill="auto"/>
          </w:tcPr>
          <w:p w14:paraId="7A44994F" w14:textId="77777777" w:rsidR="00842EF7" w:rsidRPr="00FE760F" w:rsidRDefault="00842EF7" w:rsidP="00F91227">
            <w:pPr>
              <w:pStyle w:val="TAH"/>
            </w:pPr>
            <w:r w:rsidRPr="00FE760F">
              <w:t>Max EIRP (dBm)</w:t>
            </w:r>
          </w:p>
        </w:tc>
      </w:tr>
      <w:tr w:rsidR="00842EF7" w:rsidRPr="00FE760F" w14:paraId="3F289E87" w14:textId="77777777" w:rsidTr="00F91227">
        <w:trPr>
          <w:trHeight w:val="19"/>
        </w:trPr>
        <w:tc>
          <w:tcPr>
            <w:tcW w:w="1663" w:type="dxa"/>
            <w:shd w:val="clear" w:color="auto" w:fill="auto"/>
          </w:tcPr>
          <w:p w14:paraId="6C632A57" w14:textId="77777777" w:rsidR="00842EF7" w:rsidRPr="00FE760F" w:rsidRDefault="00842EF7" w:rsidP="00F91227">
            <w:pPr>
              <w:pStyle w:val="TAC"/>
            </w:pPr>
            <w:r w:rsidRPr="00FE760F">
              <w:t>n257</w:t>
            </w:r>
          </w:p>
        </w:tc>
        <w:tc>
          <w:tcPr>
            <w:tcW w:w="1686" w:type="dxa"/>
            <w:shd w:val="clear" w:color="auto" w:fill="auto"/>
            <w:vAlign w:val="center"/>
          </w:tcPr>
          <w:p w14:paraId="335C2B84" w14:textId="77777777" w:rsidR="00842EF7" w:rsidRPr="00FE760F" w:rsidRDefault="00842EF7" w:rsidP="00F91227">
            <w:pPr>
              <w:pStyle w:val="TAC"/>
            </w:pPr>
            <w:r w:rsidRPr="00FE760F">
              <w:t>23</w:t>
            </w:r>
          </w:p>
        </w:tc>
        <w:tc>
          <w:tcPr>
            <w:tcW w:w="1691" w:type="dxa"/>
            <w:shd w:val="clear" w:color="auto" w:fill="auto"/>
            <w:vAlign w:val="center"/>
          </w:tcPr>
          <w:p w14:paraId="71FE2D9C" w14:textId="77777777" w:rsidR="00842EF7" w:rsidRPr="00FE760F" w:rsidRDefault="00842EF7" w:rsidP="00F91227">
            <w:pPr>
              <w:pStyle w:val="TAC"/>
            </w:pPr>
            <w:r w:rsidRPr="00FE760F">
              <w:t>43</w:t>
            </w:r>
          </w:p>
        </w:tc>
      </w:tr>
      <w:tr w:rsidR="00842EF7" w:rsidRPr="00FE760F" w14:paraId="52A2BD4B" w14:textId="77777777" w:rsidTr="00F91227">
        <w:trPr>
          <w:trHeight w:val="19"/>
        </w:trPr>
        <w:tc>
          <w:tcPr>
            <w:tcW w:w="1663" w:type="dxa"/>
            <w:shd w:val="clear" w:color="auto" w:fill="auto"/>
          </w:tcPr>
          <w:p w14:paraId="14566767" w14:textId="77777777" w:rsidR="00842EF7" w:rsidRPr="00FE760F" w:rsidRDefault="00842EF7" w:rsidP="00F91227">
            <w:pPr>
              <w:pStyle w:val="TAC"/>
            </w:pPr>
            <w:r w:rsidRPr="00FE760F">
              <w:t>n258</w:t>
            </w:r>
          </w:p>
        </w:tc>
        <w:tc>
          <w:tcPr>
            <w:tcW w:w="1686" w:type="dxa"/>
            <w:shd w:val="clear" w:color="auto" w:fill="auto"/>
            <w:vAlign w:val="center"/>
          </w:tcPr>
          <w:p w14:paraId="51C9A366" w14:textId="77777777" w:rsidR="00842EF7" w:rsidRPr="00FE760F" w:rsidRDefault="00842EF7" w:rsidP="00F91227">
            <w:pPr>
              <w:pStyle w:val="TAC"/>
            </w:pPr>
            <w:r w:rsidRPr="00FE760F">
              <w:t>23</w:t>
            </w:r>
          </w:p>
        </w:tc>
        <w:tc>
          <w:tcPr>
            <w:tcW w:w="1691" w:type="dxa"/>
            <w:shd w:val="clear" w:color="auto" w:fill="auto"/>
            <w:vAlign w:val="center"/>
          </w:tcPr>
          <w:p w14:paraId="3F8E56BF" w14:textId="77777777" w:rsidR="00842EF7" w:rsidRPr="00FE760F" w:rsidRDefault="00842EF7" w:rsidP="00F91227">
            <w:pPr>
              <w:pStyle w:val="TAC"/>
            </w:pPr>
            <w:r w:rsidRPr="00FE760F">
              <w:t>43</w:t>
            </w:r>
          </w:p>
        </w:tc>
      </w:tr>
      <w:tr w:rsidR="00842EF7" w:rsidRPr="00FE760F" w14:paraId="1C085FF1" w14:textId="77777777" w:rsidTr="00F91227">
        <w:trPr>
          <w:trHeight w:val="19"/>
        </w:trPr>
        <w:tc>
          <w:tcPr>
            <w:tcW w:w="1663" w:type="dxa"/>
            <w:shd w:val="clear" w:color="auto" w:fill="auto"/>
          </w:tcPr>
          <w:p w14:paraId="4844D344" w14:textId="77777777" w:rsidR="00842EF7" w:rsidRPr="00FE760F" w:rsidRDefault="00842EF7" w:rsidP="00F91227">
            <w:pPr>
              <w:pStyle w:val="TAC"/>
            </w:pPr>
            <w:r w:rsidRPr="00FE760F">
              <w:t>n260</w:t>
            </w:r>
          </w:p>
        </w:tc>
        <w:tc>
          <w:tcPr>
            <w:tcW w:w="1686" w:type="dxa"/>
            <w:shd w:val="clear" w:color="auto" w:fill="auto"/>
            <w:vAlign w:val="center"/>
          </w:tcPr>
          <w:p w14:paraId="1369BC8F" w14:textId="77777777" w:rsidR="00842EF7" w:rsidRPr="00FE760F" w:rsidRDefault="00842EF7" w:rsidP="00F91227">
            <w:pPr>
              <w:pStyle w:val="TAC"/>
            </w:pPr>
            <w:r w:rsidRPr="00FE760F">
              <w:t>23</w:t>
            </w:r>
          </w:p>
        </w:tc>
        <w:tc>
          <w:tcPr>
            <w:tcW w:w="1691" w:type="dxa"/>
            <w:shd w:val="clear" w:color="auto" w:fill="auto"/>
            <w:vAlign w:val="center"/>
          </w:tcPr>
          <w:p w14:paraId="5A738028" w14:textId="77777777" w:rsidR="00842EF7" w:rsidRPr="00FE760F" w:rsidRDefault="00842EF7" w:rsidP="00F91227">
            <w:pPr>
              <w:pStyle w:val="TAC"/>
            </w:pPr>
            <w:r w:rsidRPr="00FE760F">
              <w:t>43</w:t>
            </w:r>
          </w:p>
        </w:tc>
      </w:tr>
      <w:tr w:rsidR="00842EF7" w:rsidRPr="00FE760F" w14:paraId="1F87A587" w14:textId="77777777" w:rsidTr="00F91227">
        <w:trPr>
          <w:trHeight w:val="19"/>
        </w:trPr>
        <w:tc>
          <w:tcPr>
            <w:tcW w:w="1663" w:type="dxa"/>
            <w:shd w:val="clear" w:color="auto" w:fill="auto"/>
          </w:tcPr>
          <w:p w14:paraId="08555920" w14:textId="77777777" w:rsidR="00842EF7" w:rsidRPr="00FE760F" w:rsidRDefault="00842EF7" w:rsidP="00F91227">
            <w:pPr>
              <w:pStyle w:val="TAC"/>
            </w:pPr>
            <w:r w:rsidRPr="00FE760F">
              <w:t>n261</w:t>
            </w:r>
          </w:p>
        </w:tc>
        <w:tc>
          <w:tcPr>
            <w:tcW w:w="1686" w:type="dxa"/>
            <w:shd w:val="clear" w:color="auto" w:fill="auto"/>
            <w:vAlign w:val="center"/>
          </w:tcPr>
          <w:p w14:paraId="4D48D96C" w14:textId="77777777" w:rsidR="00842EF7" w:rsidRPr="00FE760F" w:rsidRDefault="00842EF7" w:rsidP="00F91227">
            <w:pPr>
              <w:pStyle w:val="TAC"/>
            </w:pPr>
            <w:r w:rsidRPr="00FE760F">
              <w:t>23</w:t>
            </w:r>
          </w:p>
        </w:tc>
        <w:tc>
          <w:tcPr>
            <w:tcW w:w="1691" w:type="dxa"/>
            <w:shd w:val="clear" w:color="auto" w:fill="auto"/>
            <w:vAlign w:val="center"/>
          </w:tcPr>
          <w:p w14:paraId="7EC9D1EE" w14:textId="77777777" w:rsidR="00842EF7" w:rsidRPr="00FE760F" w:rsidRDefault="00842EF7" w:rsidP="00F91227">
            <w:pPr>
              <w:pStyle w:val="TAC"/>
            </w:pPr>
            <w:r w:rsidRPr="00FE760F">
              <w:t>43</w:t>
            </w:r>
          </w:p>
        </w:tc>
      </w:tr>
    </w:tbl>
    <w:p w14:paraId="31E5EE81" w14:textId="77777777" w:rsidR="00842EF7" w:rsidRPr="00FE760F" w:rsidRDefault="00842EF7" w:rsidP="00842EF7"/>
    <w:p w14:paraId="5CFBA91F" w14:textId="77777777" w:rsidR="00842EF7" w:rsidRPr="00FE760F" w:rsidRDefault="00842EF7" w:rsidP="00842EF7">
      <w:pPr>
        <w:pStyle w:val="TH"/>
      </w:pPr>
      <w:r w:rsidRPr="00FE760F">
        <w:t>Table 6.2D.1.3-3: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842EF7" w:rsidRPr="00FE760F" w14:paraId="209BD480"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3D93F76F" w14:textId="77777777" w:rsidR="00842EF7" w:rsidRPr="00FE760F" w:rsidRDefault="00842EF7" w:rsidP="00F91227">
            <w:pPr>
              <w:pStyle w:val="TAH"/>
            </w:pPr>
            <w:r w:rsidRPr="00FE760F">
              <w:t>Transmission scheme</w:t>
            </w:r>
          </w:p>
        </w:tc>
        <w:tc>
          <w:tcPr>
            <w:tcW w:w="2491" w:type="dxa"/>
            <w:tcBorders>
              <w:top w:val="single" w:sz="4" w:space="0" w:color="auto"/>
              <w:left w:val="single" w:sz="4" w:space="0" w:color="auto"/>
              <w:bottom w:val="single" w:sz="4" w:space="0" w:color="auto"/>
              <w:right w:val="single" w:sz="4" w:space="0" w:color="auto"/>
            </w:tcBorders>
          </w:tcPr>
          <w:p w14:paraId="708829C0" w14:textId="77777777" w:rsidR="00842EF7" w:rsidRPr="00FE760F" w:rsidRDefault="00842EF7" w:rsidP="00F91227">
            <w:pPr>
              <w:pStyle w:val="TAH"/>
            </w:pPr>
            <w:r w:rsidRPr="00FE760F">
              <w:t>DCI format</w:t>
            </w:r>
          </w:p>
        </w:tc>
        <w:tc>
          <w:tcPr>
            <w:tcW w:w="2491" w:type="dxa"/>
            <w:tcBorders>
              <w:top w:val="single" w:sz="4" w:space="0" w:color="auto"/>
              <w:left w:val="single" w:sz="4" w:space="0" w:color="auto"/>
              <w:bottom w:val="single" w:sz="4" w:space="0" w:color="auto"/>
              <w:right w:val="single" w:sz="4" w:space="0" w:color="auto"/>
            </w:tcBorders>
          </w:tcPr>
          <w:p w14:paraId="32B68F15" w14:textId="77777777" w:rsidR="00842EF7" w:rsidRPr="00FE760F" w:rsidRDefault="00842EF7" w:rsidP="00F91227">
            <w:pPr>
              <w:pStyle w:val="TAH"/>
            </w:pPr>
            <w:r w:rsidRPr="00FE760F">
              <w:t>TPMI Index</w:t>
            </w:r>
          </w:p>
        </w:tc>
      </w:tr>
      <w:tr w:rsidR="00842EF7" w:rsidRPr="00FE760F" w14:paraId="6DE30711" w14:textId="77777777"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533EB00" w14:textId="77777777" w:rsidR="00842EF7" w:rsidRPr="00FE760F" w:rsidRDefault="00842EF7" w:rsidP="00F91227">
            <w:pPr>
              <w:pStyle w:val="TAC"/>
            </w:pPr>
            <w:r w:rsidRPr="00FE760F">
              <w:t>Codebook based uplink</w:t>
            </w:r>
          </w:p>
        </w:tc>
        <w:tc>
          <w:tcPr>
            <w:tcW w:w="2491" w:type="dxa"/>
            <w:tcBorders>
              <w:top w:val="single" w:sz="4" w:space="0" w:color="auto"/>
              <w:left w:val="single" w:sz="4" w:space="0" w:color="auto"/>
              <w:bottom w:val="single" w:sz="4" w:space="0" w:color="auto"/>
              <w:right w:val="single" w:sz="4" w:space="0" w:color="auto"/>
            </w:tcBorders>
          </w:tcPr>
          <w:p w14:paraId="03CB10D5" w14:textId="77777777" w:rsidR="00842EF7" w:rsidRPr="00FE760F" w:rsidRDefault="00842EF7" w:rsidP="00F91227">
            <w:pPr>
              <w:pStyle w:val="TAC"/>
            </w:pPr>
            <w:r w:rsidRPr="00FE760F">
              <w:t>DCI format 0_1</w:t>
            </w:r>
          </w:p>
        </w:tc>
        <w:tc>
          <w:tcPr>
            <w:tcW w:w="2491" w:type="dxa"/>
            <w:tcBorders>
              <w:top w:val="single" w:sz="4" w:space="0" w:color="auto"/>
              <w:left w:val="single" w:sz="4" w:space="0" w:color="auto"/>
              <w:bottom w:val="single" w:sz="4" w:space="0" w:color="auto"/>
              <w:right w:val="single" w:sz="4" w:space="0" w:color="auto"/>
            </w:tcBorders>
          </w:tcPr>
          <w:p w14:paraId="205166D7" w14:textId="77777777" w:rsidR="00842EF7" w:rsidRPr="00FE760F" w:rsidRDefault="00842EF7" w:rsidP="00F91227">
            <w:pPr>
              <w:pStyle w:val="TAC"/>
            </w:pPr>
            <w:r w:rsidRPr="00FE760F">
              <w:t>0</w:t>
            </w:r>
          </w:p>
        </w:tc>
      </w:tr>
    </w:tbl>
    <w:p w14:paraId="39930386" w14:textId="77777777" w:rsidR="00842EF7" w:rsidRPr="00FE760F" w:rsidRDefault="00842EF7" w:rsidP="00842EF7"/>
    <w:p w14:paraId="57FAF85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5215A7C0" w14:textId="77777777" w:rsidR="00842EF7" w:rsidRPr="00FE760F" w:rsidRDefault="00842EF7" w:rsidP="00842EF7">
      <w:pPr>
        <w:pStyle w:val="TH"/>
      </w:pPr>
      <w:r w:rsidRPr="00FE760F">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842EF7" w:rsidRPr="00FE760F" w14:paraId="50084256" w14:textId="77777777" w:rsidTr="00F91227">
        <w:trPr>
          <w:trHeight w:val="352"/>
          <w:jc w:val="center"/>
        </w:trPr>
        <w:tc>
          <w:tcPr>
            <w:tcW w:w="3195" w:type="dxa"/>
            <w:shd w:val="clear" w:color="auto" w:fill="auto"/>
            <w:vAlign w:val="center"/>
          </w:tcPr>
          <w:p w14:paraId="23D1468C" w14:textId="77777777" w:rsidR="00842EF7" w:rsidRPr="00FE760F" w:rsidRDefault="00842EF7" w:rsidP="00F91227">
            <w:pPr>
              <w:pStyle w:val="TAH"/>
            </w:pPr>
            <w:r w:rsidRPr="00FE760F">
              <w:t>Operating band</w:t>
            </w:r>
          </w:p>
        </w:tc>
        <w:tc>
          <w:tcPr>
            <w:tcW w:w="3242" w:type="dxa"/>
            <w:shd w:val="clear" w:color="auto" w:fill="auto"/>
          </w:tcPr>
          <w:p w14:paraId="2E8C1B83" w14:textId="77777777" w:rsidR="00842EF7" w:rsidRPr="00FE760F" w:rsidRDefault="00842EF7" w:rsidP="00F91227">
            <w:pPr>
              <w:pStyle w:val="TAH"/>
            </w:pPr>
            <w:r w:rsidRPr="00FE760F">
              <w:t>Min EIRP at 50</w:t>
            </w:r>
            <w:r w:rsidRPr="00FE760F">
              <w:rPr>
                <w:vertAlign w:val="superscript"/>
              </w:rPr>
              <w:t xml:space="preserve"> </w:t>
            </w:r>
            <w:r w:rsidRPr="00FE760F">
              <w:t>%-tile CDF (dBm)</w:t>
            </w:r>
          </w:p>
        </w:tc>
      </w:tr>
      <w:tr w:rsidR="00842EF7" w:rsidRPr="00FE760F" w14:paraId="7CF4C9D9" w14:textId="77777777" w:rsidTr="00F91227">
        <w:trPr>
          <w:trHeight w:val="84"/>
          <w:jc w:val="center"/>
        </w:trPr>
        <w:tc>
          <w:tcPr>
            <w:tcW w:w="3195" w:type="dxa"/>
            <w:shd w:val="clear" w:color="auto" w:fill="auto"/>
          </w:tcPr>
          <w:p w14:paraId="67E5BD99" w14:textId="77777777" w:rsidR="00842EF7" w:rsidRPr="00FE760F" w:rsidRDefault="00842EF7" w:rsidP="00F91227">
            <w:pPr>
              <w:pStyle w:val="TAC"/>
            </w:pPr>
            <w:r w:rsidRPr="00FE760F">
              <w:t>n257</w:t>
            </w:r>
          </w:p>
        </w:tc>
        <w:tc>
          <w:tcPr>
            <w:tcW w:w="3242" w:type="dxa"/>
            <w:shd w:val="clear" w:color="auto" w:fill="auto"/>
            <w:vAlign w:val="center"/>
          </w:tcPr>
          <w:p w14:paraId="73A7870C" w14:textId="77777777" w:rsidR="00842EF7" w:rsidRPr="00FE760F" w:rsidRDefault="00842EF7" w:rsidP="00F91227">
            <w:pPr>
              <w:pStyle w:val="TAC"/>
            </w:pPr>
            <w:r w:rsidRPr="00FE760F">
              <w:t>11.5</w:t>
            </w:r>
          </w:p>
        </w:tc>
      </w:tr>
      <w:tr w:rsidR="00842EF7" w:rsidRPr="00FE760F" w14:paraId="1F837C2E" w14:textId="77777777" w:rsidTr="00F91227">
        <w:trPr>
          <w:trHeight w:val="88"/>
          <w:jc w:val="center"/>
        </w:trPr>
        <w:tc>
          <w:tcPr>
            <w:tcW w:w="3195" w:type="dxa"/>
            <w:shd w:val="clear" w:color="auto" w:fill="auto"/>
          </w:tcPr>
          <w:p w14:paraId="55F078A6" w14:textId="77777777" w:rsidR="00842EF7" w:rsidRPr="00FE760F" w:rsidRDefault="00842EF7" w:rsidP="00F91227">
            <w:pPr>
              <w:pStyle w:val="TAC"/>
            </w:pPr>
            <w:r w:rsidRPr="00FE760F">
              <w:t>n258</w:t>
            </w:r>
          </w:p>
        </w:tc>
        <w:tc>
          <w:tcPr>
            <w:tcW w:w="3242" w:type="dxa"/>
            <w:shd w:val="clear" w:color="auto" w:fill="auto"/>
            <w:vAlign w:val="center"/>
          </w:tcPr>
          <w:p w14:paraId="05516B06" w14:textId="77777777" w:rsidR="00842EF7" w:rsidRPr="00FE760F" w:rsidRDefault="00842EF7" w:rsidP="00F91227">
            <w:pPr>
              <w:pStyle w:val="TAC"/>
            </w:pPr>
            <w:r w:rsidRPr="00FE760F">
              <w:t>11.5</w:t>
            </w:r>
          </w:p>
        </w:tc>
      </w:tr>
      <w:tr w:rsidR="00842EF7" w:rsidRPr="00FE760F" w14:paraId="177C906A" w14:textId="77777777" w:rsidTr="00F91227">
        <w:trPr>
          <w:trHeight w:val="88"/>
          <w:jc w:val="center"/>
        </w:trPr>
        <w:tc>
          <w:tcPr>
            <w:tcW w:w="3195" w:type="dxa"/>
            <w:shd w:val="clear" w:color="auto" w:fill="auto"/>
          </w:tcPr>
          <w:p w14:paraId="123FB0A1" w14:textId="77777777" w:rsidR="00842EF7" w:rsidRPr="00FE760F" w:rsidRDefault="00842EF7" w:rsidP="00F91227">
            <w:pPr>
              <w:pStyle w:val="TAC"/>
            </w:pPr>
            <w:r w:rsidRPr="00FE760F">
              <w:t>n260</w:t>
            </w:r>
          </w:p>
        </w:tc>
        <w:tc>
          <w:tcPr>
            <w:tcW w:w="3242" w:type="dxa"/>
            <w:shd w:val="clear" w:color="auto" w:fill="auto"/>
            <w:vAlign w:val="center"/>
          </w:tcPr>
          <w:p w14:paraId="3067C1A4" w14:textId="77777777" w:rsidR="00842EF7" w:rsidRPr="00FE760F" w:rsidRDefault="00842EF7" w:rsidP="00F91227">
            <w:pPr>
              <w:pStyle w:val="TAC"/>
            </w:pPr>
            <w:r w:rsidRPr="00FE760F">
              <w:t>8</w:t>
            </w:r>
          </w:p>
        </w:tc>
      </w:tr>
      <w:tr w:rsidR="00842EF7" w:rsidRPr="00FE760F" w14:paraId="39C997E9" w14:textId="77777777" w:rsidTr="00F91227">
        <w:trPr>
          <w:trHeight w:val="88"/>
          <w:jc w:val="center"/>
        </w:trPr>
        <w:tc>
          <w:tcPr>
            <w:tcW w:w="3195" w:type="dxa"/>
            <w:shd w:val="clear" w:color="auto" w:fill="auto"/>
          </w:tcPr>
          <w:p w14:paraId="20BCF233" w14:textId="77777777" w:rsidR="00842EF7" w:rsidRPr="00FE760F" w:rsidRDefault="00842EF7" w:rsidP="00F91227">
            <w:pPr>
              <w:pStyle w:val="TAC"/>
            </w:pPr>
            <w:r w:rsidRPr="00FE760F">
              <w:t>n261</w:t>
            </w:r>
          </w:p>
        </w:tc>
        <w:tc>
          <w:tcPr>
            <w:tcW w:w="3242" w:type="dxa"/>
            <w:shd w:val="clear" w:color="auto" w:fill="auto"/>
            <w:vAlign w:val="center"/>
          </w:tcPr>
          <w:p w14:paraId="0BA45124" w14:textId="77777777" w:rsidR="00842EF7" w:rsidRPr="00FE760F" w:rsidRDefault="00842EF7" w:rsidP="00F91227">
            <w:pPr>
              <w:pStyle w:val="TAC"/>
            </w:pPr>
            <w:r w:rsidRPr="00FE760F">
              <w:t>11.5</w:t>
            </w:r>
          </w:p>
        </w:tc>
      </w:tr>
      <w:tr w:rsidR="00842EF7" w:rsidRPr="00FE760F" w14:paraId="4B86890D" w14:textId="77777777" w:rsidTr="00F91227">
        <w:trPr>
          <w:trHeight w:val="701"/>
          <w:jc w:val="center"/>
        </w:trPr>
        <w:tc>
          <w:tcPr>
            <w:tcW w:w="6437" w:type="dxa"/>
            <w:gridSpan w:val="2"/>
            <w:shd w:val="clear" w:color="auto" w:fill="auto"/>
          </w:tcPr>
          <w:p w14:paraId="05D5AA94" w14:textId="77777777" w:rsidR="00842EF7" w:rsidRPr="00FE760F" w:rsidRDefault="00842EF7" w:rsidP="00F91227">
            <w:pPr>
              <w:pStyle w:val="TAN"/>
            </w:pPr>
            <w:r w:rsidRPr="00FE760F">
              <w:t>NOTE 1:</w:t>
            </w:r>
            <w:r w:rsidRPr="00FE760F">
              <w:tab/>
              <w:t>Minimum EIRP at 50 %-tile CDF is defined as the lower limit without tolerance</w:t>
            </w:r>
          </w:p>
          <w:p w14:paraId="70FD9693" w14:textId="77777777" w:rsidR="00842EF7" w:rsidRPr="00FE760F" w:rsidRDefault="00842EF7" w:rsidP="00F91227">
            <w:pPr>
              <w:pStyle w:val="TAN"/>
            </w:pPr>
            <w:r w:rsidRPr="00FE760F">
              <w:t>NOTE 2:</w:t>
            </w:r>
            <w:r w:rsidRPr="00FE760F">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638" w:name="_Toc21340808"/>
      <w:bookmarkStart w:id="639" w:name="_Toc29805255"/>
      <w:bookmarkStart w:id="640" w:name="_Toc36456464"/>
      <w:bookmarkStart w:id="641" w:name="_Toc36469562"/>
      <w:bookmarkStart w:id="642" w:name="_Toc37253971"/>
      <w:bookmarkStart w:id="643" w:name="_Toc37322828"/>
      <w:r w:rsidRPr="00FE760F">
        <w:t>6.2D.1.4</w:t>
      </w:r>
      <w:r w:rsidRPr="00FE760F">
        <w:tab/>
        <w:t>UE maximum output power for UL MIMO for power class 4</w:t>
      </w:r>
      <w:bookmarkEnd w:id="638"/>
      <w:bookmarkEnd w:id="639"/>
      <w:bookmarkEnd w:id="640"/>
      <w:bookmarkEnd w:id="641"/>
      <w:bookmarkEnd w:id="642"/>
      <w:bookmarkEnd w:id="643"/>
    </w:p>
    <w:p w14:paraId="50ECC2D9" w14:textId="77777777" w:rsidR="00842EF7" w:rsidRPr="00FE760F" w:rsidRDefault="00842EF7" w:rsidP="00842EF7">
      <w:r w:rsidRPr="00FE760F">
        <w:t>The following requirements define the maximum output power radiated by the UE with UL MIMO for any transmission bandwidth within the channel bandwidth for non-CA configuration, unless otherwise stated. Requirements in Table 6.2D.1.4-1 shall be met with the UE configured for 2 layer UL MIMO transmission specified in Table 6.2D.1.4-3. The period of measurement shall be at least one sub frame (1ms). The requirement is verified with the test metric of EIRP (Link=Beam peak search grids,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77777777" w:rsidR="00842EF7" w:rsidRPr="00FE760F" w:rsidRDefault="00842EF7" w:rsidP="00842EF7">
      <w:r w:rsidRPr="00FE760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6DF3355" w14:textId="77777777" w:rsidR="00842EF7" w:rsidRPr="00FE760F" w:rsidRDefault="00842EF7" w:rsidP="00842EF7">
      <w:pPr>
        <w:pStyle w:val="TH"/>
      </w:pPr>
      <w:r w:rsidRPr="00FE760F">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74F9F4BC" w14:textId="77777777" w:rsidR="00842EF7" w:rsidRPr="00FE760F" w:rsidRDefault="00842EF7" w:rsidP="00842EF7">
      <w:pPr>
        <w:pStyle w:val="TH"/>
      </w:pPr>
      <w:r w:rsidRPr="00FE760F">
        <w:t>Table 6.2D.1.4-3: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842EF7" w:rsidRPr="00FE760F" w14:paraId="19F38DE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342ED898" w14:textId="77777777" w:rsidR="00842EF7" w:rsidRPr="00FE760F" w:rsidRDefault="00842EF7" w:rsidP="00F91227">
            <w:pPr>
              <w:pStyle w:val="TAH"/>
            </w:pPr>
            <w:r w:rsidRPr="00FE760F">
              <w:t>Transmission scheme</w:t>
            </w:r>
          </w:p>
        </w:tc>
        <w:tc>
          <w:tcPr>
            <w:tcW w:w="2466" w:type="dxa"/>
            <w:tcBorders>
              <w:top w:val="single" w:sz="4" w:space="0" w:color="auto"/>
              <w:left w:val="single" w:sz="4" w:space="0" w:color="auto"/>
              <w:bottom w:val="single" w:sz="4" w:space="0" w:color="auto"/>
              <w:right w:val="single" w:sz="4" w:space="0" w:color="auto"/>
            </w:tcBorders>
          </w:tcPr>
          <w:p w14:paraId="04380249" w14:textId="77777777" w:rsidR="00842EF7" w:rsidRPr="00FE760F" w:rsidRDefault="00842EF7" w:rsidP="00F91227">
            <w:pPr>
              <w:pStyle w:val="TAH"/>
            </w:pPr>
            <w:r w:rsidRPr="00FE760F">
              <w:t>DCI format</w:t>
            </w:r>
          </w:p>
        </w:tc>
        <w:tc>
          <w:tcPr>
            <w:tcW w:w="2466" w:type="dxa"/>
            <w:tcBorders>
              <w:top w:val="single" w:sz="4" w:space="0" w:color="auto"/>
              <w:left w:val="single" w:sz="4" w:space="0" w:color="auto"/>
              <w:bottom w:val="single" w:sz="4" w:space="0" w:color="auto"/>
              <w:right w:val="single" w:sz="4" w:space="0" w:color="auto"/>
            </w:tcBorders>
          </w:tcPr>
          <w:p w14:paraId="73BC4D6F" w14:textId="77777777" w:rsidR="00842EF7" w:rsidRPr="00FE760F" w:rsidRDefault="00842EF7" w:rsidP="00F91227">
            <w:pPr>
              <w:pStyle w:val="TAH"/>
            </w:pPr>
            <w:r w:rsidRPr="00FE760F">
              <w:t>TPMI Index</w:t>
            </w:r>
          </w:p>
        </w:tc>
      </w:tr>
      <w:tr w:rsidR="00842EF7" w:rsidRPr="00FE760F" w14:paraId="7D1CCBF4" w14:textId="77777777"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2F973354" w14:textId="77777777" w:rsidR="00842EF7" w:rsidRPr="00FE760F" w:rsidRDefault="00842EF7" w:rsidP="00F91227">
            <w:pPr>
              <w:pStyle w:val="TAC"/>
            </w:pPr>
            <w:r w:rsidRPr="00FE760F">
              <w:t>Codebook based uplink</w:t>
            </w:r>
          </w:p>
        </w:tc>
        <w:tc>
          <w:tcPr>
            <w:tcW w:w="2466" w:type="dxa"/>
            <w:tcBorders>
              <w:top w:val="single" w:sz="4" w:space="0" w:color="auto"/>
              <w:left w:val="single" w:sz="4" w:space="0" w:color="auto"/>
              <w:bottom w:val="single" w:sz="4" w:space="0" w:color="auto"/>
              <w:right w:val="single" w:sz="4" w:space="0" w:color="auto"/>
            </w:tcBorders>
          </w:tcPr>
          <w:p w14:paraId="5698ECA4" w14:textId="77777777" w:rsidR="00842EF7" w:rsidRPr="00FE760F" w:rsidRDefault="00842EF7" w:rsidP="00F91227">
            <w:pPr>
              <w:pStyle w:val="TAC"/>
            </w:pPr>
            <w:r w:rsidRPr="00FE760F">
              <w:t>DCI format 0_1</w:t>
            </w:r>
          </w:p>
        </w:tc>
        <w:tc>
          <w:tcPr>
            <w:tcW w:w="2466" w:type="dxa"/>
            <w:tcBorders>
              <w:top w:val="single" w:sz="4" w:space="0" w:color="auto"/>
              <w:left w:val="single" w:sz="4" w:space="0" w:color="auto"/>
              <w:bottom w:val="single" w:sz="4" w:space="0" w:color="auto"/>
              <w:right w:val="single" w:sz="4" w:space="0" w:color="auto"/>
            </w:tcBorders>
          </w:tcPr>
          <w:p w14:paraId="43BB2239" w14:textId="77777777" w:rsidR="00842EF7" w:rsidRPr="00FE760F" w:rsidRDefault="00842EF7" w:rsidP="00F91227">
            <w:pPr>
              <w:pStyle w:val="TAC"/>
            </w:pPr>
            <w:r w:rsidRPr="00FE760F">
              <w:t>0</w:t>
            </w:r>
          </w:p>
        </w:tc>
      </w:tr>
    </w:tbl>
    <w:p w14:paraId="54C95B62" w14:textId="77777777" w:rsidR="00842EF7" w:rsidRPr="00FE760F" w:rsidRDefault="00842EF7" w:rsidP="00842EF7"/>
    <w:p w14:paraId="4BC38F4D" w14:textId="77777777"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5D4881" w14:textId="77777777" w:rsidR="00842EF7" w:rsidRPr="00FE760F" w:rsidRDefault="00842EF7" w:rsidP="00842EF7">
      <w:pPr>
        <w:pStyle w:val="TH"/>
      </w:pPr>
      <w:r w:rsidRPr="00FE760F">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644" w:name="_Toc21340809"/>
      <w:bookmarkStart w:id="645" w:name="_Toc29805256"/>
      <w:bookmarkStart w:id="646" w:name="_Toc36456465"/>
      <w:bookmarkStart w:id="647" w:name="_Toc36469563"/>
      <w:bookmarkStart w:id="648" w:name="_Toc37253972"/>
      <w:bookmarkStart w:id="649" w:name="_Toc37322829"/>
      <w:r w:rsidRPr="00FE760F">
        <w:t>6.2D.2</w:t>
      </w:r>
      <w:r w:rsidRPr="00FE760F">
        <w:tab/>
        <w:t>UE maximum output power reduction for modulation / channel bandwidth for UL MIMO</w:t>
      </w:r>
      <w:bookmarkEnd w:id="644"/>
      <w:bookmarkEnd w:id="645"/>
      <w:bookmarkEnd w:id="646"/>
      <w:bookmarkEnd w:id="647"/>
      <w:bookmarkEnd w:id="648"/>
      <w:bookmarkEnd w:id="649"/>
    </w:p>
    <w:p w14:paraId="335B91DB" w14:textId="77777777" w:rsidR="00842EF7" w:rsidRPr="00FE760F" w:rsidRDefault="00842EF7" w:rsidP="00842EF7">
      <w:pPr>
        <w:pStyle w:val="Heading4"/>
        <w:rPr>
          <w:lang w:eastAsia="ko-KR"/>
        </w:rPr>
      </w:pPr>
      <w:bookmarkStart w:id="650" w:name="_Toc21340810"/>
      <w:bookmarkStart w:id="651" w:name="_Toc29805257"/>
      <w:bookmarkStart w:id="652" w:name="_Toc36456466"/>
      <w:bookmarkStart w:id="653" w:name="_Toc36469564"/>
      <w:bookmarkStart w:id="654" w:name="_Toc37253973"/>
      <w:bookmarkStart w:id="655" w:name="_Toc37322830"/>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650"/>
      <w:bookmarkEnd w:id="651"/>
      <w:bookmarkEnd w:id="652"/>
      <w:bookmarkEnd w:id="653"/>
      <w:bookmarkEnd w:id="654"/>
      <w:bookmarkEnd w:id="655"/>
    </w:p>
    <w:p w14:paraId="5AF73CE6" w14:textId="77777777" w:rsidR="00842EF7" w:rsidRPr="00FE760F" w:rsidRDefault="00842EF7" w:rsidP="00842EF7">
      <w:r w:rsidRPr="00FE760F">
        <w:t>For UE with UL MIMO, the allowed Maximum Power Reduction (MPR) for the maximum output power in Table 6.2D.1.</w:t>
      </w:r>
      <w:r w:rsidRPr="00FE760F">
        <w:rPr>
          <w:rFonts w:hint="eastAsia"/>
        </w:rPr>
        <w:t>1</w:t>
      </w:r>
      <w:r w:rsidRPr="00FE760F">
        <w:t xml:space="preserve">-1 is specified in sub-clause 6.2.2.1. The requirements shall be met with UL MIMO configurations specified in </w:t>
      </w:r>
      <w:r w:rsidRPr="00FE760F">
        <w:rPr>
          <w:rFonts w:eastAsia="Malgun Gothic"/>
        </w:rPr>
        <w:t>sub-clause 6.2D.1.1</w:t>
      </w:r>
      <w:r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656" w:name="_Toc21340811"/>
      <w:bookmarkStart w:id="657" w:name="_Toc29805258"/>
      <w:bookmarkStart w:id="658" w:name="_Toc36456467"/>
      <w:bookmarkStart w:id="659" w:name="_Toc36469565"/>
      <w:bookmarkStart w:id="660" w:name="_Toc37253974"/>
      <w:bookmarkStart w:id="661" w:name="_Toc37322831"/>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656"/>
      <w:bookmarkEnd w:id="657"/>
      <w:bookmarkEnd w:id="658"/>
      <w:bookmarkEnd w:id="659"/>
      <w:bookmarkEnd w:id="660"/>
      <w:bookmarkEnd w:id="661"/>
    </w:p>
    <w:p w14:paraId="43BCAB2D" w14:textId="77777777" w:rsidR="00842EF7" w:rsidRPr="00FE760F" w:rsidRDefault="00842EF7" w:rsidP="00842EF7">
      <w:pPr>
        <w:rPr>
          <w:lang w:eastAsia="ko-KR"/>
        </w:rPr>
      </w:pPr>
      <w:r w:rsidRPr="00FE760F">
        <w:t>For UE with UL MIMO, the allowed Maximum Power Reduction (MPR) for the maximum output power in Table 6.2D.1.</w:t>
      </w:r>
      <w:r w:rsidRPr="00FE760F">
        <w:rPr>
          <w:rFonts w:hint="eastAsia"/>
          <w:lang w:eastAsia="ko-KR"/>
        </w:rPr>
        <w:t>2</w:t>
      </w:r>
      <w:r w:rsidRPr="00FE760F">
        <w:t xml:space="preserve">-1 is specified in sub-clause 6.2.2.2. The requirements shall be met with UL MIMO configurations specified in </w:t>
      </w:r>
      <w:r w:rsidRPr="00FE760F">
        <w:rPr>
          <w:rFonts w:eastAsia="Malgun Gothic"/>
        </w:rPr>
        <w:t>sub-clause 6.2D.1.2</w:t>
      </w:r>
      <w:r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662" w:name="_Toc21340812"/>
      <w:bookmarkStart w:id="663" w:name="_Toc29805259"/>
      <w:bookmarkStart w:id="664" w:name="_Toc36456468"/>
      <w:bookmarkStart w:id="665" w:name="_Toc36469566"/>
      <w:bookmarkStart w:id="666" w:name="_Toc37253975"/>
      <w:bookmarkStart w:id="667" w:name="_Toc37322832"/>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662"/>
      <w:bookmarkEnd w:id="663"/>
      <w:bookmarkEnd w:id="664"/>
      <w:bookmarkEnd w:id="665"/>
      <w:bookmarkEnd w:id="666"/>
      <w:bookmarkEnd w:id="667"/>
    </w:p>
    <w:p w14:paraId="480C1185" w14:textId="77777777" w:rsidR="00842EF7" w:rsidRPr="00FE760F" w:rsidRDefault="00842EF7" w:rsidP="00842EF7">
      <w:r w:rsidRPr="00FE760F">
        <w:t xml:space="preserve">For UE with UL MIMO, the allowed Maximum Power Reduction (MPR) for the maximum output power in Table 6.2D.1.3-1 is specified in sub-clause 6.2.2.3. The requirements shall be met with UL MIMO configurations specified in </w:t>
      </w:r>
      <w:r w:rsidRPr="00FE760F">
        <w:rPr>
          <w:rFonts w:eastAsia="Malgun Gothic"/>
        </w:rPr>
        <w:t>sub-clause 6.2D.1.3</w:t>
      </w:r>
      <w:r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668" w:name="_Toc21340813"/>
      <w:bookmarkStart w:id="669" w:name="_Toc29805260"/>
      <w:bookmarkStart w:id="670" w:name="_Toc36456469"/>
      <w:bookmarkStart w:id="671" w:name="_Toc36469567"/>
      <w:bookmarkStart w:id="672" w:name="_Toc37253976"/>
      <w:bookmarkStart w:id="673" w:name="_Toc37322833"/>
      <w:r w:rsidRPr="00FE760F">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668"/>
      <w:bookmarkEnd w:id="669"/>
      <w:bookmarkEnd w:id="670"/>
      <w:bookmarkEnd w:id="671"/>
      <w:bookmarkEnd w:id="672"/>
      <w:bookmarkEnd w:id="673"/>
    </w:p>
    <w:p w14:paraId="5C28EC01" w14:textId="77777777" w:rsidR="00842EF7" w:rsidRPr="00FE760F" w:rsidRDefault="00842EF7" w:rsidP="00842EF7">
      <w:r w:rsidRPr="00FE760F">
        <w:t xml:space="preserve">For UE with UL MIMO, the allowed Maximum Power Reduction (MPR) for the maximum output power in Table 6.2D.1.4-1 is specified in sub-clause 6.2.2.4. The requirements shall be met with UL MIMO configurations specified in </w:t>
      </w:r>
      <w:r w:rsidRPr="00FE760F">
        <w:rPr>
          <w:rFonts w:eastAsia="Malgun Gothic"/>
        </w:rPr>
        <w:t>sub-clause 6.2D.1.4</w:t>
      </w:r>
      <w:r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674" w:name="_Toc21340814"/>
      <w:bookmarkStart w:id="675" w:name="_Toc29805261"/>
      <w:bookmarkStart w:id="676" w:name="_Toc36456470"/>
      <w:bookmarkStart w:id="677" w:name="_Toc36469568"/>
      <w:bookmarkStart w:id="678" w:name="_Toc37253977"/>
      <w:bookmarkStart w:id="679" w:name="_Toc37322834"/>
      <w:r w:rsidRPr="00FE760F">
        <w:lastRenderedPageBreak/>
        <w:t>6.2D.3</w:t>
      </w:r>
      <w:r w:rsidRPr="00FE760F">
        <w:tab/>
        <w:t>UE maximum output power reduction with additional requirements for UL MIMO</w:t>
      </w:r>
      <w:bookmarkEnd w:id="674"/>
      <w:bookmarkEnd w:id="675"/>
      <w:bookmarkEnd w:id="676"/>
      <w:bookmarkEnd w:id="677"/>
      <w:bookmarkEnd w:id="678"/>
      <w:bookmarkEnd w:id="679"/>
    </w:p>
    <w:p w14:paraId="0A440026" w14:textId="77777777" w:rsidR="00842EF7" w:rsidRPr="00FE760F" w:rsidRDefault="00842EF7" w:rsidP="00842EF7">
      <w:pPr>
        <w:pStyle w:val="Heading4"/>
        <w:rPr>
          <w:lang w:eastAsia="ko-KR"/>
        </w:rPr>
      </w:pPr>
      <w:bookmarkStart w:id="680" w:name="_Toc21340815"/>
      <w:bookmarkStart w:id="681" w:name="_Toc29805262"/>
      <w:bookmarkStart w:id="682" w:name="_Toc36456471"/>
      <w:bookmarkStart w:id="683" w:name="_Toc36469569"/>
      <w:bookmarkStart w:id="684" w:name="_Toc37253978"/>
      <w:bookmarkStart w:id="685" w:name="_Toc37322835"/>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680"/>
      <w:bookmarkEnd w:id="681"/>
      <w:bookmarkEnd w:id="682"/>
      <w:bookmarkEnd w:id="683"/>
      <w:bookmarkEnd w:id="684"/>
      <w:bookmarkEnd w:id="685"/>
    </w:p>
    <w:p w14:paraId="6DC661C2"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zh-CN"/>
        </w:rPr>
        <w:t>1</w:t>
      </w:r>
      <w:r w:rsidRPr="00FE760F">
        <w:t xml:space="preserve">-1. The requirements shall be met with the UL MIMO configurations specified in </w:t>
      </w:r>
      <w:r w:rsidRPr="00FE760F">
        <w:rPr>
          <w:rFonts w:eastAsia="Malgun Gothic"/>
        </w:rPr>
        <w:t>sub-clause 6.2D.1.</w:t>
      </w:r>
      <w:r w:rsidRPr="00FE760F">
        <w:rPr>
          <w:rFonts w:eastAsia="Malgun Gothic" w:hint="eastAsia"/>
          <w:lang w:eastAsia="zh-CN"/>
        </w:rPr>
        <w:t>1</w:t>
      </w:r>
      <w:r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686" w:name="_Toc21340816"/>
      <w:bookmarkStart w:id="687" w:name="_Toc29805263"/>
      <w:bookmarkStart w:id="688" w:name="_Toc36456472"/>
      <w:bookmarkStart w:id="689" w:name="_Toc36469570"/>
      <w:bookmarkStart w:id="690" w:name="_Toc37253979"/>
      <w:bookmarkStart w:id="691" w:name="_Toc37322836"/>
      <w:r w:rsidRPr="00FE760F">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686"/>
      <w:bookmarkEnd w:id="687"/>
      <w:bookmarkEnd w:id="688"/>
      <w:bookmarkEnd w:id="689"/>
      <w:bookmarkEnd w:id="690"/>
      <w:bookmarkEnd w:id="691"/>
    </w:p>
    <w:p w14:paraId="39859C6C" w14:textId="77777777" w:rsidR="00842EF7" w:rsidRPr="00FE760F" w:rsidRDefault="00842EF7" w:rsidP="00842EF7">
      <w:r w:rsidRPr="00FE760F">
        <w:t>For UE with UL MIMO, the A-MPR values specified in clause 6.2.3 shall apply to the maximum output power specified in Table 6.2D.1.</w:t>
      </w:r>
      <w:r w:rsidRPr="00FE760F">
        <w:rPr>
          <w:rFonts w:hint="eastAsia"/>
          <w:lang w:eastAsia="ko-KR"/>
        </w:rPr>
        <w:t>2</w:t>
      </w:r>
      <w:r w:rsidRPr="00FE760F">
        <w:t>-1. The requirements shall be met with the UL MIMO configurations specified in clause 6.2D.1.</w:t>
      </w:r>
      <w:r w:rsidRPr="00FE760F">
        <w:rPr>
          <w:rFonts w:hint="eastAsia"/>
          <w:lang w:eastAsia="ko-KR"/>
        </w:rPr>
        <w:t>2</w:t>
      </w:r>
      <w:r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692" w:name="_Toc21340817"/>
      <w:bookmarkStart w:id="693" w:name="_Toc29805264"/>
      <w:bookmarkStart w:id="694" w:name="_Toc36456473"/>
      <w:bookmarkStart w:id="695" w:name="_Toc36469571"/>
      <w:bookmarkStart w:id="696" w:name="_Toc37253980"/>
      <w:bookmarkStart w:id="697" w:name="_Toc37322837"/>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692"/>
      <w:bookmarkEnd w:id="693"/>
      <w:bookmarkEnd w:id="694"/>
      <w:bookmarkEnd w:id="695"/>
      <w:bookmarkEnd w:id="696"/>
      <w:bookmarkEnd w:id="697"/>
    </w:p>
    <w:p w14:paraId="06034C98" w14:textId="77777777" w:rsidR="00842EF7" w:rsidRPr="00FE760F" w:rsidRDefault="00842EF7" w:rsidP="00842EF7">
      <w:r w:rsidRPr="00FE760F">
        <w:t>For UE with UL MIMO, the A-MPR values specified in clause 6.2.3 shall apply to the maximum output power specified in Table 6.2D.1.3-1. The requirements shall be met with the UL MIMO configurations specified in clause 6.2D.1.3.</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698" w:name="_Toc21340818"/>
      <w:bookmarkStart w:id="699" w:name="_Toc29805265"/>
      <w:bookmarkStart w:id="700" w:name="_Toc36456474"/>
      <w:bookmarkStart w:id="701" w:name="_Toc36469572"/>
      <w:bookmarkStart w:id="702" w:name="_Toc37253981"/>
      <w:bookmarkStart w:id="703" w:name="_Toc37322838"/>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698"/>
      <w:bookmarkEnd w:id="699"/>
      <w:bookmarkEnd w:id="700"/>
      <w:bookmarkEnd w:id="701"/>
      <w:bookmarkEnd w:id="702"/>
      <w:bookmarkEnd w:id="703"/>
    </w:p>
    <w:p w14:paraId="1D026B91" w14:textId="77777777" w:rsidR="00842EF7" w:rsidRPr="00FE760F" w:rsidRDefault="00842EF7" w:rsidP="00842EF7">
      <w:r w:rsidRPr="00FE760F">
        <w:t>For UE with UL MIMO, the A-MPR values specified in clause 6.2.3 shall apply to the maximum output power specified in Table 6.2D.1.4-1. The requirements shall be met with the UL MIMO configurations specified in clause 6.2D.1.4.</w:t>
      </w:r>
    </w:p>
    <w:p w14:paraId="00E568CE" w14:textId="77777777" w:rsidR="00842EF7" w:rsidRPr="00FE760F" w:rsidRDefault="00842EF7" w:rsidP="00842EF7">
      <w:pPr>
        <w:pStyle w:val="Heading3"/>
      </w:pPr>
      <w:bookmarkStart w:id="704" w:name="_Toc21340819"/>
      <w:bookmarkStart w:id="705" w:name="_Toc29805266"/>
      <w:bookmarkStart w:id="706" w:name="_Toc36456475"/>
      <w:bookmarkStart w:id="707" w:name="_Toc36469573"/>
      <w:bookmarkStart w:id="708" w:name="_Toc37253982"/>
      <w:bookmarkStart w:id="709" w:name="_Toc37322839"/>
      <w:r w:rsidRPr="00FE760F">
        <w:t>6.2D.4</w:t>
      </w:r>
      <w:r w:rsidRPr="00FE760F">
        <w:tab/>
        <w:t>Configured transmitted power for UL MIMO</w:t>
      </w:r>
      <w:bookmarkEnd w:id="704"/>
      <w:bookmarkEnd w:id="705"/>
      <w:bookmarkEnd w:id="706"/>
      <w:bookmarkEnd w:id="707"/>
      <w:bookmarkEnd w:id="708"/>
      <w:bookmarkEnd w:id="709"/>
    </w:p>
    <w:p w14:paraId="7BF2531D" w14:textId="77777777" w:rsidR="00842EF7" w:rsidRPr="00FE760F" w:rsidRDefault="00842EF7" w:rsidP="00842EF7">
      <w:pPr>
        <w:pStyle w:val="Guidance"/>
        <w:rPr>
          <w:i w:val="0"/>
          <w:color w:val="auto"/>
        </w:rPr>
      </w:pPr>
      <w:r w:rsidRPr="00FE760F">
        <w:rPr>
          <w:i w:val="0"/>
          <w:color w:val="auto"/>
        </w:rPr>
        <w:t>For UE configured with ULMIMO, the configured maximum output power P</w:t>
      </w:r>
      <w:r w:rsidRPr="00FE760F">
        <w:rPr>
          <w:i w:val="0"/>
          <w:color w:val="auto"/>
          <w:vertAlign w:val="subscript"/>
        </w:rPr>
        <w:t xml:space="preserve">CMAX,c </w:t>
      </w:r>
      <w:r w:rsidRPr="00FE760F">
        <w:rPr>
          <w:i w:val="0"/>
          <w:color w:val="auto"/>
        </w:rPr>
        <w:t xml:space="preserve">for serving cell </w:t>
      </w:r>
      <w:r w:rsidRPr="00FE760F">
        <w:rPr>
          <w:color w:val="auto"/>
        </w:rPr>
        <w:t xml:space="preserve">c </w:t>
      </w:r>
      <w:r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710" w:name="_Toc21340820"/>
      <w:bookmarkStart w:id="711" w:name="_Toc29805267"/>
      <w:bookmarkStart w:id="712" w:name="_Toc36456476"/>
      <w:bookmarkStart w:id="713" w:name="_Toc36469574"/>
      <w:bookmarkStart w:id="714" w:name="_Toc37253983"/>
      <w:bookmarkStart w:id="715" w:name="_Toc37322840"/>
      <w:r w:rsidRPr="00FE760F">
        <w:t>6.3</w:t>
      </w:r>
      <w:r w:rsidRPr="00FE760F">
        <w:tab/>
        <w:t>Output power dynamics</w:t>
      </w:r>
      <w:bookmarkEnd w:id="710"/>
      <w:bookmarkEnd w:id="711"/>
      <w:bookmarkEnd w:id="712"/>
      <w:bookmarkEnd w:id="713"/>
      <w:bookmarkEnd w:id="714"/>
      <w:bookmarkEnd w:id="715"/>
    </w:p>
    <w:p w14:paraId="2B12DBB9" w14:textId="77777777" w:rsidR="00842EF7" w:rsidRPr="00FE760F" w:rsidRDefault="00842EF7" w:rsidP="00842EF7">
      <w:pPr>
        <w:pStyle w:val="Heading3"/>
      </w:pPr>
      <w:bookmarkStart w:id="716" w:name="_Toc21340821"/>
      <w:bookmarkStart w:id="717" w:name="_Toc29805268"/>
      <w:bookmarkStart w:id="718" w:name="_Toc36456477"/>
      <w:bookmarkStart w:id="719" w:name="_Toc36469575"/>
      <w:bookmarkStart w:id="720" w:name="_Toc37253984"/>
      <w:bookmarkStart w:id="721" w:name="_Toc37322841"/>
      <w:r w:rsidRPr="00FE760F">
        <w:t>6.3.1</w:t>
      </w:r>
      <w:r w:rsidRPr="00FE760F">
        <w:tab/>
        <w:t>Minimum output power</w:t>
      </w:r>
      <w:bookmarkEnd w:id="716"/>
      <w:bookmarkEnd w:id="717"/>
      <w:bookmarkEnd w:id="718"/>
      <w:bookmarkEnd w:id="719"/>
      <w:bookmarkEnd w:id="720"/>
      <w:bookmarkEnd w:id="721"/>
    </w:p>
    <w:p w14:paraId="0D8417C9" w14:textId="77777777" w:rsidR="00842EF7" w:rsidRPr="00FE760F" w:rsidRDefault="00842EF7" w:rsidP="00842EF7">
      <w:pPr>
        <w:pStyle w:val="Heading4"/>
      </w:pPr>
      <w:bookmarkStart w:id="722" w:name="_Toc21340822"/>
      <w:bookmarkStart w:id="723" w:name="_Toc29805269"/>
      <w:bookmarkStart w:id="724" w:name="_Toc36456478"/>
      <w:bookmarkStart w:id="725" w:name="_Toc36469576"/>
      <w:bookmarkStart w:id="726" w:name="_Toc37253985"/>
      <w:bookmarkStart w:id="727" w:name="_Toc37322842"/>
      <w:r w:rsidRPr="00FE760F">
        <w:t>6.3.1.0</w:t>
      </w:r>
      <w:r w:rsidRPr="00FE760F">
        <w:tab/>
        <w:t>General</w:t>
      </w:r>
      <w:bookmarkEnd w:id="722"/>
      <w:bookmarkEnd w:id="723"/>
      <w:bookmarkEnd w:id="724"/>
      <w:bookmarkEnd w:id="725"/>
      <w:bookmarkEnd w:id="726"/>
      <w:bookmarkEnd w:id="727"/>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1EFB7947" w14:textId="77777777" w:rsidR="00842EF7" w:rsidRPr="00FE760F" w:rsidRDefault="00842EF7" w:rsidP="00842EF7">
      <w:pPr>
        <w:pStyle w:val="Heading4"/>
      </w:pPr>
      <w:bookmarkStart w:id="728" w:name="_Toc21340823"/>
      <w:bookmarkStart w:id="729" w:name="_Toc29805270"/>
      <w:bookmarkStart w:id="730" w:name="_Toc36456479"/>
      <w:bookmarkStart w:id="731" w:name="_Toc36469577"/>
      <w:bookmarkStart w:id="732" w:name="_Toc37253986"/>
      <w:bookmarkStart w:id="733" w:name="_Toc37322843"/>
      <w:r w:rsidRPr="00FE760F">
        <w:t>6.3.1.1</w:t>
      </w:r>
      <w:r w:rsidRPr="00FE760F">
        <w:tab/>
        <w:t>Minimum output power for power class 1</w:t>
      </w:r>
      <w:bookmarkEnd w:id="728"/>
      <w:bookmarkEnd w:id="729"/>
      <w:bookmarkEnd w:id="730"/>
      <w:bookmarkEnd w:id="731"/>
      <w:bookmarkEnd w:id="732"/>
      <w:bookmarkEnd w:id="733"/>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842EF7"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77777777" w:rsidR="00842EF7" w:rsidRPr="00FE760F" w:rsidRDefault="00842EF7" w:rsidP="00F91227">
            <w:pPr>
              <w:pStyle w:val="TAC"/>
            </w:pPr>
            <w:r w:rsidRPr="00FE760F">
              <w:rPr>
                <w:rFonts w:hint="eastAsia"/>
              </w:rPr>
              <w:t>47.52</w:t>
            </w:r>
          </w:p>
        </w:tc>
      </w:tr>
      <w:tr w:rsidR="00842EF7"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77777777" w:rsidR="00842EF7" w:rsidRPr="00FE760F" w:rsidRDefault="00842EF7" w:rsidP="00F91227">
            <w:pPr>
              <w:pStyle w:val="TAC"/>
            </w:pPr>
            <w:r w:rsidRPr="00FE760F">
              <w:rPr>
                <w:rFonts w:hint="eastAsia"/>
              </w:rPr>
              <w:t>95.04</w:t>
            </w:r>
          </w:p>
        </w:tc>
      </w:tr>
      <w:tr w:rsidR="00842EF7"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77777777" w:rsidR="00842EF7" w:rsidRPr="00FE760F" w:rsidRDefault="00842EF7" w:rsidP="00F91227">
            <w:pPr>
              <w:pStyle w:val="TAC"/>
            </w:pPr>
            <w:r w:rsidRPr="00FE760F">
              <w:rPr>
                <w:rFonts w:hint="eastAsia"/>
              </w:rPr>
              <w:t>190.08</w:t>
            </w:r>
          </w:p>
        </w:tc>
      </w:tr>
      <w:tr w:rsidR="00842EF7"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77777777" w:rsidR="00842EF7" w:rsidRPr="00FE760F" w:rsidRDefault="00842EF7" w:rsidP="00F91227">
            <w:pPr>
              <w:pStyle w:val="TAC"/>
            </w:pPr>
            <w:r w:rsidRPr="00FE760F">
              <w:rPr>
                <w:rFonts w:hint="eastAsia"/>
              </w:rPr>
              <w:t>380.16</w:t>
            </w:r>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734" w:name="_Toc21340824"/>
      <w:bookmarkStart w:id="735" w:name="_Toc29805271"/>
      <w:bookmarkStart w:id="736" w:name="_Toc36456480"/>
      <w:bookmarkStart w:id="737" w:name="_Toc36469578"/>
      <w:bookmarkStart w:id="738" w:name="_Toc37253987"/>
      <w:bookmarkStart w:id="739" w:name="_Toc37322844"/>
      <w:r w:rsidRPr="00FE760F">
        <w:t>6.3.1.2</w:t>
      </w:r>
      <w:r w:rsidRPr="00FE760F">
        <w:tab/>
        <w:t>Minimum output power for power class 2, 3, and 4</w:t>
      </w:r>
      <w:bookmarkEnd w:id="734"/>
      <w:bookmarkEnd w:id="735"/>
      <w:bookmarkEnd w:id="736"/>
      <w:bookmarkEnd w:id="737"/>
      <w:bookmarkEnd w:id="738"/>
      <w:bookmarkEnd w:id="739"/>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842EF7"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77777777" w:rsidR="00842EF7" w:rsidRPr="00FE760F" w:rsidRDefault="00842EF7" w:rsidP="00F91227">
            <w:pPr>
              <w:pStyle w:val="TAC"/>
              <w:rPr>
                <w:rFonts w:eastAsia="MS Mincho"/>
              </w:rPr>
            </w:pPr>
            <w:r w:rsidRPr="00FE760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842EF7" w:rsidRPr="00FE760F" w:rsidRDefault="00842EF7" w:rsidP="00F91227">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77777777" w:rsidR="00842EF7" w:rsidRPr="00FE760F" w:rsidRDefault="00842EF7" w:rsidP="00F91227">
            <w:pPr>
              <w:pStyle w:val="TAC"/>
              <w:rPr>
                <w:rFonts w:eastAsia="MS Mincho"/>
              </w:rPr>
            </w:pPr>
            <w:r w:rsidRPr="00FE760F">
              <w:t>47.52</w:t>
            </w:r>
          </w:p>
        </w:tc>
      </w:tr>
      <w:tr w:rsidR="00842EF7"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842EF7" w:rsidRPr="00FE760F" w:rsidRDefault="00842EF7" w:rsidP="00F91227">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77777777" w:rsidR="00842EF7" w:rsidRPr="00FE760F" w:rsidRDefault="00842EF7" w:rsidP="00F91227">
            <w:pPr>
              <w:pStyle w:val="TAC"/>
              <w:rPr>
                <w:rFonts w:eastAsia="MS Mincho"/>
              </w:rPr>
            </w:pPr>
            <w:r w:rsidRPr="00FE760F">
              <w:rPr>
                <w:rFonts w:eastAsia="MS Mincho"/>
              </w:rPr>
              <w:t>9</w:t>
            </w:r>
            <w:r w:rsidRPr="00FE760F">
              <w:t>5.04</w:t>
            </w:r>
          </w:p>
        </w:tc>
      </w:tr>
      <w:tr w:rsidR="00842EF7"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842EF7" w:rsidRPr="00FE760F" w:rsidRDefault="00842EF7" w:rsidP="00F91227">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77777777" w:rsidR="00842EF7" w:rsidRPr="00FE760F" w:rsidRDefault="00842EF7" w:rsidP="00F91227">
            <w:pPr>
              <w:pStyle w:val="TAC"/>
              <w:rPr>
                <w:rFonts w:eastAsia="MS Mincho"/>
              </w:rPr>
            </w:pPr>
            <w:r w:rsidRPr="00FE760F">
              <w:rPr>
                <w:rFonts w:eastAsia="MS Mincho"/>
              </w:rPr>
              <w:t>1</w:t>
            </w:r>
            <w:r w:rsidRPr="00FE760F">
              <w:t>90.0</w:t>
            </w:r>
            <w:r w:rsidRPr="00FE760F">
              <w:rPr>
                <w:rFonts w:eastAsia="MS Mincho"/>
              </w:rPr>
              <w:t>8</w:t>
            </w:r>
          </w:p>
        </w:tc>
      </w:tr>
      <w:tr w:rsidR="00842EF7"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842EF7" w:rsidRPr="00FE760F"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842EF7" w:rsidRPr="00FE760F" w:rsidRDefault="00842EF7" w:rsidP="00F91227">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842EF7" w:rsidRPr="00FE760F" w:rsidRDefault="00842EF7" w:rsidP="00F91227">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77777777" w:rsidR="00842EF7" w:rsidRPr="00FE760F" w:rsidRDefault="00842EF7" w:rsidP="00F91227">
            <w:pPr>
              <w:pStyle w:val="TAC"/>
              <w:rPr>
                <w:rFonts w:eastAsia="MS Mincho"/>
              </w:rPr>
            </w:pPr>
            <w:r w:rsidRPr="00FE760F">
              <w:t>380.16</w:t>
            </w:r>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7119B1E1" w14:textId="77777777" w:rsidR="00842EF7" w:rsidRPr="00FE760F" w:rsidRDefault="00842EF7" w:rsidP="00F91227">
            <w:pPr>
              <w:pStyle w:val="TAN"/>
            </w:pPr>
            <w:r w:rsidRPr="00FE760F">
              <w:t>NOTE 1:</w:t>
            </w:r>
            <w:r w:rsidRPr="00FE760F">
              <w:tab/>
            </w:r>
            <w:r w:rsidRPr="00FE760F">
              <w:rPr>
                <w:rFonts w:hint="eastAsia"/>
              </w:rPr>
              <w:t>n260 is not applied for power class 2</w:t>
            </w:r>
            <w:r w:rsidRPr="00FE760F">
              <w:t>.</w:t>
            </w:r>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740" w:name="_Toc21340825"/>
      <w:bookmarkStart w:id="741" w:name="_Toc29805272"/>
      <w:bookmarkStart w:id="742" w:name="_Toc36456481"/>
      <w:bookmarkStart w:id="743" w:name="_Toc36469579"/>
      <w:bookmarkStart w:id="744" w:name="_Toc37253988"/>
      <w:bookmarkStart w:id="745" w:name="_Toc37322845"/>
      <w:r w:rsidRPr="00FE760F">
        <w:t>6.3.2</w:t>
      </w:r>
      <w:r w:rsidRPr="00FE760F">
        <w:tab/>
        <w:t>Transmit OFF power</w:t>
      </w:r>
      <w:bookmarkEnd w:id="740"/>
      <w:bookmarkEnd w:id="741"/>
      <w:bookmarkEnd w:id="742"/>
      <w:bookmarkEnd w:id="743"/>
      <w:bookmarkEnd w:id="744"/>
      <w:bookmarkEnd w:id="745"/>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77777777" w:rsidR="00842EF7" w:rsidRPr="00FE760F" w:rsidRDefault="00842EF7" w:rsidP="00842EF7">
      <w:r w:rsidRPr="00FE760F">
        <w:t>The transmit OFF power shall not exceed the values specified in Table 6.3.2-1 for each operating band supported. The requirement is verified with the test metric of TRP (Link=TX beam peak direction).</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87BE846" w14:textId="7777777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258, 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842EF7" w:rsidRPr="00FE760F" w14:paraId="6CEE4ABF"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842EF7" w:rsidRPr="00FE760F" w:rsidRDefault="00842EF7" w:rsidP="00F9122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8608CF1" w14:textId="77777777" w:rsidR="00842EF7" w:rsidRPr="00FE760F" w:rsidRDefault="00842EF7" w:rsidP="00F91227">
            <w:pPr>
              <w:pStyle w:val="TAC"/>
              <w:rPr>
                <w:rFonts w:eastAsia="MS Mincho"/>
              </w:rPr>
            </w:pPr>
            <w:r w:rsidRPr="00FE760F">
              <w:rPr>
                <w:rFonts w:hint="eastAsia"/>
              </w:rPr>
              <w:t>47.52</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B0BEEE4" w14:textId="77777777" w:rsidR="00842EF7" w:rsidRPr="00FE760F" w:rsidRDefault="00842EF7" w:rsidP="00F91227">
            <w:pPr>
              <w:pStyle w:val="TAC"/>
              <w:rPr>
                <w:rFonts w:eastAsia="MS Mincho"/>
              </w:rPr>
            </w:pPr>
            <w:r w:rsidRPr="00FE760F">
              <w:rPr>
                <w:rFonts w:eastAsia="MS Mincho" w:hint="eastAsia"/>
              </w:rPr>
              <w:t>9</w:t>
            </w:r>
            <w:r w:rsidRPr="00FE760F">
              <w:rPr>
                <w:rFonts w:hint="eastAsia"/>
              </w:rPr>
              <w:t>5.04</w:t>
            </w:r>
            <w:r w:rsidRPr="00FE760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03D865B1" w14:textId="77777777" w:rsidR="00842EF7" w:rsidRPr="00FE760F" w:rsidRDefault="00842EF7" w:rsidP="00F91227">
            <w:pPr>
              <w:pStyle w:val="TAC"/>
              <w:rPr>
                <w:rFonts w:eastAsia="MS Mincho"/>
              </w:rPr>
            </w:pPr>
            <w:r w:rsidRPr="00FE760F">
              <w:rPr>
                <w:rFonts w:eastAsia="MS Mincho" w:hint="eastAsia"/>
              </w:rPr>
              <w:t>1</w:t>
            </w:r>
            <w:r w:rsidRPr="00FE760F">
              <w:rPr>
                <w:rFonts w:hint="eastAsia"/>
              </w:rPr>
              <w:t>90.0</w:t>
            </w:r>
            <w:r w:rsidRPr="00FE760F">
              <w:rPr>
                <w:rFonts w:eastAsia="MS Mincho" w:hint="eastAsia"/>
              </w:rPr>
              <w:t>8</w:t>
            </w:r>
            <w:r w:rsidRPr="00FE760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FC1E802" w14:textId="77777777" w:rsidR="00842EF7" w:rsidRPr="00FE760F" w:rsidRDefault="00842EF7" w:rsidP="00F91227">
            <w:pPr>
              <w:pStyle w:val="TAC"/>
              <w:rPr>
                <w:rFonts w:eastAsia="MS Mincho"/>
              </w:rPr>
            </w:pPr>
            <w:r w:rsidRPr="00FE760F">
              <w:rPr>
                <w:rFonts w:hint="eastAsia"/>
              </w:rPr>
              <w:t>380.16</w:t>
            </w:r>
            <w:r w:rsidRPr="00FE760F">
              <w:rPr>
                <w:rFonts w:eastAsia="MS Mincho"/>
              </w:rPr>
              <w:t xml:space="preserve"> 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746" w:name="_Toc21340826"/>
      <w:bookmarkStart w:id="747" w:name="_Toc29805273"/>
      <w:bookmarkStart w:id="748" w:name="_Toc36456482"/>
      <w:bookmarkStart w:id="749" w:name="_Toc36469580"/>
      <w:bookmarkStart w:id="750" w:name="_Toc37253989"/>
      <w:bookmarkStart w:id="751" w:name="_Toc37322846"/>
      <w:r w:rsidRPr="00FE760F">
        <w:t>6.3.3</w:t>
      </w:r>
      <w:r w:rsidRPr="00FE760F">
        <w:tab/>
        <w:t>Transmit ON/OFF time mask</w:t>
      </w:r>
      <w:bookmarkEnd w:id="746"/>
      <w:bookmarkEnd w:id="747"/>
      <w:bookmarkEnd w:id="748"/>
      <w:bookmarkEnd w:id="749"/>
      <w:bookmarkEnd w:id="750"/>
      <w:bookmarkEnd w:id="751"/>
    </w:p>
    <w:p w14:paraId="023BEB84" w14:textId="77777777" w:rsidR="00842EF7" w:rsidRPr="00FE760F" w:rsidRDefault="00842EF7" w:rsidP="00842EF7">
      <w:pPr>
        <w:pStyle w:val="Heading4"/>
      </w:pPr>
      <w:bookmarkStart w:id="752" w:name="_Toc21340827"/>
      <w:bookmarkStart w:id="753" w:name="_Toc29805274"/>
      <w:bookmarkStart w:id="754" w:name="_Toc36456483"/>
      <w:bookmarkStart w:id="755" w:name="_Toc36469581"/>
      <w:bookmarkStart w:id="756" w:name="_Toc37253990"/>
      <w:bookmarkStart w:id="757" w:name="_Toc37322847"/>
      <w:r w:rsidRPr="00FE760F">
        <w:t>6.3.3.1</w:t>
      </w:r>
      <w:r w:rsidRPr="00FE760F">
        <w:tab/>
        <w:t>General</w:t>
      </w:r>
      <w:bookmarkEnd w:id="752"/>
      <w:bookmarkEnd w:id="753"/>
      <w:bookmarkEnd w:id="754"/>
      <w:bookmarkEnd w:id="755"/>
      <w:bookmarkEnd w:id="756"/>
      <w:bookmarkEnd w:id="757"/>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lastRenderedPageBreak/>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758" w:name="_Toc21340828"/>
      <w:bookmarkStart w:id="759" w:name="_Toc29805275"/>
      <w:bookmarkStart w:id="760" w:name="_Toc36456484"/>
      <w:bookmarkStart w:id="761" w:name="_Toc36469582"/>
      <w:bookmarkStart w:id="762" w:name="_Toc37253991"/>
      <w:bookmarkStart w:id="763" w:name="_Toc37322848"/>
      <w:r w:rsidRPr="00FE760F">
        <w:t>6.3.3.2</w:t>
      </w:r>
      <w:r w:rsidRPr="00FE760F">
        <w:tab/>
        <w:t>General ON/OFF time mask</w:t>
      </w:r>
      <w:bookmarkEnd w:id="758"/>
      <w:bookmarkEnd w:id="759"/>
      <w:bookmarkEnd w:id="760"/>
      <w:bookmarkEnd w:id="761"/>
      <w:bookmarkEnd w:id="762"/>
      <w:bookmarkEnd w:id="763"/>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764" w:name="_Toc21340829"/>
      <w:bookmarkStart w:id="765" w:name="_Toc29805276"/>
      <w:bookmarkStart w:id="766" w:name="_Toc36456485"/>
      <w:bookmarkStart w:id="767" w:name="_Toc36469583"/>
      <w:bookmarkStart w:id="768" w:name="_Toc37253992"/>
      <w:bookmarkStart w:id="769" w:name="_Toc37322849"/>
      <w:r w:rsidRPr="00FE760F">
        <w:t>6.3.3.3</w:t>
      </w:r>
      <w:r w:rsidRPr="00FE760F">
        <w:tab/>
        <w:t>Transmit power time mask for slot and short or long subslot boundaries</w:t>
      </w:r>
      <w:bookmarkEnd w:id="764"/>
      <w:bookmarkEnd w:id="765"/>
      <w:bookmarkEnd w:id="766"/>
      <w:bookmarkEnd w:id="767"/>
      <w:bookmarkEnd w:id="768"/>
      <w:bookmarkEnd w:id="769"/>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770" w:name="_Toc21340830"/>
      <w:bookmarkStart w:id="771" w:name="_Toc29805277"/>
      <w:bookmarkStart w:id="772" w:name="_Toc36456486"/>
      <w:bookmarkStart w:id="773" w:name="_Toc36469584"/>
      <w:bookmarkStart w:id="774" w:name="_Toc37253993"/>
      <w:bookmarkStart w:id="775" w:name="_Toc37322850"/>
      <w:r w:rsidRPr="00FE760F">
        <w:t>6.3.3.4</w:t>
      </w:r>
      <w:r w:rsidRPr="00FE760F">
        <w:tab/>
        <w:t>PRACH time mask</w:t>
      </w:r>
      <w:bookmarkEnd w:id="770"/>
      <w:bookmarkEnd w:id="771"/>
      <w:bookmarkEnd w:id="772"/>
      <w:bookmarkEnd w:id="773"/>
      <w:bookmarkEnd w:id="774"/>
      <w:bookmarkEnd w:id="775"/>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776" w:name="_Toc21340831"/>
      <w:bookmarkStart w:id="777" w:name="_Toc29805278"/>
      <w:bookmarkStart w:id="778" w:name="_Toc36456487"/>
      <w:bookmarkStart w:id="779" w:name="_Toc36469585"/>
      <w:bookmarkStart w:id="780" w:name="_Toc37253994"/>
      <w:bookmarkStart w:id="781" w:name="_Toc37322851"/>
      <w:r w:rsidRPr="00FE760F">
        <w:t>6.3.3.5</w:t>
      </w:r>
      <w:r w:rsidRPr="00FE760F">
        <w:tab/>
        <w:t>Void</w:t>
      </w:r>
      <w:bookmarkEnd w:id="776"/>
      <w:bookmarkEnd w:id="777"/>
      <w:bookmarkEnd w:id="778"/>
      <w:bookmarkEnd w:id="779"/>
      <w:bookmarkEnd w:id="780"/>
      <w:bookmarkEnd w:id="781"/>
    </w:p>
    <w:p w14:paraId="048E07D0" w14:textId="77777777" w:rsidR="00842EF7" w:rsidRPr="00FE760F" w:rsidRDefault="00842EF7" w:rsidP="00842EF7">
      <w:pPr>
        <w:pStyle w:val="Heading4"/>
      </w:pPr>
      <w:bookmarkStart w:id="782" w:name="_Toc21340832"/>
      <w:bookmarkStart w:id="783" w:name="_Toc29805279"/>
      <w:bookmarkStart w:id="784" w:name="_Toc36456488"/>
      <w:bookmarkStart w:id="785" w:name="_Toc36469586"/>
      <w:bookmarkStart w:id="786" w:name="_Toc37253995"/>
      <w:bookmarkStart w:id="787" w:name="_Toc37322852"/>
      <w:r w:rsidRPr="00FE760F">
        <w:t>6.3.3.6</w:t>
      </w:r>
      <w:r w:rsidRPr="00FE760F">
        <w:tab/>
        <w:t>SRS time mask</w:t>
      </w:r>
      <w:bookmarkEnd w:id="782"/>
      <w:bookmarkEnd w:id="783"/>
      <w:bookmarkEnd w:id="784"/>
      <w:bookmarkEnd w:id="785"/>
      <w:bookmarkEnd w:id="786"/>
      <w:bookmarkEnd w:id="787"/>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788" w:name="_Toc21340833"/>
      <w:bookmarkStart w:id="789" w:name="_Toc29805280"/>
      <w:bookmarkStart w:id="790" w:name="_Toc36456489"/>
      <w:bookmarkStart w:id="791" w:name="_Toc36469587"/>
      <w:bookmarkStart w:id="792" w:name="_Toc37253996"/>
      <w:bookmarkStart w:id="793" w:name="_Toc37322853"/>
      <w:r w:rsidRPr="00FE760F">
        <w:lastRenderedPageBreak/>
        <w:t>6.3.3.7</w:t>
      </w:r>
      <w:r w:rsidRPr="00FE760F">
        <w:tab/>
        <w:t>PUSCH-PUCCH and PUSCH-SRS time masks</w:t>
      </w:r>
      <w:bookmarkEnd w:id="788"/>
      <w:bookmarkEnd w:id="789"/>
      <w:bookmarkEnd w:id="790"/>
      <w:bookmarkEnd w:id="791"/>
      <w:bookmarkEnd w:id="792"/>
      <w:bookmarkEnd w:id="793"/>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794" w:name="_Toc21340834"/>
      <w:bookmarkStart w:id="795" w:name="_Toc29805281"/>
      <w:bookmarkStart w:id="796" w:name="_Toc36456490"/>
      <w:bookmarkStart w:id="797" w:name="_Toc36469588"/>
      <w:bookmarkStart w:id="798" w:name="_Toc37253997"/>
      <w:bookmarkStart w:id="799" w:name="_Toc37322854"/>
      <w:r w:rsidRPr="00FE760F">
        <w:t>6.3.3.8</w:t>
      </w:r>
      <w:r w:rsidRPr="00FE760F">
        <w:tab/>
        <w:t>Transmit power time mask for consecutive slot or long subslot transmission and short subslot transmission boundaries</w:t>
      </w:r>
      <w:bookmarkEnd w:id="794"/>
      <w:bookmarkEnd w:id="795"/>
      <w:bookmarkEnd w:id="796"/>
      <w:bookmarkEnd w:id="797"/>
      <w:bookmarkEnd w:id="798"/>
      <w:bookmarkEnd w:id="799"/>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800" w:name="_Toc21340835"/>
      <w:bookmarkStart w:id="801" w:name="_Toc29805282"/>
      <w:bookmarkStart w:id="802" w:name="_Toc36456491"/>
      <w:bookmarkStart w:id="803" w:name="_Toc36469589"/>
      <w:bookmarkStart w:id="804" w:name="_Toc37253998"/>
      <w:bookmarkStart w:id="805" w:name="_Toc37322855"/>
      <w:r w:rsidRPr="00FE760F">
        <w:t>6.3.3.9</w:t>
      </w:r>
      <w:r w:rsidRPr="00FE760F">
        <w:tab/>
        <w:t>Transmit power time mask for consecutive short subslot transmissions boundaries</w:t>
      </w:r>
      <w:bookmarkEnd w:id="800"/>
      <w:bookmarkEnd w:id="801"/>
      <w:bookmarkEnd w:id="802"/>
      <w:bookmarkEnd w:id="803"/>
      <w:bookmarkEnd w:id="804"/>
      <w:bookmarkEnd w:id="805"/>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lastRenderedPageBreak/>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806" w:name="_Toc21340836"/>
      <w:bookmarkStart w:id="807" w:name="_Toc29805283"/>
      <w:bookmarkStart w:id="808" w:name="_Toc36456492"/>
      <w:bookmarkStart w:id="809" w:name="_Toc36469590"/>
      <w:bookmarkStart w:id="810" w:name="_Toc37253999"/>
      <w:bookmarkStart w:id="811" w:name="_Toc37322856"/>
      <w:r w:rsidRPr="00FE760F">
        <w:t>6.3.4</w:t>
      </w:r>
      <w:r w:rsidRPr="00FE760F">
        <w:tab/>
        <w:t>Power control</w:t>
      </w:r>
      <w:bookmarkEnd w:id="806"/>
      <w:bookmarkEnd w:id="807"/>
      <w:bookmarkEnd w:id="808"/>
      <w:bookmarkEnd w:id="809"/>
      <w:bookmarkEnd w:id="810"/>
      <w:bookmarkEnd w:id="811"/>
    </w:p>
    <w:p w14:paraId="1104CCFD" w14:textId="77777777" w:rsidR="00842EF7" w:rsidRPr="00FE760F" w:rsidRDefault="00842EF7" w:rsidP="00842EF7">
      <w:pPr>
        <w:pStyle w:val="Heading4"/>
      </w:pPr>
      <w:bookmarkStart w:id="812" w:name="_Toc21340837"/>
      <w:bookmarkStart w:id="813" w:name="_Toc29805284"/>
      <w:bookmarkStart w:id="814" w:name="_Toc36456493"/>
      <w:bookmarkStart w:id="815" w:name="_Toc36469591"/>
      <w:bookmarkStart w:id="816" w:name="_Toc37254000"/>
      <w:bookmarkStart w:id="817" w:name="_Toc37322857"/>
      <w:r w:rsidRPr="00FE760F">
        <w:t>6.3.4.1</w:t>
      </w:r>
      <w:r w:rsidRPr="00FE760F">
        <w:tab/>
        <w:t>General</w:t>
      </w:r>
      <w:bookmarkEnd w:id="812"/>
      <w:bookmarkEnd w:id="813"/>
      <w:bookmarkEnd w:id="814"/>
      <w:bookmarkEnd w:id="815"/>
      <w:bookmarkEnd w:id="816"/>
      <w:bookmarkEnd w:id="817"/>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818" w:name="_Toc21340838"/>
      <w:bookmarkStart w:id="819" w:name="_Toc29805285"/>
      <w:bookmarkStart w:id="820" w:name="_Toc36456494"/>
      <w:bookmarkStart w:id="821" w:name="_Toc36469592"/>
      <w:bookmarkStart w:id="822" w:name="_Toc37254001"/>
      <w:bookmarkStart w:id="823" w:name="_Toc37322858"/>
      <w:r w:rsidRPr="00FE760F">
        <w:t>6.3.4.2</w:t>
      </w:r>
      <w:r w:rsidRPr="00FE760F">
        <w:tab/>
        <w:t>Absolute power tolerance</w:t>
      </w:r>
      <w:bookmarkEnd w:id="818"/>
      <w:bookmarkEnd w:id="819"/>
      <w:bookmarkEnd w:id="820"/>
      <w:bookmarkEnd w:id="821"/>
      <w:bookmarkEnd w:id="822"/>
      <w:bookmarkEnd w:id="823"/>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824" w:name="_Toc21340839"/>
      <w:bookmarkStart w:id="825" w:name="_Toc29805286"/>
      <w:bookmarkStart w:id="826" w:name="_Toc36456495"/>
      <w:bookmarkStart w:id="827" w:name="_Toc36469593"/>
      <w:bookmarkStart w:id="828" w:name="_Toc37254002"/>
      <w:bookmarkStart w:id="829" w:name="_Toc37322859"/>
      <w:r w:rsidRPr="00FE760F">
        <w:t>6.3.4.3</w:t>
      </w:r>
      <w:r w:rsidRPr="00FE760F">
        <w:tab/>
        <w:t>Relative power tolerance</w:t>
      </w:r>
      <w:bookmarkEnd w:id="824"/>
      <w:bookmarkEnd w:id="825"/>
      <w:bookmarkEnd w:id="826"/>
      <w:bookmarkEnd w:id="827"/>
      <w:bookmarkEnd w:id="828"/>
      <w:bookmarkEnd w:id="829"/>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830" w:name="_Toc21340840"/>
      <w:bookmarkStart w:id="831" w:name="_Toc29805287"/>
      <w:bookmarkStart w:id="832" w:name="_Toc36456496"/>
      <w:bookmarkStart w:id="833" w:name="_Toc36469594"/>
      <w:bookmarkStart w:id="834" w:name="_Toc37254003"/>
      <w:bookmarkStart w:id="835" w:name="_Toc37322860"/>
      <w:r w:rsidRPr="00FE760F">
        <w:lastRenderedPageBreak/>
        <w:t>6.3.4.4</w:t>
      </w:r>
      <w:r w:rsidRPr="00FE760F">
        <w:tab/>
        <w:t>Aggregate power tolerance</w:t>
      </w:r>
      <w:bookmarkEnd w:id="830"/>
      <w:bookmarkEnd w:id="831"/>
      <w:bookmarkEnd w:id="832"/>
      <w:bookmarkEnd w:id="833"/>
      <w:bookmarkEnd w:id="834"/>
      <w:bookmarkEnd w:id="835"/>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836" w:name="_Toc21340841"/>
      <w:bookmarkStart w:id="837" w:name="_Toc29805288"/>
      <w:bookmarkStart w:id="838" w:name="_Toc36456497"/>
      <w:bookmarkStart w:id="839" w:name="_Toc36469595"/>
      <w:bookmarkStart w:id="840" w:name="_Toc37254004"/>
      <w:bookmarkStart w:id="841" w:name="_Toc37322861"/>
      <w:r w:rsidRPr="00FE760F">
        <w:t>6.3A</w:t>
      </w:r>
      <w:r w:rsidRPr="00FE760F">
        <w:tab/>
        <w:t>Output power dynamics for CA</w:t>
      </w:r>
      <w:bookmarkEnd w:id="836"/>
      <w:bookmarkEnd w:id="837"/>
      <w:bookmarkEnd w:id="838"/>
      <w:bookmarkEnd w:id="839"/>
      <w:bookmarkEnd w:id="840"/>
      <w:bookmarkEnd w:id="841"/>
    </w:p>
    <w:p w14:paraId="122CE9E7" w14:textId="77777777" w:rsidR="00842EF7" w:rsidRPr="00FE760F" w:rsidRDefault="00842EF7" w:rsidP="00842EF7">
      <w:pPr>
        <w:pStyle w:val="Heading3"/>
      </w:pPr>
      <w:bookmarkStart w:id="842" w:name="_Toc21340842"/>
      <w:bookmarkStart w:id="843" w:name="_Toc29805289"/>
      <w:bookmarkStart w:id="844" w:name="_Toc36456498"/>
      <w:bookmarkStart w:id="845" w:name="_Toc36469596"/>
      <w:bookmarkStart w:id="846" w:name="_Toc37254005"/>
      <w:bookmarkStart w:id="847" w:name="_Toc37322862"/>
      <w:r w:rsidRPr="00FE760F">
        <w:t>6.3A.1</w:t>
      </w:r>
      <w:r w:rsidRPr="00FE760F">
        <w:tab/>
        <w:t>Minimum output power for CA</w:t>
      </w:r>
      <w:bookmarkEnd w:id="842"/>
      <w:bookmarkEnd w:id="843"/>
      <w:bookmarkEnd w:id="844"/>
      <w:bookmarkEnd w:id="845"/>
      <w:bookmarkEnd w:id="846"/>
      <w:bookmarkEnd w:id="847"/>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848" w:name="_Toc21340843"/>
      <w:bookmarkStart w:id="849" w:name="_Toc29805290"/>
      <w:bookmarkStart w:id="850" w:name="_Toc36456499"/>
      <w:bookmarkStart w:id="851" w:name="_Toc36469597"/>
      <w:bookmarkStart w:id="852" w:name="_Toc37254006"/>
      <w:bookmarkStart w:id="853" w:name="_Toc37322863"/>
      <w:r w:rsidRPr="00FE760F">
        <w:t>6.3A.1.0</w:t>
      </w:r>
      <w:r w:rsidRPr="00FE760F">
        <w:tab/>
        <w:t>General</w:t>
      </w:r>
      <w:bookmarkEnd w:id="848"/>
      <w:bookmarkEnd w:id="849"/>
      <w:bookmarkEnd w:id="850"/>
      <w:bookmarkEnd w:id="851"/>
      <w:bookmarkEnd w:id="852"/>
      <w:bookmarkEnd w:id="853"/>
    </w:p>
    <w:p w14:paraId="25159ED5" w14:textId="77777777" w:rsidR="00842EF7" w:rsidRPr="00FE760F" w:rsidRDefault="00842EF7" w:rsidP="00842EF7">
      <w:r w:rsidRPr="00FE760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497B0561" w14:textId="77777777" w:rsidR="00842EF7" w:rsidRPr="00FE760F" w:rsidRDefault="00842EF7" w:rsidP="00842EF7">
      <w:pPr>
        <w:pStyle w:val="Heading4"/>
      </w:pPr>
      <w:bookmarkStart w:id="854" w:name="_Toc21340844"/>
      <w:bookmarkStart w:id="855" w:name="_Toc29805291"/>
      <w:bookmarkStart w:id="856" w:name="_Toc36456500"/>
      <w:bookmarkStart w:id="857" w:name="_Toc36469598"/>
      <w:bookmarkStart w:id="858" w:name="_Toc37254007"/>
      <w:bookmarkStart w:id="859" w:name="_Toc37322864"/>
      <w:r w:rsidRPr="00FE760F">
        <w:t>6.3A.1.1</w:t>
      </w:r>
      <w:r w:rsidRPr="00FE760F">
        <w:tab/>
        <w:t>Minimum output power for power class 1</w:t>
      </w:r>
      <w:bookmarkEnd w:id="854"/>
      <w:bookmarkEnd w:id="855"/>
      <w:bookmarkEnd w:id="856"/>
      <w:bookmarkEnd w:id="857"/>
      <w:bookmarkEnd w:id="858"/>
      <w:bookmarkEnd w:id="859"/>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842EF7"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77777777" w:rsidR="00842EF7" w:rsidRPr="00FE760F" w:rsidRDefault="00842EF7" w:rsidP="00F91227">
            <w:pPr>
              <w:pStyle w:val="TAC"/>
            </w:pPr>
            <w:r w:rsidRPr="00FE760F">
              <w:t>47.52</w:t>
            </w:r>
          </w:p>
        </w:tc>
      </w:tr>
      <w:tr w:rsidR="00842EF7"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77777777" w:rsidR="00842EF7" w:rsidRPr="00FE760F" w:rsidRDefault="00842EF7" w:rsidP="00F91227">
            <w:pPr>
              <w:pStyle w:val="TAC"/>
            </w:pPr>
            <w:r w:rsidRPr="00FE760F">
              <w:t>95.04</w:t>
            </w:r>
          </w:p>
        </w:tc>
      </w:tr>
      <w:tr w:rsidR="00842EF7"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7777777" w:rsidR="00842EF7" w:rsidRPr="00FE760F" w:rsidRDefault="00842EF7" w:rsidP="00F91227">
            <w:pPr>
              <w:pStyle w:val="TAC"/>
            </w:pPr>
            <w:r w:rsidRPr="00FE760F">
              <w:t>190.08</w:t>
            </w:r>
          </w:p>
        </w:tc>
      </w:tr>
      <w:tr w:rsidR="00842EF7"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842EF7" w:rsidRPr="00FE760F" w:rsidRDefault="00842EF7" w:rsidP="00F91227">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77777777" w:rsidR="00842EF7" w:rsidRPr="00FE760F" w:rsidRDefault="00842EF7" w:rsidP="00F91227">
            <w:pPr>
              <w:pStyle w:val="TAC"/>
            </w:pPr>
            <w:r w:rsidRPr="00FE760F">
              <w:t>380.16</w:t>
            </w:r>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860" w:name="_Toc21340845"/>
      <w:bookmarkStart w:id="861" w:name="_Toc29805292"/>
      <w:bookmarkStart w:id="862" w:name="_Toc36456501"/>
      <w:bookmarkStart w:id="863" w:name="_Toc36469599"/>
      <w:bookmarkStart w:id="864" w:name="_Toc37254008"/>
      <w:bookmarkStart w:id="865" w:name="_Toc37322865"/>
      <w:r w:rsidRPr="00FE760F">
        <w:lastRenderedPageBreak/>
        <w:t>6.3A.1.2</w:t>
      </w:r>
      <w:r w:rsidRPr="00FE760F">
        <w:tab/>
        <w:t>Minimum output power for power class 2, 3, and 4</w:t>
      </w:r>
      <w:bookmarkEnd w:id="860"/>
      <w:bookmarkEnd w:id="861"/>
      <w:bookmarkEnd w:id="862"/>
      <w:bookmarkEnd w:id="863"/>
      <w:bookmarkEnd w:id="864"/>
      <w:bookmarkEnd w:id="865"/>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842EF7"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7777777" w:rsidR="00842EF7" w:rsidRPr="00FE760F" w:rsidRDefault="00842EF7" w:rsidP="00F91227">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842EF7" w:rsidRPr="00FE760F" w:rsidRDefault="00842EF7" w:rsidP="00F91227">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77777777" w:rsidR="00842EF7" w:rsidRPr="00FE760F" w:rsidRDefault="00842EF7" w:rsidP="00F91227">
            <w:pPr>
              <w:pStyle w:val="TAC"/>
            </w:pPr>
            <w:r w:rsidRPr="00FE760F">
              <w:rPr>
                <w:rFonts w:hint="eastAsia"/>
              </w:rPr>
              <w:t>47.52</w:t>
            </w:r>
          </w:p>
        </w:tc>
      </w:tr>
      <w:tr w:rsidR="00842EF7"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842EF7" w:rsidRPr="00FE760F" w:rsidRDefault="00842EF7" w:rsidP="00F91227">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77777777" w:rsidR="00842EF7" w:rsidRPr="00FE760F" w:rsidRDefault="00842EF7" w:rsidP="00F91227">
            <w:pPr>
              <w:pStyle w:val="TAC"/>
            </w:pPr>
            <w:r w:rsidRPr="00FE760F">
              <w:rPr>
                <w:rFonts w:hint="eastAsia"/>
              </w:rPr>
              <w:t>95.04</w:t>
            </w:r>
          </w:p>
        </w:tc>
      </w:tr>
      <w:tr w:rsidR="00842EF7"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842EF7" w:rsidRPr="00FE760F" w:rsidRDefault="00842EF7" w:rsidP="00F91227">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77777777" w:rsidR="00842EF7" w:rsidRPr="00FE760F" w:rsidRDefault="00842EF7" w:rsidP="00F91227">
            <w:pPr>
              <w:pStyle w:val="TAC"/>
            </w:pPr>
            <w:r w:rsidRPr="00FE760F">
              <w:rPr>
                <w:rFonts w:hint="eastAsia"/>
              </w:rPr>
              <w:t>190.08</w:t>
            </w:r>
          </w:p>
        </w:tc>
      </w:tr>
      <w:tr w:rsidR="00842EF7"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842EF7" w:rsidRPr="00FE760F"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842EF7" w:rsidRPr="00FE760F" w:rsidRDefault="00842EF7" w:rsidP="00F91227">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842EF7" w:rsidRPr="00FE760F" w:rsidRDefault="00842EF7" w:rsidP="00F91227">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77777777" w:rsidR="00842EF7" w:rsidRPr="00FE760F" w:rsidRDefault="00842EF7" w:rsidP="00F91227">
            <w:pPr>
              <w:pStyle w:val="TAC"/>
            </w:pPr>
            <w:r w:rsidRPr="00FE760F">
              <w:rPr>
                <w:rFonts w:hint="eastAsia"/>
              </w:rPr>
              <w:t>380.16</w:t>
            </w:r>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10343008" w14:textId="77777777" w:rsidR="00842EF7" w:rsidRPr="00FE760F" w:rsidRDefault="00842EF7" w:rsidP="00F91227">
            <w:pPr>
              <w:pStyle w:val="TAN"/>
            </w:pPr>
            <w:r w:rsidRPr="00FE760F">
              <w:t>NOTE 1:</w:t>
            </w:r>
            <w:r w:rsidRPr="00FE760F">
              <w:tab/>
              <w:t>n260 is not applied for power class 2.</w:t>
            </w:r>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866" w:name="_Toc21340846"/>
      <w:bookmarkStart w:id="867" w:name="_Toc29805293"/>
      <w:bookmarkStart w:id="868" w:name="_Toc36456502"/>
      <w:bookmarkStart w:id="869" w:name="_Toc36469600"/>
      <w:bookmarkStart w:id="870" w:name="_Toc37254009"/>
      <w:bookmarkStart w:id="871" w:name="_Toc37322866"/>
      <w:r w:rsidRPr="00FE760F">
        <w:t>6.3A.2</w:t>
      </w:r>
      <w:r w:rsidRPr="00FE760F">
        <w:tab/>
        <w:t>Transmit OFF power for CA</w:t>
      </w:r>
      <w:bookmarkEnd w:id="866"/>
      <w:bookmarkEnd w:id="867"/>
      <w:bookmarkEnd w:id="868"/>
      <w:bookmarkEnd w:id="869"/>
      <w:bookmarkEnd w:id="870"/>
      <w:bookmarkEnd w:id="871"/>
    </w:p>
    <w:p w14:paraId="486D60CE" w14:textId="77777777" w:rsidR="00842EF7" w:rsidRPr="00FE760F" w:rsidRDefault="00842EF7" w:rsidP="00842EF7">
      <w:r w:rsidRPr="00FE760F">
        <w:t>For intra-band contiguous 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276"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276"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277"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EAF378E" w14:textId="77777777" w:rsidR="00842EF7" w:rsidRPr="00FE760F" w:rsidRDefault="00842EF7" w:rsidP="00F91227">
            <w:pPr>
              <w:pStyle w:val="TAC"/>
            </w:pPr>
            <w:r w:rsidRPr="00FE760F">
              <w:rPr>
                <w:rFonts w:hint="eastAsia"/>
              </w:rPr>
              <w:t>n257</w:t>
            </w:r>
            <w:r w:rsidRPr="00FE760F">
              <w:t>, n</w:t>
            </w:r>
            <w:r w:rsidRPr="00FE760F">
              <w:rPr>
                <w:rFonts w:hint="eastAsia"/>
              </w:rPr>
              <w:t>258, n2</w:t>
            </w:r>
            <w:r w:rsidRPr="00FE760F">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842EF7" w:rsidRPr="00FE760F" w14:paraId="407FBB86" w14:textId="77777777"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842EF7" w:rsidRPr="00FE760F" w:rsidRDefault="00842EF7" w:rsidP="00F91227">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7091BE9C" w14:textId="77777777" w:rsidR="00842EF7" w:rsidRPr="00FE760F" w:rsidRDefault="00842EF7" w:rsidP="00F91227">
            <w:pPr>
              <w:pStyle w:val="TAC"/>
            </w:pPr>
            <w:r w:rsidRPr="00FE760F">
              <w:rPr>
                <w:rFonts w:hint="eastAsia"/>
              </w:rPr>
              <w:t>47.52</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224A600F" w14:textId="77777777" w:rsidR="00842EF7" w:rsidRPr="00FE760F" w:rsidRDefault="00842EF7" w:rsidP="00F91227">
            <w:pPr>
              <w:pStyle w:val="TAC"/>
            </w:pPr>
            <w:r w:rsidRPr="00FE760F">
              <w:rPr>
                <w:rFonts w:hint="eastAsia"/>
              </w:rPr>
              <w:t>95.04</w:t>
            </w:r>
            <w:r w:rsidRPr="00FE760F">
              <w:t xml:space="preserve"> MHz</w:t>
            </w:r>
          </w:p>
        </w:tc>
        <w:tc>
          <w:tcPr>
            <w:tcW w:w="1276" w:type="dxa"/>
            <w:tcBorders>
              <w:top w:val="single" w:sz="4" w:space="0" w:color="auto"/>
              <w:left w:val="single" w:sz="4" w:space="0" w:color="auto"/>
              <w:bottom w:val="single" w:sz="4" w:space="0" w:color="auto"/>
              <w:right w:val="single" w:sz="4" w:space="0" w:color="auto"/>
            </w:tcBorders>
          </w:tcPr>
          <w:p w14:paraId="1A53DCD1" w14:textId="77777777" w:rsidR="00842EF7" w:rsidRPr="00FE760F" w:rsidRDefault="00842EF7" w:rsidP="00F91227">
            <w:pPr>
              <w:pStyle w:val="TAC"/>
            </w:pPr>
            <w:r w:rsidRPr="00FE760F">
              <w:rPr>
                <w:rFonts w:hint="eastAsia"/>
              </w:rPr>
              <w:t>190.08</w:t>
            </w:r>
            <w:r w:rsidRPr="00FE760F">
              <w:t xml:space="preserve"> MHz</w:t>
            </w:r>
          </w:p>
        </w:tc>
        <w:tc>
          <w:tcPr>
            <w:tcW w:w="1277" w:type="dxa"/>
            <w:tcBorders>
              <w:top w:val="single" w:sz="4" w:space="0" w:color="auto"/>
              <w:left w:val="single" w:sz="4" w:space="0" w:color="auto"/>
              <w:bottom w:val="single" w:sz="4" w:space="0" w:color="auto"/>
              <w:right w:val="single" w:sz="4" w:space="0" w:color="auto"/>
            </w:tcBorders>
          </w:tcPr>
          <w:p w14:paraId="1E4B0EB3" w14:textId="77777777" w:rsidR="00842EF7" w:rsidRPr="00FE760F" w:rsidRDefault="00842EF7" w:rsidP="00F91227">
            <w:pPr>
              <w:pStyle w:val="TAC"/>
            </w:pPr>
            <w:r w:rsidRPr="00FE760F">
              <w:rPr>
                <w:rFonts w:hint="eastAsia"/>
              </w:rPr>
              <w:t>380.16</w:t>
            </w:r>
            <w:r w:rsidRPr="00FE760F">
              <w:t xml:space="preserve"> 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872" w:name="_Toc21340847"/>
      <w:bookmarkStart w:id="873" w:name="_Toc29805294"/>
      <w:bookmarkStart w:id="874" w:name="_Toc36456503"/>
      <w:bookmarkStart w:id="875" w:name="_Toc36469601"/>
      <w:bookmarkStart w:id="876" w:name="_Toc37254010"/>
      <w:bookmarkStart w:id="877" w:name="_Toc37322867"/>
      <w:r w:rsidRPr="00FE760F">
        <w:t>6.3A.3</w:t>
      </w:r>
      <w:r w:rsidRPr="00FE760F">
        <w:tab/>
        <w:t>Transmit ON/OFF time mask for CA</w:t>
      </w:r>
      <w:bookmarkEnd w:id="872"/>
      <w:bookmarkEnd w:id="873"/>
      <w:bookmarkEnd w:id="874"/>
      <w:bookmarkEnd w:id="875"/>
      <w:bookmarkEnd w:id="876"/>
      <w:bookmarkEnd w:id="877"/>
    </w:p>
    <w:p w14:paraId="2AACC624" w14:textId="77777777" w:rsidR="00842EF7" w:rsidRPr="00FE760F" w:rsidRDefault="00842EF7" w:rsidP="00842EF7">
      <w:r w:rsidRPr="00FE760F">
        <w:t>For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878" w:name="_Toc21340848"/>
      <w:bookmarkStart w:id="879" w:name="_Toc29805295"/>
      <w:bookmarkStart w:id="880" w:name="_Toc36456504"/>
      <w:bookmarkStart w:id="881" w:name="_Toc36469602"/>
      <w:bookmarkStart w:id="882" w:name="_Toc37254011"/>
      <w:bookmarkStart w:id="883" w:name="_Toc37322868"/>
      <w:r w:rsidRPr="00FE760F">
        <w:t>6.3A.4</w:t>
      </w:r>
      <w:r w:rsidRPr="00FE760F">
        <w:tab/>
        <w:t>Power control for CA</w:t>
      </w:r>
      <w:bookmarkEnd w:id="878"/>
      <w:bookmarkEnd w:id="879"/>
      <w:bookmarkEnd w:id="880"/>
      <w:bookmarkEnd w:id="881"/>
      <w:bookmarkEnd w:id="882"/>
      <w:bookmarkEnd w:id="883"/>
    </w:p>
    <w:p w14:paraId="6EC33196" w14:textId="77777777" w:rsidR="00842EF7" w:rsidRPr="00FE760F" w:rsidRDefault="00842EF7" w:rsidP="00842EF7">
      <w:pPr>
        <w:pStyle w:val="Heading4"/>
        <w:rPr>
          <w:rFonts w:eastAsia="Malgun Gothic"/>
        </w:rPr>
      </w:pPr>
      <w:bookmarkStart w:id="884" w:name="_Toc21340849"/>
      <w:bookmarkStart w:id="885" w:name="_Toc29805296"/>
      <w:bookmarkStart w:id="886" w:name="_Toc36456505"/>
      <w:bookmarkStart w:id="887" w:name="_Toc36469603"/>
      <w:bookmarkStart w:id="888" w:name="_Toc37254012"/>
      <w:bookmarkStart w:id="889" w:name="_Toc37322869"/>
      <w:r w:rsidRPr="00FE760F">
        <w:rPr>
          <w:rFonts w:eastAsia="Malgun Gothic"/>
        </w:rPr>
        <w:t>6.3A.4.1</w:t>
      </w:r>
      <w:r w:rsidRPr="00FE760F">
        <w:rPr>
          <w:rFonts w:eastAsia="Malgun Gothic"/>
        </w:rPr>
        <w:tab/>
        <w:t>General</w:t>
      </w:r>
      <w:bookmarkEnd w:id="884"/>
      <w:bookmarkEnd w:id="885"/>
      <w:bookmarkEnd w:id="886"/>
      <w:bookmarkEnd w:id="887"/>
      <w:bookmarkEnd w:id="888"/>
      <w:bookmarkEnd w:id="889"/>
    </w:p>
    <w:p w14:paraId="515230FE" w14:textId="77777777" w:rsidR="00842EF7" w:rsidRPr="00FE760F" w:rsidRDefault="00842EF7" w:rsidP="00842EF7">
      <w:pPr>
        <w:rPr>
          <w:rFonts w:eastAsia="Malgun Gothic"/>
        </w:rPr>
      </w:pPr>
      <w:bookmarkStart w:id="890" w:name="_Hlk519746368"/>
      <w:r w:rsidRPr="00FE760F">
        <w:rPr>
          <w:rFonts w:eastAsia="Malgun Gothic"/>
        </w:rPr>
        <w:t>The requirements in this clause apply to a UE when it has at least one of UL or DL configured for CA operation</w:t>
      </w:r>
      <w:bookmarkEnd w:id="890"/>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77777777" w:rsidR="00842EF7" w:rsidRPr="00FE760F" w:rsidRDefault="00842EF7" w:rsidP="00842EF7">
      <w:r w:rsidRPr="00FE760F">
        <w:t>The 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each active component carriers larger than 20 ms. For SRS switching, the </w:t>
      </w:r>
      <w:r w:rsidRPr="00FE760F">
        <w:t>absolute power tolerance is the ability of the UE transmitter to set its initial output power to a specific value for the first sub-frame at the start of a contiguous transmission</w:t>
      </w:r>
      <w:r w:rsidRPr="00FE760F">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FE760F">
        <w:rPr>
          <w:lang w:eastAsia="zh-CN"/>
        </w:rPr>
        <w:t xml:space="preserve">configured UL </w:t>
      </w:r>
      <w:r w:rsidRPr="00FE760F">
        <w:rPr>
          <w:snapToGrid w:val="0"/>
        </w:rPr>
        <w:t>CC is given in Tables 6.</w:t>
      </w:r>
      <w:r w:rsidRPr="00FE760F">
        <w:t xml:space="preserve">3.4.2-1 and </w:t>
      </w:r>
      <w:r w:rsidRPr="00FE760F">
        <w:rPr>
          <w:snapToGrid w:val="0"/>
        </w:rPr>
        <w:t>6.</w:t>
      </w:r>
      <w:r w:rsidRPr="00FE760F">
        <w:t>3.4.2-2</w:t>
      </w:r>
      <w:r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lastRenderedPageBreak/>
        <w:t>6.3A.4.3</w:t>
      </w:r>
      <w:r w:rsidRPr="00FE760F">
        <w:rPr>
          <w:rFonts w:ascii="Arial" w:eastAsia="Malgun Gothic" w:hAnsi="Arial"/>
          <w:sz w:val="24"/>
        </w:rPr>
        <w:tab/>
        <w:t>Relative power tolerance</w:t>
      </w:r>
    </w:p>
    <w:p w14:paraId="463A8C36" w14:textId="77777777" w:rsidR="00842EF7" w:rsidRPr="00FE760F" w:rsidRDefault="00842EF7" w:rsidP="00842EF7">
      <w:pPr>
        <w:rPr>
          <w:rFonts w:eastAsia="Malgun Gothic"/>
        </w:rPr>
      </w:pPr>
      <w:r w:rsidRPr="00FE760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77777777" w:rsidR="00842EF7" w:rsidRPr="00FE760F" w:rsidRDefault="00842EF7" w:rsidP="00842EF7">
      <w:pPr>
        <w:rPr>
          <w:rFonts w:eastAsia="Malgun Gothic"/>
        </w:rPr>
      </w:pPr>
      <w:r w:rsidRPr="00FE760F">
        <w:rPr>
          <w:rFonts w:eastAsia="Malgun Gothic"/>
        </w:rPr>
        <w:t>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891" w:name="_Toc21340850"/>
      <w:bookmarkStart w:id="892" w:name="_Toc29805297"/>
      <w:bookmarkStart w:id="893" w:name="_Toc36456506"/>
      <w:bookmarkStart w:id="894" w:name="_Toc36469604"/>
      <w:bookmarkStart w:id="895" w:name="_Toc37254013"/>
      <w:bookmarkStart w:id="896" w:name="_Toc37322870"/>
      <w:r w:rsidRPr="00FE760F">
        <w:t>6.3D</w:t>
      </w:r>
      <w:r w:rsidRPr="00FE760F">
        <w:tab/>
        <w:t>Output power dynamics for UL MIMO</w:t>
      </w:r>
      <w:bookmarkEnd w:id="891"/>
      <w:bookmarkEnd w:id="892"/>
      <w:bookmarkEnd w:id="893"/>
      <w:bookmarkEnd w:id="894"/>
      <w:bookmarkEnd w:id="895"/>
      <w:bookmarkEnd w:id="896"/>
    </w:p>
    <w:p w14:paraId="50ACABFC" w14:textId="77777777" w:rsidR="00842EF7" w:rsidRPr="00FE760F" w:rsidRDefault="00842EF7" w:rsidP="00842EF7">
      <w:pPr>
        <w:pStyle w:val="Heading3"/>
      </w:pPr>
      <w:bookmarkStart w:id="897" w:name="_Toc21340851"/>
      <w:bookmarkStart w:id="898" w:name="_Toc29805298"/>
      <w:bookmarkStart w:id="899" w:name="_Toc36456507"/>
      <w:bookmarkStart w:id="900" w:name="_Toc36469605"/>
      <w:bookmarkStart w:id="901" w:name="_Toc37254014"/>
      <w:bookmarkStart w:id="902" w:name="_Toc37322871"/>
      <w:r w:rsidRPr="00FE760F">
        <w:t>6.3D.1</w:t>
      </w:r>
      <w:r w:rsidRPr="00FE760F">
        <w:tab/>
        <w:t>Minimum output power for UL MIMO</w:t>
      </w:r>
      <w:bookmarkEnd w:id="897"/>
      <w:bookmarkEnd w:id="898"/>
      <w:bookmarkEnd w:id="899"/>
      <w:bookmarkEnd w:id="900"/>
      <w:bookmarkEnd w:id="901"/>
      <w:bookmarkEnd w:id="902"/>
    </w:p>
    <w:p w14:paraId="0B4EC42F" w14:textId="77777777" w:rsidR="00842EF7" w:rsidRPr="00FE760F" w:rsidRDefault="00842EF7" w:rsidP="00842EF7">
      <w:pPr>
        <w:pStyle w:val="Heading4"/>
        <w:rPr>
          <w:lang w:eastAsia="ko-KR"/>
        </w:rPr>
      </w:pPr>
      <w:bookmarkStart w:id="903" w:name="_Toc21340852"/>
      <w:bookmarkStart w:id="904" w:name="_Toc29805299"/>
      <w:bookmarkStart w:id="905" w:name="_Toc36456508"/>
      <w:bookmarkStart w:id="906" w:name="_Toc36469606"/>
      <w:bookmarkStart w:id="907" w:name="_Toc37254015"/>
      <w:bookmarkStart w:id="908" w:name="_Toc37322872"/>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903"/>
      <w:bookmarkEnd w:id="904"/>
      <w:bookmarkEnd w:id="905"/>
      <w:bookmarkEnd w:id="906"/>
      <w:bookmarkEnd w:id="907"/>
      <w:bookmarkEnd w:id="908"/>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909" w:name="_Toc21340853"/>
      <w:bookmarkStart w:id="910" w:name="_Toc29805300"/>
      <w:bookmarkStart w:id="911" w:name="_Toc36456509"/>
      <w:bookmarkStart w:id="912" w:name="_Toc36469607"/>
      <w:bookmarkStart w:id="913" w:name="_Toc37254016"/>
      <w:bookmarkStart w:id="914" w:name="_Toc37322873"/>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909"/>
      <w:bookmarkEnd w:id="910"/>
      <w:bookmarkEnd w:id="911"/>
      <w:bookmarkEnd w:id="912"/>
      <w:bookmarkEnd w:id="913"/>
      <w:bookmarkEnd w:id="914"/>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915" w:name="_Toc21340854"/>
      <w:bookmarkStart w:id="916" w:name="_Toc29805301"/>
      <w:bookmarkStart w:id="917" w:name="_Toc36456510"/>
      <w:bookmarkStart w:id="918" w:name="_Toc36469608"/>
      <w:bookmarkStart w:id="919" w:name="_Toc37254017"/>
      <w:bookmarkStart w:id="920" w:name="_Toc37322874"/>
      <w:r w:rsidRPr="00FE760F">
        <w:t>6.3D.2</w:t>
      </w:r>
      <w:r w:rsidRPr="00FE760F">
        <w:tab/>
        <w:t>Transmit OFF power for UL MIMO</w:t>
      </w:r>
      <w:bookmarkEnd w:id="915"/>
      <w:bookmarkEnd w:id="916"/>
      <w:bookmarkEnd w:id="917"/>
      <w:bookmarkEnd w:id="918"/>
      <w:bookmarkEnd w:id="919"/>
      <w:bookmarkEnd w:id="920"/>
    </w:p>
    <w:p w14:paraId="3F6E3EED" w14:textId="77777777" w:rsidR="00842EF7" w:rsidRPr="00FE760F" w:rsidRDefault="00842EF7" w:rsidP="00842EF7">
      <w:r w:rsidRPr="00FE760F">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The requirement is verified with the test metric of TRP (Link=TX beam peak direction).</w:t>
      </w:r>
    </w:p>
    <w:p w14:paraId="0370EDFB" w14:textId="77777777" w:rsidR="00842EF7" w:rsidRPr="00FE760F" w:rsidRDefault="00842EF7" w:rsidP="00842EF7">
      <w:pPr>
        <w:pStyle w:val="Heading3"/>
      </w:pPr>
      <w:bookmarkStart w:id="921" w:name="_Toc21340855"/>
      <w:bookmarkStart w:id="922" w:name="_Toc29805302"/>
      <w:bookmarkStart w:id="923" w:name="_Toc36456511"/>
      <w:bookmarkStart w:id="924" w:name="_Toc36469609"/>
      <w:bookmarkStart w:id="925" w:name="_Toc37254018"/>
      <w:bookmarkStart w:id="926" w:name="_Toc37322875"/>
      <w:r w:rsidRPr="00FE760F">
        <w:lastRenderedPageBreak/>
        <w:t>6.3D.3</w:t>
      </w:r>
      <w:r w:rsidRPr="00FE760F">
        <w:tab/>
        <w:t>Transmit ON/OFF time mask for UL MIMO</w:t>
      </w:r>
      <w:bookmarkEnd w:id="921"/>
      <w:bookmarkEnd w:id="922"/>
      <w:bookmarkEnd w:id="923"/>
      <w:bookmarkEnd w:id="924"/>
      <w:bookmarkEnd w:id="925"/>
      <w:bookmarkEnd w:id="926"/>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927" w:name="_Toc21340856"/>
      <w:bookmarkStart w:id="928" w:name="_Toc29805303"/>
      <w:bookmarkStart w:id="929" w:name="_Toc36456512"/>
      <w:bookmarkStart w:id="930" w:name="_Toc36469610"/>
      <w:bookmarkStart w:id="931" w:name="_Toc37254019"/>
      <w:bookmarkStart w:id="932" w:name="_Toc37322876"/>
      <w:r w:rsidRPr="00FE760F">
        <w:t>6.4</w:t>
      </w:r>
      <w:r w:rsidRPr="00FE760F">
        <w:tab/>
        <w:t>Transmit signal quality</w:t>
      </w:r>
      <w:bookmarkEnd w:id="927"/>
      <w:bookmarkEnd w:id="928"/>
      <w:bookmarkEnd w:id="929"/>
      <w:bookmarkEnd w:id="930"/>
      <w:bookmarkEnd w:id="931"/>
      <w:bookmarkEnd w:id="932"/>
    </w:p>
    <w:p w14:paraId="72372A75" w14:textId="77777777" w:rsidR="00842EF7" w:rsidRPr="00FE760F" w:rsidRDefault="00842EF7" w:rsidP="00842EF7">
      <w:pPr>
        <w:pStyle w:val="Heading3"/>
      </w:pPr>
      <w:bookmarkStart w:id="933" w:name="_Toc21340857"/>
      <w:bookmarkStart w:id="934" w:name="_Toc29805304"/>
      <w:bookmarkStart w:id="935" w:name="_Toc36456513"/>
      <w:bookmarkStart w:id="936" w:name="_Toc36469611"/>
      <w:bookmarkStart w:id="937" w:name="_Toc37254020"/>
      <w:bookmarkStart w:id="938" w:name="_Toc37322877"/>
      <w:r w:rsidRPr="00FE760F">
        <w:t>6.4.1</w:t>
      </w:r>
      <w:r w:rsidRPr="00FE760F">
        <w:tab/>
        <w:t>Frequency Error</w:t>
      </w:r>
      <w:bookmarkEnd w:id="933"/>
      <w:bookmarkEnd w:id="934"/>
      <w:bookmarkEnd w:id="935"/>
      <w:bookmarkEnd w:id="936"/>
      <w:bookmarkEnd w:id="937"/>
      <w:bookmarkEnd w:id="938"/>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939" w:name="_Toc21340858"/>
      <w:bookmarkStart w:id="940" w:name="_Toc29805305"/>
      <w:bookmarkStart w:id="941" w:name="_Toc36456514"/>
      <w:bookmarkStart w:id="942" w:name="_Toc36469612"/>
      <w:bookmarkStart w:id="943" w:name="_Toc37254021"/>
      <w:bookmarkStart w:id="944" w:name="_Toc37322878"/>
      <w:r w:rsidRPr="00FE760F">
        <w:t>6.4.2</w:t>
      </w:r>
      <w:r w:rsidRPr="00FE760F">
        <w:tab/>
        <w:t>Transmit modulation quality</w:t>
      </w:r>
      <w:bookmarkEnd w:id="939"/>
      <w:bookmarkEnd w:id="940"/>
      <w:bookmarkEnd w:id="941"/>
      <w:bookmarkEnd w:id="942"/>
      <w:bookmarkEnd w:id="943"/>
      <w:bookmarkEnd w:id="944"/>
    </w:p>
    <w:p w14:paraId="1904DDAF" w14:textId="77777777" w:rsidR="00842EF7" w:rsidRPr="00FE760F" w:rsidRDefault="00842EF7" w:rsidP="00842EF7">
      <w:pPr>
        <w:pStyle w:val="Heading4"/>
      </w:pPr>
      <w:bookmarkStart w:id="945" w:name="_Toc21340859"/>
      <w:bookmarkStart w:id="946" w:name="_Toc29805306"/>
      <w:bookmarkStart w:id="947" w:name="_Toc36456515"/>
      <w:bookmarkStart w:id="948" w:name="_Toc36469613"/>
      <w:bookmarkStart w:id="949" w:name="_Toc37254022"/>
      <w:bookmarkStart w:id="950" w:name="_Toc37322879"/>
      <w:r w:rsidRPr="00FE760F">
        <w:t>6.4.2.0</w:t>
      </w:r>
      <w:r w:rsidRPr="00FE760F">
        <w:tab/>
        <w:t>General</w:t>
      </w:r>
      <w:bookmarkEnd w:id="945"/>
      <w:bookmarkEnd w:id="946"/>
      <w:bookmarkEnd w:id="947"/>
      <w:bookmarkEnd w:id="948"/>
      <w:bookmarkEnd w:id="949"/>
      <w:bookmarkEnd w:id="950"/>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951" w:name="_Hlk522654542"/>
      <w:r w:rsidRPr="00FE760F">
        <w:rPr>
          <w:lang w:val="en-US"/>
        </w:rPr>
        <w:t>(as defined in TS 38.331</w:t>
      </w:r>
      <w:r w:rsidRPr="00FE760F">
        <w:t> [13]</w:t>
      </w:r>
      <w:r w:rsidRPr="00FE760F">
        <w:rPr>
          <w:lang w:val="en-US"/>
        </w:rPr>
        <w:t xml:space="preserve">) </w:t>
      </w:r>
      <w:bookmarkEnd w:id="951"/>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952" w:name="_Toc21340860"/>
      <w:bookmarkStart w:id="953" w:name="_Toc29805307"/>
      <w:bookmarkStart w:id="954" w:name="_Toc36456516"/>
      <w:bookmarkStart w:id="955" w:name="_Toc36469614"/>
      <w:bookmarkStart w:id="956" w:name="_Toc37254023"/>
      <w:bookmarkStart w:id="957" w:name="_Toc37322880"/>
      <w:r w:rsidRPr="00FE760F">
        <w:t>6.4.2.1</w:t>
      </w:r>
      <w:r w:rsidRPr="00FE760F">
        <w:tab/>
        <w:t>Error vector magnitude</w:t>
      </w:r>
      <w:bookmarkEnd w:id="952"/>
      <w:bookmarkEnd w:id="953"/>
      <w:bookmarkEnd w:id="954"/>
      <w:bookmarkEnd w:id="955"/>
      <w:bookmarkEnd w:id="956"/>
      <w:bookmarkEnd w:id="957"/>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lastRenderedPageBreak/>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958" w:name="_Toc21340861"/>
      <w:bookmarkStart w:id="959" w:name="_Toc29805308"/>
      <w:bookmarkStart w:id="960" w:name="_Toc36456517"/>
      <w:bookmarkStart w:id="961" w:name="_Toc36469615"/>
      <w:bookmarkStart w:id="962" w:name="_Toc37254024"/>
      <w:bookmarkStart w:id="963" w:name="_Toc37322881"/>
      <w:r w:rsidRPr="00FE760F">
        <w:t>6.4.2.2</w:t>
      </w:r>
      <w:r w:rsidRPr="00FE760F">
        <w:tab/>
        <w:t>Carrier leakage</w:t>
      </w:r>
      <w:bookmarkEnd w:id="958"/>
      <w:bookmarkEnd w:id="959"/>
      <w:bookmarkEnd w:id="960"/>
      <w:bookmarkEnd w:id="961"/>
      <w:bookmarkEnd w:id="962"/>
      <w:bookmarkEnd w:id="963"/>
    </w:p>
    <w:p w14:paraId="61BBB921" w14:textId="77777777" w:rsidR="00842EF7" w:rsidRPr="00FE760F" w:rsidRDefault="00842EF7" w:rsidP="00842EF7">
      <w:pPr>
        <w:pStyle w:val="Heading5"/>
      </w:pPr>
      <w:bookmarkStart w:id="964" w:name="_Toc21340862"/>
      <w:bookmarkStart w:id="965" w:name="_Toc29805309"/>
      <w:bookmarkStart w:id="966" w:name="_Toc36456518"/>
      <w:bookmarkStart w:id="967" w:name="_Toc36469616"/>
      <w:bookmarkStart w:id="968" w:name="_Toc37254025"/>
      <w:bookmarkStart w:id="969" w:name="_Toc37322882"/>
      <w:r w:rsidRPr="00FE760F">
        <w:t>6.4.2.2.1</w:t>
      </w:r>
      <w:r w:rsidRPr="00FE760F">
        <w:tab/>
        <w:t>General</w:t>
      </w:r>
      <w:bookmarkEnd w:id="964"/>
      <w:bookmarkEnd w:id="965"/>
      <w:bookmarkEnd w:id="966"/>
      <w:bookmarkEnd w:id="967"/>
      <w:bookmarkEnd w:id="968"/>
      <w:bookmarkEnd w:id="969"/>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970" w:name="_Toc21340863"/>
      <w:bookmarkStart w:id="971" w:name="_Toc29805310"/>
      <w:bookmarkStart w:id="972" w:name="_Toc36456519"/>
      <w:bookmarkStart w:id="973" w:name="_Toc36469617"/>
      <w:bookmarkStart w:id="974" w:name="_Toc37254026"/>
      <w:bookmarkStart w:id="975" w:name="_Toc37322883"/>
      <w:r w:rsidRPr="00FE760F">
        <w:t>6.4.2.2.2</w:t>
      </w:r>
      <w:r w:rsidRPr="00FE760F">
        <w:tab/>
        <w:t>Carrier leakage for power class 1</w:t>
      </w:r>
      <w:bookmarkEnd w:id="970"/>
      <w:bookmarkEnd w:id="971"/>
      <w:bookmarkEnd w:id="972"/>
      <w:bookmarkEnd w:id="973"/>
      <w:bookmarkEnd w:id="974"/>
      <w:bookmarkEnd w:id="975"/>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976" w:name="_Toc21340864"/>
      <w:bookmarkStart w:id="977" w:name="_Toc29805311"/>
      <w:bookmarkStart w:id="978" w:name="_Toc36456520"/>
      <w:bookmarkStart w:id="979" w:name="_Toc36469618"/>
      <w:bookmarkStart w:id="980" w:name="_Toc37254027"/>
      <w:bookmarkStart w:id="981" w:name="_Toc37322884"/>
      <w:r w:rsidRPr="00FE760F">
        <w:t>6.4.2.2.3</w:t>
      </w:r>
      <w:r w:rsidRPr="00FE760F">
        <w:tab/>
        <w:t>Carrier leakage for power class 2</w:t>
      </w:r>
      <w:bookmarkEnd w:id="976"/>
      <w:bookmarkEnd w:id="977"/>
      <w:bookmarkEnd w:id="978"/>
      <w:bookmarkEnd w:id="979"/>
      <w:bookmarkEnd w:id="980"/>
      <w:bookmarkEnd w:id="981"/>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lastRenderedPageBreak/>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982" w:name="_Toc21340865"/>
      <w:bookmarkStart w:id="983" w:name="_Toc29805312"/>
      <w:bookmarkStart w:id="984" w:name="_Toc36456521"/>
      <w:bookmarkStart w:id="985" w:name="_Toc36469619"/>
      <w:bookmarkStart w:id="986" w:name="_Toc37254028"/>
      <w:bookmarkStart w:id="987" w:name="_Toc37322885"/>
      <w:r w:rsidRPr="00FE760F">
        <w:t>6.4.2.2.4</w:t>
      </w:r>
      <w:r w:rsidRPr="00FE760F">
        <w:tab/>
        <w:t>Carrier leakage for power class 3</w:t>
      </w:r>
      <w:bookmarkEnd w:id="982"/>
      <w:bookmarkEnd w:id="983"/>
      <w:bookmarkEnd w:id="984"/>
      <w:bookmarkEnd w:id="985"/>
      <w:bookmarkEnd w:id="986"/>
      <w:bookmarkEnd w:id="987"/>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988" w:name="_Toc21340866"/>
      <w:bookmarkStart w:id="989" w:name="_Toc29805313"/>
      <w:bookmarkStart w:id="990" w:name="_Toc36456522"/>
      <w:bookmarkStart w:id="991" w:name="_Toc36469620"/>
      <w:bookmarkStart w:id="992" w:name="_Toc37254029"/>
      <w:bookmarkStart w:id="993" w:name="_Toc37322886"/>
      <w:r w:rsidRPr="00FE760F">
        <w:t>6.4.2.2.5</w:t>
      </w:r>
      <w:r w:rsidRPr="00FE760F">
        <w:tab/>
        <w:t>Carrier leakage for power class 4</w:t>
      </w:r>
      <w:bookmarkEnd w:id="988"/>
      <w:bookmarkEnd w:id="989"/>
      <w:bookmarkEnd w:id="990"/>
      <w:bookmarkEnd w:id="991"/>
      <w:bookmarkEnd w:id="992"/>
      <w:bookmarkEnd w:id="993"/>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994" w:name="_Toc21340867"/>
      <w:bookmarkStart w:id="995" w:name="_Toc29805314"/>
      <w:bookmarkStart w:id="996" w:name="_Toc36456523"/>
      <w:bookmarkStart w:id="997" w:name="_Toc36469621"/>
      <w:bookmarkStart w:id="998" w:name="_Toc37254030"/>
      <w:bookmarkStart w:id="999" w:name="_Toc37322887"/>
      <w:r w:rsidRPr="00FE760F">
        <w:t>6.4.2.3</w:t>
      </w:r>
      <w:r w:rsidRPr="00FE760F">
        <w:tab/>
        <w:t>In-band emissions</w:t>
      </w:r>
      <w:bookmarkEnd w:id="994"/>
      <w:bookmarkEnd w:id="995"/>
      <w:bookmarkEnd w:id="996"/>
      <w:bookmarkEnd w:id="997"/>
      <w:bookmarkEnd w:id="998"/>
      <w:bookmarkEnd w:id="999"/>
    </w:p>
    <w:p w14:paraId="3923B9A0" w14:textId="77777777" w:rsidR="00842EF7" w:rsidRPr="00FE760F" w:rsidRDefault="00842EF7" w:rsidP="00842EF7">
      <w:pPr>
        <w:pStyle w:val="Heading5"/>
      </w:pPr>
      <w:bookmarkStart w:id="1000" w:name="_Toc21340868"/>
      <w:bookmarkStart w:id="1001" w:name="_Toc29805315"/>
      <w:bookmarkStart w:id="1002" w:name="_Toc36456524"/>
      <w:bookmarkStart w:id="1003" w:name="_Toc36469622"/>
      <w:bookmarkStart w:id="1004" w:name="_Toc37254031"/>
      <w:bookmarkStart w:id="1005" w:name="_Toc37322888"/>
      <w:r w:rsidRPr="00FE760F">
        <w:t>6.4.2.3.1</w:t>
      </w:r>
      <w:r w:rsidRPr="00FE760F">
        <w:tab/>
        <w:t>General</w:t>
      </w:r>
      <w:bookmarkEnd w:id="1000"/>
      <w:bookmarkEnd w:id="1001"/>
      <w:bookmarkEnd w:id="1002"/>
      <w:bookmarkEnd w:id="1003"/>
      <w:bookmarkEnd w:id="1004"/>
      <w:bookmarkEnd w:id="1005"/>
    </w:p>
    <w:p w14:paraId="2A94F9D5" w14:textId="77777777"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1006" w:name="_Toc21340869"/>
      <w:bookmarkStart w:id="1007" w:name="_Toc29805316"/>
      <w:bookmarkStart w:id="1008" w:name="_Toc36456525"/>
      <w:bookmarkStart w:id="1009" w:name="_Toc36469623"/>
      <w:bookmarkStart w:id="1010" w:name="_Toc37254032"/>
      <w:bookmarkStart w:id="1011" w:name="_Toc37322889"/>
      <w:r w:rsidRPr="00FE760F">
        <w:t>6.4.2.3.2</w:t>
      </w:r>
      <w:r w:rsidRPr="00FE760F">
        <w:tab/>
        <w:t>In-band emissions for power class 1</w:t>
      </w:r>
      <w:bookmarkEnd w:id="1006"/>
      <w:bookmarkEnd w:id="1007"/>
      <w:bookmarkEnd w:id="1008"/>
      <w:bookmarkEnd w:id="1009"/>
      <w:bookmarkEnd w:id="1010"/>
      <w:bookmarkEnd w:id="1011"/>
    </w:p>
    <w:p w14:paraId="621210D0" w14:textId="77777777" w:rsidR="00842EF7" w:rsidRPr="00FE760F" w:rsidRDefault="00842EF7" w:rsidP="00842EF7">
      <w:pPr>
        <w:rPr>
          <w:rFonts w:cs="v5.0.0"/>
        </w:rPr>
      </w:pPr>
      <w:bookmarkStart w:id="1012" w:name="_Hlk519673118"/>
      <w:r w:rsidRPr="00FE760F">
        <w:t xml:space="preserve">The average of the in-band emission measurement over 10 sub-frames shall not exceed the values specified in </w:t>
      </w:r>
      <w:bookmarkEnd w:id="1012"/>
      <w:r w:rsidRPr="00FE760F">
        <w:t>Table 6.4.2.3.2-1 for power class 1 UEs</w:t>
      </w:r>
      <w:r w:rsidRPr="00FE760F">
        <w:rPr>
          <w:rFonts w:cs="v5.0.0"/>
        </w:rPr>
        <w:t>.</w:t>
      </w:r>
    </w:p>
    <w:p w14:paraId="6A1BDAA5" w14:textId="77777777" w:rsidR="00842EF7" w:rsidRPr="00FE760F" w:rsidRDefault="00842EF7" w:rsidP="00842EF7">
      <w:pPr>
        <w:pStyle w:val="TH"/>
      </w:pPr>
      <w:r w:rsidRPr="00FE760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089EF4E" w14:textId="77777777" w:rsidR="00842EF7" w:rsidRPr="00FE760F" w:rsidRDefault="00842EF7" w:rsidP="00F91227">
            <w:pPr>
              <w:pStyle w:val="TAN"/>
              <w:rPr>
                <w:szCs w:val="18"/>
                <w:lang w:val="en-US"/>
              </w:rPr>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1013" w:name="_Toc21340870"/>
      <w:bookmarkStart w:id="1014" w:name="_Toc29805317"/>
      <w:bookmarkStart w:id="1015" w:name="_Toc36456526"/>
      <w:bookmarkStart w:id="1016" w:name="_Toc36469624"/>
      <w:bookmarkStart w:id="1017" w:name="_Toc37254033"/>
      <w:bookmarkStart w:id="1018" w:name="_Toc37322890"/>
      <w:r w:rsidRPr="00FE760F">
        <w:t>6.4.2.3.3</w:t>
      </w:r>
      <w:r w:rsidRPr="00FE760F">
        <w:tab/>
      </w:r>
      <w:r w:rsidRPr="00FE760F">
        <w:rPr>
          <w:rFonts w:eastAsia="Malgun Gothic"/>
          <w:sz w:val="24"/>
        </w:rPr>
        <w:t>In-band emissions for power class 2</w:t>
      </w:r>
      <w:bookmarkEnd w:id="1013"/>
      <w:bookmarkEnd w:id="1014"/>
      <w:bookmarkEnd w:id="1015"/>
      <w:bookmarkEnd w:id="1016"/>
      <w:bookmarkEnd w:id="1017"/>
      <w:bookmarkEnd w:id="1018"/>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F288165" w14:textId="77777777" w:rsidR="00842EF7" w:rsidRPr="00FE760F" w:rsidRDefault="00842EF7" w:rsidP="00F91227">
            <w:pPr>
              <w:pStyle w:val="TAN"/>
              <w:rPr>
                <w:szCs w:val="18"/>
                <w:lang w:val="en-US"/>
              </w:rPr>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1019" w:name="_Toc21340871"/>
      <w:bookmarkStart w:id="1020" w:name="_Toc29805318"/>
      <w:bookmarkStart w:id="1021" w:name="_Toc36456527"/>
      <w:bookmarkStart w:id="1022" w:name="_Toc36469625"/>
      <w:bookmarkStart w:id="1023" w:name="_Toc37254034"/>
      <w:bookmarkStart w:id="1024" w:name="_Toc37322891"/>
      <w:r w:rsidRPr="00FE760F">
        <w:t>6.4.2.3.4</w:t>
      </w:r>
      <w:r w:rsidRPr="00FE760F">
        <w:tab/>
      </w:r>
      <w:r w:rsidRPr="00FE760F">
        <w:rPr>
          <w:rFonts w:eastAsia="Malgun Gothic"/>
          <w:sz w:val="24"/>
        </w:rPr>
        <w:t>In-band emissions for power class 3</w:t>
      </w:r>
      <w:bookmarkEnd w:id="1019"/>
      <w:bookmarkEnd w:id="1020"/>
      <w:bookmarkEnd w:id="1021"/>
      <w:bookmarkEnd w:id="1022"/>
      <w:bookmarkEnd w:id="1023"/>
      <w:bookmarkEnd w:id="1024"/>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1C8BCDD6"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1025" w:name="_Toc21340872"/>
      <w:bookmarkStart w:id="1026" w:name="_Toc29805319"/>
      <w:bookmarkStart w:id="1027" w:name="_Toc36456528"/>
      <w:bookmarkStart w:id="1028" w:name="_Toc36469626"/>
      <w:bookmarkStart w:id="1029" w:name="_Toc37254035"/>
      <w:bookmarkStart w:id="1030" w:name="_Toc37322892"/>
      <w:r w:rsidRPr="00FE760F">
        <w:t>6.4.2.3.5</w:t>
      </w:r>
      <w:r w:rsidRPr="00FE760F">
        <w:tab/>
      </w:r>
      <w:r w:rsidRPr="00FE760F">
        <w:rPr>
          <w:rFonts w:eastAsia="Malgun Gothic"/>
          <w:sz w:val="24"/>
        </w:rPr>
        <w:t>In-band emissions for power class 4</w:t>
      </w:r>
      <w:bookmarkEnd w:id="1025"/>
      <w:bookmarkEnd w:id="1026"/>
      <w:bookmarkEnd w:id="1027"/>
      <w:bookmarkEnd w:id="1028"/>
      <w:bookmarkEnd w:id="1029"/>
      <w:bookmarkEnd w:id="1030"/>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ED1CDE9" w14:textId="77777777" w:rsidR="00842EF7" w:rsidRPr="00FE760F" w:rsidRDefault="00842EF7" w:rsidP="00F91227">
            <w:pPr>
              <w:pStyle w:val="TAN"/>
              <w:spacing w:line="276" w:lineRule="auto"/>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1031" w:name="_Toc21340873"/>
      <w:bookmarkStart w:id="1032" w:name="_Toc29805320"/>
      <w:bookmarkStart w:id="1033" w:name="_Toc36456529"/>
      <w:bookmarkStart w:id="1034" w:name="_Toc36469627"/>
      <w:bookmarkStart w:id="1035" w:name="_Toc37254036"/>
      <w:bookmarkStart w:id="1036" w:name="_Toc37322893"/>
      <w:r w:rsidRPr="00FE760F">
        <w:t>6.4.2.4</w:t>
      </w:r>
      <w:r w:rsidRPr="00FE760F">
        <w:tab/>
        <w:t>EVM equalizer spectrum flatness</w:t>
      </w:r>
      <w:bookmarkEnd w:id="1031"/>
      <w:bookmarkEnd w:id="1032"/>
      <w:bookmarkEnd w:id="1033"/>
      <w:bookmarkEnd w:id="1034"/>
      <w:bookmarkEnd w:id="1035"/>
      <w:bookmarkEnd w:id="1036"/>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1037" w:name="_Toc21340874"/>
      <w:bookmarkStart w:id="1038" w:name="_Toc29805321"/>
      <w:bookmarkStart w:id="1039" w:name="_Toc36456530"/>
      <w:bookmarkStart w:id="1040" w:name="_Toc36469628"/>
      <w:bookmarkStart w:id="1041" w:name="_Toc37254037"/>
      <w:bookmarkStart w:id="1042" w:name="_Toc37322894"/>
      <w:r w:rsidRPr="00FE760F">
        <w:t>6.4.2.5</w:t>
      </w:r>
      <w:r w:rsidRPr="00FE760F">
        <w:tab/>
        <w:t>EVM spectral flatness for Pi/2 BPSK modulation</w:t>
      </w:r>
      <w:bookmarkEnd w:id="1037"/>
      <w:bookmarkEnd w:id="1038"/>
      <w:bookmarkEnd w:id="1039"/>
      <w:bookmarkEnd w:id="1040"/>
      <w:bookmarkEnd w:id="1041"/>
      <w:bookmarkEnd w:id="1042"/>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1043" w:name="_Toc21340875"/>
      <w:bookmarkStart w:id="1044" w:name="_Toc29805322"/>
      <w:bookmarkStart w:id="1045" w:name="_Toc36456531"/>
      <w:bookmarkStart w:id="1046" w:name="_Toc36469629"/>
      <w:bookmarkStart w:id="1047" w:name="_Toc37254038"/>
      <w:bookmarkStart w:id="1048" w:name="_Toc37322895"/>
      <w:r w:rsidRPr="00FE760F">
        <w:t>6.4A</w:t>
      </w:r>
      <w:r w:rsidRPr="00FE760F">
        <w:tab/>
        <w:t>Transmit signal quality for CA</w:t>
      </w:r>
      <w:bookmarkEnd w:id="1043"/>
      <w:bookmarkEnd w:id="1044"/>
      <w:bookmarkEnd w:id="1045"/>
      <w:bookmarkEnd w:id="1046"/>
      <w:bookmarkEnd w:id="1047"/>
      <w:bookmarkEnd w:id="1048"/>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1049" w:name="_Toc21340876"/>
      <w:bookmarkStart w:id="1050" w:name="_Toc29805323"/>
      <w:bookmarkStart w:id="1051" w:name="_Toc36456532"/>
      <w:bookmarkStart w:id="1052" w:name="_Toc36469630"/>
      <w:bookmarkStart w:id="1053" w:name="_Toc37254039"/>
      <w:bookmarkStart w:id="1054" w:name="_Toc37322896"/>
      <w:r w:rsidRPr="00FE760F">
        <w:t>6.4A.1</w:t>
      </w:r>
      <w:r w:rsidRPr="00FE760F">
        <w:tab/>
        <w:t>Frequency error</w:t>
      </w:r>
      <w:bookmarkEnd w:id="1049"/>
      <w:bookmarkEnd w:id="1050"/>
      <w:bookmarkEnd w:id="1051"/>
      <w:bookmarkEnd w:id="1052"/>
      <w:bookmarkEnd w:id="1053"/>
      <w:bookmarkEnd w:id="1054"/>
    </w:p>
    <w:p w14:paraId="649B2CCA" w14:textId="77777777" w:rsidR="00842EF7" w:rsidRPr="00FE760F" w:rsidRDefault="00842EF7" w:rsidP="00842EF7">
      <w:r w:rsidRPr="00FE760F">
        <w:t xml:space="preserve">The requirements in this clause apply to UEs of all power classes. </w:t>
      </w:r>
    </w:p>
    <w:p w14:paraId="30123380" w14:textId="77777777" w:rsidR="00842EF7" w:rsidRPr="00FE760F" w:rsidRDefault="00842EF7" w:rsidP="00842EF7">
      <w:r w:rsidRPr="00FE760F">
        <w:t xml:space="preserve">For intra-band contiguous 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1055" w:name="_Toc21340877"/>
      <w:bookmarkStart w:id="1056" w:name="_Toc29805324"/>
      <w:bookmarkStart w:id="1057" w:name="_Toc36456533"/>
      <w:bookmarkStart w:id="1058" w:name="_Toc36469631"/>
      <w:bookmarkStart w:id="1059" w:name="_Toc37254040"/>
      <w:bookmarkStart w:id="1060" w:name="_Toc37322897"/>
      <w:r w:rsidRPr="00FE760F">
        <w:t>6.4A.2</w:t>
      </w:r>
      <w:r w:rsidRPr="00FE760F">
        <w:tab/>
        <w:t>Transmit modulation quality</w:t>
      </w:r>
      <w:bookmarkEnd w:id="1055"/>
      <w:bookmarkEnd w:id="1056"/>
      <w:bookmarkEnd w:id="1057"/>
      <w:bookmarkEnd w:id="1058"/>
      <w:bookmarkEnd w:id="1059"/>
      <w:bookmarkEnd w:id="1060"/>
    </w:p>
    <w:p w14:paraId="345CCD69" w14:textId="77777777" w:rsidR="00842EF7" w:rsidRPr="00FE760F" w:rsidRDefault="00842EF7" w:rsidP="00842EF7">
      <w:pPr>
        <w:pStyle w:val="Heading4"/>
      </w:pPr>
      <w:bookmarkStart w:id="1061" w:name="_Toc21340878"/>
      <w:bookmarkStart w:id="1062" w:name="_Toc29805325"/>
      <w:bookmarkStart w:id="1063" w:name="_Toc36456534"/>
      <w:bookmarkStart w:id="1064" w:name="_Toc36469632"/>
      <w:bookmarkStart w:id="1065" w:name="_Toc37254041"/>
      <w:bookmarkStart w:id="1066" w:name="_Toc37322898"/>
      <w:r w:rsidRPr="00FE760F">
        <w:t>6.4A.2.0</w:t>
      </w:r>
      <w:r w:rsidRPr="00FE760F">
        <w:tab/>
        <w:t>General</w:t>
      </w:r>
      <w:bookmarkEnd w:id="1061"/>
      <w:bookmarkEnd w:id="1062"/>
      <w:bookmarkEnd w:id="1063"/>
      <w:bookmarkEnd w:id="1064"/>
      <w:bookmarkEnd w:id="1065"/>
      <w:bookmarkEnd w:id="1066"/>
    </w:p>
    <w:p w14:paraId="67410AC9" w14:textId="77777777" w:rsidR="00842EF7" w:rsidRPr="00FE760F" w:rsidRDefault="00842EF7" w:rsidP="00842EF7">
      <w:pPr>
        <w:rPr>
          <w:lang w:eastAsia="zh-CN"/>
        </w:rPr>
      </w:pPr>
      <w:r w:rsidRPr="00FE760F">
        <w:rPr>
          <w:lang w:eastAsia="zh-CN"/>
        </w:rPr>
        <w:t>For intra-band contiguous 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1067" w:name="_Toc21340879"/>
      <w:bookmarkStart w:id="1068" w:name="_Toc29805326"/>
      <w:bookmarkStart w:id="1069" w:name="_Toc36456535"/>
      <w:bookmarkStart w:id="1070" w:name="_Toc36469633"/>
      <w:bookmarkStart w:id="1071" w:name="_Toc37254042"/>
      <w:bookmarkStart w:id="1072" w:name="_Toc37322899"/>
      <w:r w:rsidRPr="00FE760F">
        <w:lastRenderedPageBreak/>
        <w:t>6.4A.2.1</w:t>
      </w:r>
      <w:r w:rsidRPr="00FE760F">
        <w:tab/>
        <w:t>Error Vector magnitude</w:t>
      </w:r>
      <w:bookmarkEnd w:id="1067"/>
      <w:bookmarkEnd w:id="1068"/>
      <w:bookmarkEnd w:id="1069"/>
      <w:bookmarkEnd w:id="1070"/>
      <w:bookmarkEnd w:id="1071"/>
      <w:bookmarkEnd w:id="1072"/>
    </w:p>
    <w:p w14:paraId="23C9D1C5" w14:textId="77777777"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contiguous 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1073" w:name="_Toc21340880"/>
      <w:bookmarkStart w:id="1074" w:name="_Toc29805327"/>
      <w:bookmarkStart w:id="1075" w:name="_Toc36456536"/>
      <w:bookmarkStart w:id="1076" w:name="_Toc36469634"/>
      <w:bookmarkStart w:id="1077" w:name="_Toc37254043"/>
      <w:bookmarkStart w:id="1078" w:name="_Toc37322900"/>
      <w:r w:rsidRPr="00FE760F">
        <w:t>6.4A.2.2</w:t>
      </w:r>
      <w:r w:rsidRPr="00FE760F">
        <w:tab/>
        <w:t>Carrier leakage</w:t>
      </w:r>
      <w:bookmarkEnd w:id="1073"/>
      <w:bookmarkEnd w:id="1074"/>
      <w:bookmarkEnd w:id="1075"/>
      <w:bookmarkEnd w:id="1076"/>
      <w:bookmarkEnd w:id="1077"/>
      <w:bookmarkEnd w:id="1078"/>
    </w:p>
    <w:p w14:paraId="27E38C3B" w14:textId="77777777" w:rsidR="00842EF7" w:rsidRPr="00FE760F" w:rsidRDefault="00842EF7" w:rsidP="00842EF7">
      <w:pPr>
        <w:pStyle w:val="Heading5"/>
      </w:pPr>
      <w:bookmarkStart w:id="1079" w:name="_Toc21340881"/>
      <w:bookmarkStart w:id="1080" w:name="_Toc29805328"/>
      <w:bookmarkStart w:id="1081" w:name="_Toc36456537"/>
      <w:bookmarkStart w:id="1082" w:name="_Toc36469635"/>
      <w:bookmarkStart w:id="1083" w:name="_Toc37254044"/>
      <w:bookmarkStart w:id="1084" w:name="_Toc37322901"/>
      <w:r w:rsidRPr="00FE760F">
        <w:t>6.4A.2.2.1</w:t>
      </w:r>
      <w:r w:rsidRPr="00FE760F">
        <w:tab/>
        <w:t>General</w:t>
      </w:r>
      <w:bookmarkEnd w:id="1079"/>
      <w:bookmarkEnd w:id="1080"/>
      <w:bookmarkEnd w:id="1081"/>
      <w:bookmarkEnd w:id="1082"/>
      <w:bookmarkEnd w:id="1083"/>
      <w:bookmarkEnd w:id="1084"/>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1085" w:name="_Toc21340882"/>
      <w:bookmarkStart w:id="1086" w:name="_Toc29805329"/>
      <w:bookmarkStart w:id="1087" w:name="_Toc36456538"/>
      <w:bookmarkStart w:id="1088" w:name="_Toc36469636"/>
      <w:bookmarkStart w:id="1089" w:name="_Toc37254045"/>
      <w:bookmarkStart w:id="1090" w:name="_Toc37322902"/>
      <w:r w:rsidRPr="00FE760F">
        <w:t>6.4A.2.2.2</w:t>
      </w:r>
      <w:r w:rsidRPr="00FE760F">
        <w:tab/>
        <w:t>Carrier leakage for power class 1</w:t>
      </w:r>
      <w:bookmarkEnd w:id="1085"/>
      <w:bookmarkEnd w:id="1086"/>
      <w:bookmarkEnd w:id="1087"/>
      <w:bookmarkEnd w:id="1088"/>
      <w:bookmarkEnd w:id="1089"/>
      <w:bookmarkEnd w:id="1090"/>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1091" w:name="_Toc21340883"/>
      <w:bookmarkStart w:id="1092" w:name="_Toc29805330"/>
      <w:bookmarkStart w:id="1093" w:name="_Toc36456539"/>
      <w:bookmarkStart w:id="1094" w:name="_Toc36469637"/>
      <w:bookmarkStart w:id="1095" w:name="_Toc37254046"/>
      <w:bookmarkStart w:id="1096" w:name="_Toc37322903"/>
      <w:r w:rsidRPr="00FE760F">
        <w:t>6.4A.2.2.3</w:t>
      </w:r>
      <w:r w:rsidRPr="00FE760F">
        <w:tab/>
        <w:t>Carrier leakage for power class 2</w:t>
      </w:r>
      <w:bookmarkEnd w:id="1091"/>
      <w:bookmarkEnd w:id="1092"/>
      <w:bookmarkEnd w:id="1093"/>
      <w:bookmarkEnd w:id="1094"/>
      <w:bookmarkEnd w:id="1095"/>
      <w:bookmarkEnd w:id="1096"/>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1097" w:name="_Toc21340884"/>
      <w:bookmarkStart w:id="1098" w:name="_Toc29805331"/>
      <w:bookmarkStart w:id="1099" w:name="_Toc36456540"/>
      <w:bookmarkStart w:id="1100" w:name="_Toc36469638"/>
      <w:bookmarkStart w:id="1101" w:name="_Toc37254047"/>
      <w:bookmarkStart w:id="1102" w:name="_Toc37322904"/>
      <w:r w:rsidRPr="00FE760F">
        <w:t>6.4A.2.2.4</w:t>
      </w:r>
      <w:r w:rsidRPr="00FE760F">
        <w:tab/>
        <w:t>Carrier leakage for power class 3</w:t>
      </w:r>
      <w:bookmarkEnd w:id="1097"/>
      <w:bookmarkEnd w:id="1098"/>
      <w:bookmarkEnd w:id="1099"/>
      <w:bookmarkEnd w:id="1100"/>
      <w:bookmarkEnd w:id="1101"/>
      <w:bookmarkEnd w:id="1102"/>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1103" w:name="_Toc21340885"/>
      <w:bookmarkStart w:id="1104" w:name="_Toc29805332"/>
      <w:bookmarkStart w:id="1105" w:name="_Toc36456541"/>
      <w:bookmarkStart w:id="1106" w:name="_Toc36469639"/>
      <w:bookmarkStart w:id="1107" w:name="_Toc37254048"/>
      <w:bookmarkStart w:id="1108" w:name="_Toc37322905"/>
      <w:r w:rsidRPr="00FE760F">
        <w:t>6.4A.2.2.5</w:t>
      </w:r>
      <w:r w:rsidRPr="00FE760F">
        <w:tab/>
        <w:t>Carrier leakage for power class 4</w:t>
      </w:r>
      <w:bookmarkEnd w:id="1103"/>
      <w:bookmarkEnd w:id="1104"/>
      <w:bookmarkEnd w:id="1105"/>
      <w:bookmarkEnd w:id="1106"/>
      <w:bookmarkEnd w:id="1107"/>
      <w:bookmarkEnd w:id="1108"/>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1109" w:name="_Toc21340886"/>
      <w:bookmarkStart w:id="1110" w:name="_Toc29805333"/>
      <w:bookmarkStart w:id="1111" w:name="_Toc36456542"/>
      <w:bookmarkStart w:id="1112" w:name="_Toc36469640"/>
      <w:bookmarkStart w:id="1113" w:name="_Toc37254049"/>
      <w:bookmarkStart w:id="1114" w:name="_Toc37322906"/>
      <w:r w:rsidRPr="00FE760F">
        <w:t>6.4A.2.3</w:t>
      </w:r>
      <w:r w:rsidRPr="00FE760F">
        <w:tab/>
        <w:t>Inband emissions</w:t>
      </w:r>
      <w:bookmarkEnd w:id="1109"/>
      <w:bookmarkEnd w:id="1110"/>
      <w:bookmarkEnd w:id="1111"/>
      <w:bookmarkEnd w:id="1112"/>
      <w:bookmarkEnd w:id="1113"/>
      <w:bookmarkEnd w:id="1114"/>
    </w:p>
    <w:p w14:paraId="60747291" w14:textId="77777777" w:rsidR="00842EF7" w:rsidRPr="00FE760F" w:rsidRDefault="00842EF7" w:rsidP="00842EF7">
      <w:pPr>
        <w:pStyle w:val="Heading5"/>
      </w:pPr>
      <w:bookmarkStart w:id="1115" w:name="_Toc21340887"/>
      <w:bookmarkStart w:id="1116" w:name="_Toc29805334"/>
      <w:bookmarkStart w:id="1117" w:name="_Toc36456543"/>
      <w:bookmarkStart w:id="1118" w:name="_Toc36469641"/>
      <w:bookmarkStart w:id="1119" w:name="_Toc37254050"/>
      <w:bookmarkStart w:id="1120" w:name="_Toc37322907"/>
      <w:r w:rsidRPr="00FE760F">
        <w:t>6.4A.2.3.1</w:t>
      </w:r>
      <w:r w:rsidRPr="00FE760F">
        <w:tab/>
        <w:t>General</w:t>
      </w:r>
      <w:bookmarkEnd w:id="1115"/>
      <w:bookmarkEnd w:id="1116"/>
      <w:bookmarkEnd w:id="1117"/>
      <w:bookmarkEnd w:id="1118"/>
      <w:bookmarkEnd w:id="1119"/>
      <w:bookmarkEnd w:id="1120"/>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77777777" w:rsidR="00842EF7" w:rsidRPr="00FE760F" w:rsidRDefault="00842EF7" w:rsidP="00842EF7">
      <w:r w:rsidRPr="00FE760F">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1121" w:name="_Toc21340888"/>
      <w:bookmarkStart w:id="1122" w:name="_Toc29805335"/>
      <w:bookmarkStart w:id="1123" w:name="_Toc36456544"/>
      <w:bookmarkStart w:id="1124" w:name="_Toc36469642"/>
      <w:bookmarkStart w:id="1125" w:name="_Toc37254051"/>
      <w:bookmarkStart w:id="1126" w:name="_Toc37322908"/>
      <w:r w:rsidRPr="00FE760F">
        <w:t>6.4A.2.3.2</w:t>
      </w:r>
      <w:r w:rsidRPr="00FE760F">
        <w:tab/>
        <w:t>Inband emissions for power class 1</w:t>
      </w:r>
      <w:bookmarkEnd w:id="1121"/>
      <w:bookmarkEnd w:id="1122"/>
      <w:bookmarkEnd w:id="1123"/>
      <w:bookmarkEnd w:id="1124"/>
      <w:bookmarkEnd w:id="1125"/>
      <w:bookmarkEnd w:id="1126"/>
    </w:p>
    <w:p w14:paraId="188B56FC" w14:textId="77777777" w:rsidR="00842EF7" w:rsidRPr="00FE760F" w:rsidRDefault="00842EF7" w:rsidP="00842EF7">
      <w:pPr>
        <w:rPr>
          <w:rFonts w:eastAsia="Malgun Gothic"/>
        </w:rPr>
      </w:pPr>
      <w:r w:rsidRPr="00FE760F">
        <w:t>The relative in-band emission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DC59317"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19007E0F"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8135E5"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1127" w:name="_Toc21340889"/>
      <w:bookmarkStart w:id="1128" w:name="_Toc29805336"/>
      <w:bookmarkStart w:id="1129" w:name="_Toc36456545"/>
      <w:bookmarkStart w:id="1130" w:name="_Toc36469643"/>
      <w:bookmarkStart w:id="1131" w:name="_Toc37254052"/>
      <w:bookmarkStart w:id="1132" w:name="_Toc37322909"/>
      <w:r w:rsidRPr="00FE760F">
        <w:t>6.4A.2.3.3</w:t>
      </w:r>
      <w:r w:rsidRPr="00FE760F">
        <w:tab/>
        <w:t>Inband emissions for power class 2</w:t>
      </w:r>
      <w:bookmarkEnd w:id="1127"/>
      <w:bookmarkEnd w:id="1128"/>
      <w:bookmarkEnd w:id="1129"/>
      <w:bookmarkEnd w:id="1130"/>
      <w:bookmarkEnd w:id="1131"/>
      <w:bookmarkEnd w:id="1132"/>
    </w:p>
    <w:p w14:paraId="0ADD5DFC" w14:textId="77777777" w:rsidR="00842EF7" w:rsidRPr="00FE760F" w:rsidRDefault="00842EF7" w:rsidP="00842EF7">
      <w:r w:rsidRPr="00FE760F">
        <w:t>The relative in-band emission 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3D3EB08"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79F0A3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199C2D2"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1133" w:name="_Toc21340890"/>
      <w:bookmarkStart w:id="1134" w:name="_Toc29805337"/>
      <w:bookmarkStart w:id="1135" w:name="_Toc36456546"/>
      <w:bookmarkStart w:id="1136" w:name="_Toc36469644"/>
      <w:bookmarkStart w:id="1137" w:name="_Toc37254053"/>
      <w:bookmarkStart w:id="1138" w:name="_Toc37322910"/>
      <w:r w:rsidRPr="00FE760F">
        <w:t>6.4A.2.3.4</w:t>
      </w:r>
      <w:r w:rsidRPr="00FE760F">
        <w:tab/>
        <w:t>Inband emissions for power class 3</w:t>
      </w:r>
      <w:bookmarkEnd w:id="1133"/>
      <w:bookmarkEnd w:id="1134"/>
      <w:bookmarkEnd w:id="1135"/>
      <w:bookmarkEnd w:id="1136"/>
      <w:bookmarkEnd w:id="1137"/>
      <w:bookmarkEnd w:id="1138"/>
    </w:p>
    <w:p w14:paraId="085B7B62"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6.4A.2.3.4-1 for power class 3 UEs.</w:t>
      </w:r>
    </w:p>
    <w:p w14:paraId="38990963" w14:textId="77777777" w:rsidR="00842EF7" w:rsidRPr="00FE760F" w:rsidRDefault="00842EF7" w:rsidP="00842EF7">
      <w:pPr>
        <w:pStyle w:val="TH"/>
      </w:pPr>
      <w:r w:rsidRPr="00FE760F">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86BE274"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489FB485"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A5ED6FD" w14:textId="77777777" w:rsidR="00842EF7" w:rsidRPr="00FE760F" w:rsidRDefault="00842EF7" w:rsidP="00F91227">
            <w:pPr>
              <w:pStyle w:val="TAN"/>
            </w:pPr>
            <w:r w:rsidRPr="00FE760F">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1139" w:name="_Toc21340891"/>
      <w:bookmarkStart w:id="1140" w:name="_Toc29805338"/>
      <w:bookmarkStart w:id="1141" w:name="_Toc36456547"/>
      <w:bookmarkStart w:id="1142" w:name="_Toc36469645"/>
      <w:bookmarkStart w:id="1143" w:name="_Toc37254054"/>
      <w:bookmarkStart w:id="1144" w:name="_Toc37322911"/>
      <w:r w:rsidRPr="00FE760F">
        <w:t>6.4A.2.3.5</w:t>
      </w:r>
      <w:r w:rsidRPr="00FE760F">
        <w:tab/>
        <w:t>Inband emissions for power class 4</w:t>
      </w:r>
      <w:bookmarkEnd w:id="1139"/>
      <w:bookmarkEnd w:id="1140"/>
      <w:bookmarkEnd w:id="1141"/>
      <w:bookmarkEnd w:id="1142"/>
      <w:bookmarkEnd w:id="1143"/>
      <w:bookmarkEnd w:id="1144"/>
    </w:p>
    <w:p w14:paraId="7A0D5C5F" w14:textId="77777777" w:rsidR="00842EF7" w:rsidRPr="00FE760F" w:rsidRDefault="00842EF7" w:rsidP="00842EF7">
      <w:pPr>
        <w:overflowPunct w:val="0"/>
        <w:autoSpaceDE w:val="0"/>
        <w:autoSpaceDN w:val="0"/>
        <w:adjustRightInd w:val="0"/>
        <w:textAlignment w:val="baseline"/>
      </w:pPr>
      <w:r w:rsidRPr="00FE760F">
        <w:t>The relative in-band emission 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EF92F77" w14:textId="77777777" w:rsidR="00842EF7" w:rsidRPr="00FE760F" w:rsidRDefault="00847A96"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5EF3819C"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BA300D0" w14:textId="77777777" w:rsidR="00842EF7" w:rsidRPr="00FE760F" w:rsidRDefault="00842EF7" w:rsidP="00F91227">
            <w:pPr>
              <w:pStyle w:val="TAN"/>
            </w:pPr>
            <w:r w:rsidRPr="00FE760F">
              <w:lastRenderedPageBreak/>
              <w:t>NOTE 1:</w:t>
            </w:r>
            <w:r w:rsidRPr="00FE760F">
              <w:tab/>
              <w:t>An in-band emissions combined limit is evaluated in each non-allocated RB. For each such RB, the minimum requirement is calculated as the higher of (</w:t>
            </w:r>
            <w:r w:rsidRPr="00FE760F">
              <w:rPr>
                <w:i/>
                <w:iCs/>
              </w:rPr>
              <w:t>P</w:t>
            </w:r>
            <w:r w:rsidRPr="00FE760F">
              <w:rPr>
                <w:i/>
                <w:iCs/>
                <w:position w:val="-5"/>
                <w:vertAlign w:val="subscript"/>
              </w:rPr>
              <w:t xml:space="preserve">RB </w:t>
            </w:r>
            <w:r w:rsidRPr="00FE760F">
              <w:t xml:space="preserve">- 25 dB) and the power sum of all limit values (General, IQ Image or Carrier leakage) that apply. </w:t>
            </w:r>
            <w:r w:rsidRPr="00FE760F">
              <w:rPr>
                <w:i/>
                <w:iCs/>
              </w:rPr>
              <w:t>P</w:t>
            </w:r>
            <w:r w:rsidRPr="00FE760F">
              <w:rPr>
                <w:i/>
                <w:iCs/>
                <w:position w:val="-5"/>
                <w:vertAlign w:val="subscript"/>
              </w:rPr>
              <w:t>RB</w:t>
            </w:r>
            <w:r w:rsidRPr="00FE760F">
              <w:rPr>
                <w:i/>
                <w:iCs/>
              </w:rPr>
              <w:t xml:space="preserve"> </w:t>
            </w:r>
            <w:r w:rsidRPr="00FE760F">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77777777" w:rsidR="00842EF7" w:rsidRPr="00FE760F" w:rsidRDefault="00842EF7" w:rsidP="00F91227">
            <w:pPr>
              <w:pStyle w:val="TAN"/>
              <w:rPr>
                <w:szCs w:val="18"/>
                <w:lang w:val="en-US"/>
              </w:rPr>
            </w:pPr>
            <w:r w:rsidRPr="00FE760F">
              <w:rPr>
                <w:szCs w:val="18"/>
              </w:rPr>
              <w:t>NOTE 9:</w:t>
            </w:r>
            <w:r w:rsidRPr="00FE760F">
              <w:rPr>
                <w:szCs w:val="18"/>
              </w:rPr>
              <w:tab/>
              <w:t>P</w:t>
            </w:r>
            <w:r w:rsidRPr="00FE760F">
              <w:rPr>
                <w:position w:val="-5"/>
                <w:szCs w:val="18"/>
                <w:vertAlign w:val="subscript"/>
              </w:rPr>
              <w:t>RB</w:t>
            </w:r>
            <w:r w:rsidRPr="00FE760F">
              <w:rPr>
                <w:szCs w:val="18"/>
              </w:rPr>
              <w:t xml:space="preserve"> is the transmitted power per allocated RB, measured in dBm.</w:t>
            </w:r>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1145" w:name="_Toc21340892"/>
      <w:bookmarkStart w:id="1146" w:name="_Toc29805339"/>
      <w:bookmarkStart w:id="1147" w:name="_Toc36456548"/>
      <w:bookmarkStart w:id="1148" w:name="_Toc36469646"/>
      <w:bookmarkStart w:id="1149" w:name="_Toc37254055"/>
      <w:bookmarkStart w:id="1150" w:name="_Toc37322912"/>
      <w:r w:rsidRPr="00FE760F">
        <w:t>6.4A.2.4</w:t>
      </w:r>
      <w:r w:rsidRPr="00FE760F">
        <w:tab/>
        <w:t>EVM equalizer spectrum flatness</w:t>
      </w:r>
      <w:bookmarkEnd w:id="1145"/>
      <w:bookmarkEnd w:id="1146"/>
      <w:bookmarkEnd w:id="1147"/>
      <w:bookmarkEnd w:id="1148"/>
      <w:bookmarkEnd w:id="1149"/>
      <w:bookmarkEnd w:id="1150"/>
    </w:p>
    <w:p w14:paraId="31E0F827" w14:textId="77777777" w:rsidR="00842EF7" w:rsidRPr="00FE760F" w:rsidRDefault="00842EF7" w:rsidP="00842EF7">
      <w:pPr>
        <w:pStyle w:val="Heading2"/>
      </w:pPr>
      <w:bookmarkStart w:id="1151" w:name="_Toc21340893"/>
      <w:bookmarkStart w:id="1152" w:name="_Toc29805340"/>
      <w:bookmarkStart w:id="1153" w:name="_Toc36456549"/>
      <w:bookmarkStart w:id="1154" w:name="_Toc36469647"/>
      <w:bookmarkStart w:id="1155" w:name="_Toc37254056"/>
      <w:bookmarkStart w:id="1156" w:name="_Toc37322913"/>
      <w:r w:rsidRPr="00FE760F">
        <w:t>6.4D</w:t>
      </w:r>
      <w:r w:rsidRPr="00FE760F">
        <w:tab/>
        <w:t>Transmit signal quality for UL MIMO</w:t>
      </w:r>
      <w:bookmarkEnd w:id="1151"/>
      <w:bookmarkEnd w:id="1152"/>
      <w:bookmarkEnd w:id="1153"/>
      <w:bookmarkEnd w:id="1154"/>
      <w:bookmarkEnd w:id="1155"/>
      <w:bookmarkEnd w:id="1156"/>
    </w:p>
    <w:p w14:paraId="1E9CAE10" w14:textId="77777777" w:rsidR="00842EF7" w:rsidRPr="00FE760F" w:rsidRDefault="00842EF7" w:rsidP="00842EF7">
      <w:pPr>
        <w:pStyle w:val="Heading3"/>
      </w:pPr>
      <w:bookmarkStart w:id="1157" w:name="_Toc21340894"/>
      <w:bookmarkStart w:id="1158" w:name="_Toc29805341"/>
      <w:bookmarkStart w:id="1159" w:name="_Toc36456550"/>
      <w:bookmarkStart w:id="1160" w:name="_Toc36469648"/>
      <w:bookmarkStart w:id="1161" w:name="_Toc37254057"/>
      <w:bookmarkStart w:id="1162" w:name="_Toc37322914"/>
      <w:r w:rsidRPr="00FE760F">
        <w:t>6.4D.0</w:t>
      </w:r>
      <w:r w:rsidRPr="00FE760F">
        <w:tab/>
        <w:t>General</w:t>
      </w:r>
      <w:bookmarkEnd w:id="1157"/>
      <w:bookmarkEnd w:id="1158"/>
      <w:bookmarkEnd w:id="1159"/>
      <w:bookmarkEnd w:id="1160"/>
      <w:bookmarkEnd w:id="1161"/>
      <w:bookmarkEnd w:id="1162"/>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1163" w:name="_Toc21340895"/>
      <w:bookmarkStart w:id="1164" w:name="_Toc29805342"/>
      <w:bookmarkStart w:id="1165" w:name="_Toc36456551"/>
      <w:bookmarkStart w:id="1166" w:name="_Toc36469649"/>
      <w:bookmarkStart w:id="1167" w:name="_Toc37254058"/>
      <w:bookmarkStart w:id="1168" w:name="_Toc37322915"/>
      <w:r w:rsidRPr="00FE760F">
        <w:t>6.4D.1</w:t>
      </w:r>
      <w:r w:rsidRPr="00FE760F">
        <w:tab/>
        <w:t>Frequency error for UL MIMO</w:t>
      </w:r>
      <w:bookmarkEnd w:id="1163"/>
      <w:bookmarkEnd w:id="1164"/>
      <w:bookmarkEnd w:id="1165"/>
      <w:bookmarkEnd w:id="1166"/>
      <w:bookmarkEnd w:id="1167"/>
      <w:bookmarkEnd w:id="1168"/>
    </w:p>
    <w:p w14:paraId="4815AF9A" w14:textId="77777777" w:rsidR="00842EF7" w:rsidRPr="00FE760F" w:rsidRDefault="00842EF7" w:rsidP="00842EF7">
      <w:bookmarkStart w:id="1169"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1170" w:name="_Toc29805343"/>
      <w:bookmarkStart w:id="1171" w:name="_Toc36456552"/>
      <w:bookmarkStart w:id="1172" w:name="_Toc36469650"/>
      <w:bookmarkStart w:id="1173" w:name="_Toc37254059"/>
      <w:bookmarkStart w:id="1174" w:name="_Toc37322916"/>
      <w:r w:rsidRPr="00FE760F">
        <w:t>6.4D.2</w:t>
      </w:r>
      <w:r w:rsidRPr="00FE760F">
        <w:tab/>
        <w:t>Transmit modulation quality for UL MIMO</w:t>
      </w:r>
      <w:bookmarkEnd w:id="1169"/>
      <w:bookmarkEnd w:id="1170"/>
      <w:bookmarkEnd w:id="1171"/>
      <w:bookmarkEnd w:id="1172"/>
      <w:bookmarkEnd w:id="1173"/>
      <w:bookmarkEnd w:id="1174"/>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lastRenderedPageBreak/>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1175" w:name="_Toc21340897"/>
      <w:bookmarkStart w:id="1176" w:name="_Toc29805344"/>
      <w:bookmarkStart w:id="1177" w:name="_Toc36456553"/>
      <w:bookmarkStart w:id="1178" w:name="_Toc36469651"/>
      <w:bookmarkStart w:id="1179" w:name="_Toc37254060"/>
      <w:bookmarkStart w:id="1180" w:name="_Toc37322917"/>
      <w:r w:rsidRPr="00FE760F">
        <w:t>6.4D.3</w:t>
      </w:r>
      <w:r w:rsidRPr="00FE760F">
        <w:tab/>
        <w:t>Time alignment error for UL MIMO</w:t>
      </w:r>
      <w:bookmarkEnd w:id="1175"/>
      <w:bookmarkEnd w:id="1176"/>
      <w:bookmarkEnd w:id="1177"/>
      <w:bookmarkEnd w:id="1178"/>
      <w:bookmarkEnd w:id="1179"/>
      <w:bookmarkEnd w:id="1180"/>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1181" w:name="_Toc21340898"/>
      <w:bookmarkStart w:id="1182" w:name="_Toc29805345"/>
      <w:bookmarkStart w:id="1183" w:name="_Toc36456554"/>
      <w:bookmarkStart w:id="1184" w:name="_Toc36469652"/>
      <w:bookmarkStart w:id="1185" w:name="_Toc37254061"/>
      <w:bookmarkStart w:id="1186" w:name="_Hlk528918230"/>
      <w:bookmarkStart w:id="1187" w:name="_Toc37322918"/>
      <w:r w:rsidRPr="00FE760F">
        <w:t>6.4D.4</w:t>
      </w:r>
      <w:r w:rsidRPr="00FE760F">
        <w:tab/>
        <w:t>Requirements for coherent UL MIMO</w:t>
      </w:r>
      <w:bookmarkEnd w:id="1181"/>
      <w:bookmarkEnd w:id="1182"/>
      <w:bookmarkEnd w:id="1183"/>
      <w:bookmarkEnd w:id="1184"/>
      <w:bookmarkEnd w:id="1185"/>
      <w:bookmarkEnd w:id="1187"/>
    </w:p>
    <w:p w14:paraId="175FFE21" w14:textId="77777777"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The requirement is verified with the test metric of EIRP (Link=Beam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1188" w:name="_Toc21340899"/>
      <w:bookmarkStart w:id="1189" w:name="_Toc29805346"/>
      <w:bookmarkStart w:id="1190" w:name="_Toc36456555"/>
      <w:bookmarkStart w:id="1191" w:name="_Toc36469653"/>
      <w:bookmarkStart w:id="1192" w:name="_Toc37254062"/>
      <w:bookmarkStart w:id="1193" w:name="_Toc37322919"/>
      <w:bookmarkEnd w:id="1186"/>
      <w:r w:rsidRPr="00FE760F">
        <w:t>6.5</w:t>
      </w:r>
      <w:r w:rsidRPr="00FE760F">
        <w:tab/>
        <w:t>Output RF spectrum emissions</w:t>
      </w:r>
      <w:bookmarkEnd w:id="1188"/>
      <w:bookmarkEnd w:id="1189"/>
      <w:bookmarkEnd w:id="1190"/>
      <w:bookmarkEnd w:id="1191"/>
      <w:bookmarkEnd w:id="1192"/>
      <w:bookmarkEnd w:id="1193"/>
    </w:p>
    <w:p w14:paraId="3404DCBF" w14:textId="77777777" w:rsidR="00842EF7" w:rsidRPr="00FE760F" w:rsidRDefault="00842EF7" w:rsidP="00842EF7">
      <w:pPr>
        <w:pStyle w:val="Heading3"/>
      </w:pPr>
      <w:bookmarkStart w:id="1194" w:name="_Toc21340900"/>
      <w:bookmarkStart w:id="1195" w:name="_Toc29805347"/>
      <w:bookmarkStart w:id="1196" w:name="_Toc36456556"/>
      <w:bookmarkStart w:id="1197" w:name="_Toc36469654"/>
      <w:bookmarkStart w:id="1198" w:name="_Toc37254063"/>
      <w:bookmarkStart w:id="1199" w:name="_Toc37322920"/>
      <w:r w:rsidRPr="00FE760F">
        <w:t>6.5.1</w:t>
      </w:r>
      <w:r w:rsidRPr="00FE760F">
        <w:tab/>
        <w:t>Occupied bandwidth</w:t>
      </w:r>
      <w:bookmarkEnd w:id="1194"/>
      <w:bookmarkEnd w:id="1195"/>
      <w:bookmarkEnd w:id="1196"/>
      <w:bookmarkEnd w:id="1197"/>
      <w:bookmarkEnd w:id="1198"/>
      <w:bookmarkEnd w:id="1199"/>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1200" w:name="_Toc21340901"/>
      <w:bookmarkStart w:id="1201" w:name="_Toc29805348"/>
      <w:bookmarkStart w:id="1202" w:name="_Toc36456557"/>
      <w:bookmarkStart w:id="1203" w:name="_Toc36469655"/>
      <w:bookmarkStart w:id="1204" w:name="_Toc37254064"/>
      <w:bookmarkStart w:id="1205" w:name="_Toc37322921"/>
      <w:r w:rsidRPr="00FE760F">
        <w:t>6.5.2</w:t>
      </w:r>
      <w:r w:rsidRPr="00FE760F">
        <w:tab/>
        <w:t>Out of band emissions</w:t>
      </w:r>
      <w:bookmarkEnd w:id="1200"/>
      <w:bookmarkEnd w:id="1201"/>
      <w:bookmarkEnd w:id="1202"/>
      <w:bookmarkEnd w:id="1203"/>
      <w:bookmarkEnd w:id="1204"/>
      <w:bookmarkEnd w:id="1205"/>
    </w:p>
    <w:p w14:paraId="1B18B1BD" w14:textId="77777777" w:rsidR="00842EF7" w:rsidRPr="00FE760F" w:rsidRDefault="00842EF7" w:rsidP="00842EF7">
      <w:pPr>
        <w:pStyle w:val="Heading4"/>
      </w:pPr>
      <w:bookmarkStart w:id="1206" w:name="_Toc21340902"/>
      <w:bookmarkStart w:id="1207" w:name="_Toc29805349"/>
      <w:bookmarkStart w:id="1208" w:name="_Toc36456558"/>
      <w:bookmarkStart w:id="1209" w:name="_Toc36469656"/>
      <w:bookmarkStart w:id="1210" w:name="_Toc37254065"/>
      <w:bookmarkStart w:id="1211" w:name="_Toc37322922"/>
      <w:r w:rsidRPr="00FE760F">
        <w:t>6.5.2.0</w:t>
      </w:r>
      <w:r w:rsidRPr="00FE760F">
        <w:tab/>
        <w:t>General</w:t>
      </w:r>
      <w:bookmarkEnd w:id="1206"/>
      <w:bookmarkEnd w:id="1207"/>
      <w:bookmarkEnd w:id="1208"/>
      <w:bookmarkEnd w:id="1209"/>
      <w:bookmarkEnd w:id="1210"/>
      <w:bookmarkEnd w:id="1211"/>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1212" w:name="_Toc21340903"/>
      <w:bookmarkStart w:id="1213" w:name="_Toc29805350"/>
      <w:bookmarkStart w:id="1214" w:name="_Toc36456559"/>
      <w:bookmarkStart w:id="1215" w:name="_Toc36469657"/>
      <w:bookmarkStart w:id="1216" w:name="_Toc37254066"/>
      <w:bookmarkStart w:id="1217" w:name="_Toc37322923"/>
      <w:r w:rsidRPr="00FE760F">
        <w:t>6.5.2.1</w:t>
      </w:r>
      <w:r w:rsidRPr="00FE760F">
        <w:tab/>
        <w:t>Spectrum emission mask</w:t>
      </w:r>
      <w:bookmarkEnd w:id="1212"/>
      <w:bookmarkEnd w:id="1213"/>
      <w:bookmarkEnd w:id="1214"/>
      <w:bookmarkEnd w:id="1215"/>
      <w:bookmarkEnd w:id="1216"/>
      <w:bookmarkEnd w:id="1217"/>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77777777"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The requirement is verified in beam locked mode with the test metric of TRP (Link=TX beam peak direction).</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1218" w:name="_Toc21340904"/>
      <w:bookmarkStart w:id="1219" w:name="_Toc29805351"/>
      <w:bookmarkStart w:id="1220" w:name="_Toc36456560"/>
      <w:bookmarkStart w:id="1221" w:name="_Toc36469658"/>
      <w:bookmarkStart w:id="1222" w:name="_Toc37254067"/>
      <w:bookmarkStart w:id="1223" w:name="_Toc37322924"/>
      <w:r w:rsidRPr="00FE760F">
        <w:t>6.5.2.2</w:t>
      </w:r>
      <w:r w:rsidRPr="00FE760F">
        <w:tab/>
        <w:t>Void</w:t>
      </w:r>
      <w:bookmarkEnd w:id="1218"/>
      <w:bookmarkEnd w:id="1219"/>
      <w:bookmarkEnd w:id="1220"/>
      <w:bookmarkEnd w:id="1221"/>
      <w:bookmarkEnd w:id="1222"/>
      <w:bookmarkEnd w:id="1223"/>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1224" w:name="_Toc21340905"/>
      <w:bookmarkStart w:id="1225" w:name="_Toc29805352"/>
      <w:bookmarkStart w:id="1226" w:name="_Toc36456561"/>
      <w:bookmarkStart w:id="1227" w:name="_Toc36469659"/>
      <w:bookmarkStart w:id="1228" w:name="_Toc37254068"/>
      <w:bookmarkStart w:id="1229" w:name="_Toc37322925"/>
      <w:r w:rsidRPr="00FE760F">
        <w:t>6.5.2.3</w:t>
      </w:r>
      <w:r w:rsidRPr="00FE760F">
        <w:tab/>
        <w:t>Adjacent channel leakage ratio</w:t>
      </w:r>
      <w:bookmarkEnd w:id="1224"/>
      <w:bookmarkEnd w:id="1225"/>
      <w:bookmarkEnd w:id="1226"/>
      <w:bookmarkEnd w:id="1227"/>
      <w:bookmarkEnd w:id="1228"/>
      <w:bookmarkEnd w:id="1229"/>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w:t>
      </w:r>
      <w:r w:rsidRPr="00FE760F">
        <w:lastRenderedPageBreak/>
        <w:t xml:space="preserve">assigned NR channel power and adjacent NR channel power are measured with rectangular filters with measurement bandwidths specified in </w:t>
      </w:r>
      <w:r w:rsidRPr="00FE760F">
        <w:rPr>
          <w:rFonts w:cs="v5.0.0"/>
        </w:rPr>
        <w:t>Table 6.5.2.3-1</w:t>
      </w:r>
      <w:r w:rsidRPr="00FE760F">
        <w:t>.</w:t>
      </w:r>
    </w:p>
    <w:p w14:paraId="4C56DA24" w14:textId="77777777"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The requirement is verified in beam locked mode with the test metric of TRP (Link=TX beam peak direction).</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842EF7" w:rsidRPr="00FE760F" w14:paraId="40994F49" w14:textId="77777777" w:rsidTr="00F91227">
        <w:tc>
          <w:tcPr>
            <w:tcW w:w="2392" w:type="dxa"/>
            <w:vAlign w:val="center"/>
          </w:tcPr>
          <w:p w14:paraId="76C6A509" w14:textId="77777777" w:rsidR="00842EF7" w:rsidRPr="00FE760F" w:rsidRDefault="00842EF7" w:rsidP="00F91227">
            <w:pPr>
              <w:pStyle w:val="TAC"/>
              <w:rPr>
                <w:rFonts w:cs="Arial"/>
              </w:rPr>
            </w:pPr>
            <w:r w:rsidRPr="00FE760F">
              <w:rPr>
                <w:rFonts w:cs="Arial"/>
              </w:rPr>
              <w:t>NR channel measurement bandwidth</w:t>
            </w:r>
          </w:p>
        </w:tc>
        <w:tc>
          <w:tcPr>
            <w:tcW w:w="1196" w:type="dxa"/>
            <w:vAlign w:val="center"/>
          </w:tcPr>
          <w:p w14:paraId="3DB64620" w14:textId="77777777" w:rsidR="00842EF7" w:rsidRPr="00FE760F" w:rsidRDefault="00842EF7" w:rsidP="00F91227">
            <w:pPr>
              <w:pStyle w:val="TAC"/>
              <w:rPr>
                <w:rFonts w:cs="Arial"/>
              </w:rPr>
            </w:pPr>
            <w:r w:rsidRPr="00FE760F">
              <w:rPr>
                <w:rFonts w:cs="Arial"/>
              </w:rPr>
              <w:t>47.52 MHz</w:t>
            </w:r>
          </w:p>
        </w:tc>
        <w:tc>
          <w:tcPr>
            <w:tcW w:w="1132" w:type="dxa"/>
            <w:vAlign w:val="center"/>
          </w:tcPr>
          <w:p w14:paraId="14AD1D35" w14:textId="77777777" w:rsidR="00842EF7" w:rsidRPr="00FE760F" w:rsidRDefault="00842EF7" w:rsidP="00F91227">
            <w:pPr>
              <w:pStyle w:val="TAC"/>
              <w:rPr>
                <w:rFonts w:cs="Arial"/>
              </w:rPr>
            </w:pPr>
            <w:r w:rsidRPr="00FE760F">
              <w:rPr>
                <w:rFonts w:cs="Arial"/>
              </w:rPr>
              <w:t>95.04 MHz</w:t>
            </w:r>
          </w:p>
        </w:tc>
        <w:tc>
          <w:tcPr>
            <w:tcW w:w="1338" w:type="dxa"/>
            <w:vAlign w:val="center"/>
          </w:tcPr>
          <w:p w14:paraId="50463D17" w14:textId="77777777" w:rsidR="00842EF7" w:rsidRPr="00FE760F" w:rsidRDefault="00842EF7" w:rsidP="00F91227">
            <w:pPr>
              <w:pStyle w:val="TAC"/>
              <w:rPr>
                <w:rFonts w:cs="Arial"/>
              </w:rPr>
            </w:pPr>
            <w:r w:rsidRPr="00FE760F">
              <w:rPr>
                <w:rFonts w:cs="Arial"/>
              </w:rPr>
              <w:t>190.08 MHz</w:t>
            </w:r>
          </w:p>
        </w:tc>
        <w:tc>
          <w:tcPr>
            <w:tcW w:w="1374" w:type="dxa"/>
            <w:vAlign w:val="center"/>
          </w:tcPr>
          <w:p w14:paraId="31A27618" w14:textId="77777777" w:rsidR="00842EF7" w:rsidRPr="00FE760F" w:rsidRDefault="00842EF7" w:rsidP="00F91227">
            <w:pPr>
              <w:pStyle w:val="TAC"/>
              <w:rPr>
                <w:rFonts w:cs="Arial"/>
              </w:rPr>
            </w:pPr>
            <w:r w:rsidRPr="00FE760F">
              <w:rPr>
                <w:rFonts w:cs="Arial"/>
              </w:rPr>
              <w:t>380.16 MHz</w:t>
            </w:r>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03DC1BFC" w14:textId="77777777" w:rsidR="00842EF7" w:rsidRPr="00FE760F" w:rsidRDefault="00842EF7" w:rsidP="00F91227">
            <w:pPr>
              <w:pStyle w:val="TAC"/>
              <w:rPr>
                <w:rFonts w:cs="Arial"/>
              </w:rPr>
            </w:pPr>
            <w:r w:rsidRPr="00FE760F">
              <w:rPr>
                <w:rFonts w:cs="Arial"/>
              </w:rPr>
              <w:t>+100.0</w:t>
            </w:r>
          </w:p>
          <w:p w14:paraId="2E2A5396" w14:textId="77777777" w:rsidR="00842EF7" w:rsidRPr="00FE760F" w:rsidRDefault="00842EF7" w:rsidP="00F91227">
            <w:pPr>
              <w:pStyle w:val="TAC"/>
              <w:rPr>
                <w:rFonts w:cs="Arial"/>
              </w:rPr>
            </w:pPr>
            <w:r w:rsidRPr="00FE760F">
              <w:rPr>
                <w:rFonts w:cs="Arial"/>
              </w:rPr>
              <w:t>/</w:t>
            </w:r>
          </w:p>
          <w:p w14:paraId="28D56E72" w14:textId="77777777" w:rsidR="00842EF7" w:rsidRPr="00FE760F" w:rsidRDefault="00842EF7" w:rsidP="00F91227">
            <w:pPr>
              <w:pStyle w:val="TAC"/>
              <w:rPr>
                <w:rFonts w:cs="Arial"/>
              </w:rPr>
            </w:pPr>
            <w:r w:rsidRPr="00FE760F">
              <w:rPr>
                <w:rFonts w:cs="Arial"/>
              </w:rPr>
              <w:t>-100.0</w:t>
            </w:r>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1230" w:name="_Toc21340906"/>
      <w:bookmarkStart w:id="1231" w:name="_Toc29805353"/>
      <w:bookmarkStart w:id="1232" w:name="_Toc36456562"/>
      <w:bookmarkStart w:id="1233" w:name="_Toc36469660"/>
      <w:bookmarkStart w:id="1234" w:name="_Toc37254069"/>
      <w:bookmarkStart w:id="1235" w:name="_Toc37322926"/>
      <w:r w:rsidRPr="00FE760F">
        <w:t>6.5.3</w:t>
      </w:r>
      <w:r w:rsidRPr="00FE760F">
        <w:tab/>
        <w:t>Spurious emissions</w:t>
      </w:r>
      <w:bookmarkEnd w:id="1230"/>
      <w:bookmarkEnd w:id="1231"/>
      <w:bookmarkEnd w:id="1232"/>
      <w:bookmarkEnd w:id="1233"/>
      <w:bookmarkEnd w:id="1234"/>
      <w:bookmarkEnd w:id="1235"/>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77777777"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Pr="00FE760F">
        <w:t>The requirement is verified in beam locked mode with the test metric of TRP (Link=TX beam peak direction).</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1236" w:name="_Toc21340907"/>
      <w:bookmarkStart w:id="1237" w:name="_Toc29805354"/>
      <w:bookmarkStart w:id="1238" w:name="_Toc36456563"/>
      <w:bookmarkStart w:id="1239" w:name="_Toc36469661"/>
      <w:bookmarkStart w:id="1240" w:name="_Toc37254070"/>
      <w:bookmarkStart w:id="1241" w:name="_Toc37322927"/>
      <w:r w:rsidRPr="00FE760F">
        <w:t>6.5.3.1</w:t>
      </w:r>
      <w:r w:rsidRPr="00FE760F">
        <w:tab/>
        <w:t>Spurious emission band UE co-existence</w:t>
      </w:r>
      <w:bookmarkEnd w:id="1236"/>
      <w:bookmarkEnd w:id="1237"/>
      <w:bookmarkEnd w:id="1238"/>
      <w:bookmarkEnd w:id="1239"/>
      <w:bookmarkEnd w:id="1240"/>
      <w:bookmarkEnd w:id="1241"/>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9FBA88D" w14:textId="77777777" w:rsidR="00842EF7" w:rsidRPr="00FE760F" w:rsidRDefault="00842EF7" w:rsidP="00842EF7">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842EF7" w:rsidRPr="00FE760F" w14:paraId="5E10E05F" w14:textId="77777777" w:rsidTr="00F91227">
        <w:trPr>
          <w:trHeight w:val="130"/>
          <w:jc w:val="center"/>
        </w:trPr>
        <w:tc>
          <w:tcPr>
            <w:tcW w:w="536" w:type="pct"/>
            <w:vMerge w:val="restart"/>
            <w:shd w:val="clear" w:color="auto" w:fill="auto"/>
            <w:vAlign w:val="center"/>
          </w:tcPr>
          <w:p w14:paraId="567E005D" w14:textId="77777777" w:rsidR="00842EF7" w:rsidRPr="00FE760F" w:rsidRDefault="00842EF7" w:rsidP="00F91227">
            <w:pPr>
              <w:pStyle w:val="TAH"/>
              <w:rPr>
                <w:rFonts w:cs="Arial"/>
              </w:rPr>
            </w:pPr>
            <w:bookmarkStart w:id="1242" w:name="_Hlk507580969"/>
            <w:r w:rsidRPr="00FE760F">
              <w:rPr>
                <w:rFonts w:cs="Arial"/>
              </w:rPr>
              <w:t>NR Band</w:t>
            </w:r>
          </w:p>
        </w:tc>
        <w:tc>
          <w:tcPr>
            <w:tcW w:w="4464" w:type="pct"/>
            <w:gridSpan w:val="6"/>
            <w:shd w:val="clear" w:color="auto" w:fill="auto"/>
          </w:tcPr>
          <w:p w14:paraId="3AE0D324"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15EF946B" w14:textId="77777777" w:rsidTr="00F91227">
        <w:trPr>
          <w:trHeight w:val="217"/>
          <w:jc w:val="center"/>
        </w:trPr>
        <w:tc>
          <w:tcPr>
            <w:tcW w:w="536" w:type="pct"/>
            <w:vMerge/>
            <w:tcBorders>
              <w:bottom w:val="single" w:sz="4" w:space="0" w:color="auto"/>
            </w:tcBorders>
            <w:vAlign w:val="center"/>
          </w:tcPr>
          <w:p w14:paraId="487C839D" w14:textId="77777777" w:rsidR="00842EF7" w:rsidRPr="00FE760F" w:rsidRDefault="00842EF7" w:rsidP="00F91227">
            <w:pPr>
              <w:pStyle w:val="TAH"/>
              <w:rPr>
                <w:rFonts w:cs="Arial"/>
              </w:rPr>
            </w:pPr>
          </w:p>
        </w:tc>
        <w:tc>
          <w:tcPr>
            <w:tcW w:w="1769" w:type="pct"/>
            <w:tcBorders>
              <w:bottom w:val="single" w:sz="4" w:space="0" w:color="auto"/>
            </w:tcBorders>
            <w:shd w:val="clear" w:color="auto" w:fill="auto"/>
          </w:tcPr>
          <w:p w14:paraId="6BD1F579" w14:textId="77777777" w:rsidR="00842EF7" w:rsidRPr="00FE760F" w:rsidRDefault="00842EF7" w:rsidP="00F91227">
            <w:pPr>
              <w:pStyle w:val="TAH"/>
              <w:rPr>
                <w:rFonts w:cs="Arial"/>
              </w:rPr>
            </w:pPr>
            <w:r w:rsidRPr="00FE760F">
              <w:rPr>
                <w:rFonts w:cs="Arial"/>
              </w:rPr>
              <w:t>Protected band/frequency range</w:t>
            </w:r>
          </w:p>
        </w:tc>
        <w:tc>
          <w:tcPr>
            <w:tcW w:w="1065" w:type="pct"/>
            <w:gridSpan w:val="3"/>
            <w:tcBorders>
              <w:bottom w:val="single" w:sz="4" w:space="0" w:color="auto"/>
            </w:tcBorders>
            <w:shd w:val="clear" w:color="auto" w:fill="auto"/>
          </w:tcPr>
          <w:p w14:paraId="70C3222F" w14:textId="77777777" w:rsidR="00842EF7" w:rsidRPr="00FE760F" w:rsidRDefault="00842EF7" w:rsidP="00F91227">
            <w:pPr>
              <w:pStyle w:val="TAH"/>
              <w:rPr>
                <w:rFonts w:cs="Arial"/>
              </w:rPr>
            </w:pPr>
            <w:r w:rsidRPr="00FE760F">
              <w:rPr>
                <w:rFonts w:cs="Arial"/>
              </w:rPr>
              <w:t>Frequency range (MHz)</w:t>
            </w:r>
          </w:p>
        </w:tc>
        <w:tc>
          <w:tcPr>
            <w:tcW w:w="748" w:type="pct"/>
            <w:tcBorders>
              <w:bottom w:val="single" w:sz="4" w:space="0" w:color="auto"/>
            </w:tcBorders>
            <w:shd w:val="clear" w:color="auto" w:fill="auto"/>
          </w:tcPr>
          <w:p w14:paraId="09034F67" w14:textId="77777777" w:rsidR="00842EF7" w:rsidRPr="00FE760F" w:rsidRDefault="00842EF7" w:rsidP="00F91227">
            <w:pPr>
              <w:pStyle w:val="TAH"/>
              <w:rPr>
                <w:rFonts w:cs="Arial"/>
              </w:rPr>
            </w:pPr>
            <w:r w:rsidRPr="00FE760F">
              <w:rPr>
                <w:rFonts w:cs="Arial"/>
              </w:rPr>
              <w:t>Maximum Level (dBm)</w:t>
            </w:r>
          </w:p>
        </w:tc>
        <w:tc>
          <w:tcPr>
            <w:tcW w:w="882" w:type="pct"/>
            <w:tcBorders>
              <w:bottom w:val="single" w:sz="4" w:space="0" w:color="auto"/>
            </w:tcBorders>
            <w:shd w:val="clear" w:color="auto" w:fill="auto"/>
          </w:tcPr>
          <w:p w14:paraId="5F09CC4D" w14:textId="77777777" w:rsidR="00842EF7" w:rsidRPr="00FE760F" w:rsidRDefault="00842EF7" w:rsidP="00F91227">
            <w:pPr>
              <w:pStyle w:val="TAH"/>
              <w:rPr>
                <w:rFonts w:cs="Arial"/>
              </w:rPr>
            </w:pPr>
            <w:r w:rsidRPr="00FE760F">
              <w:rPr>
                <w:rFonts w:cs="Arial"/>
              </w:rPr>
              <w:t>MBW (MHz)</w:t>
            </w:r>
          </w:p>
        </w:tc>
      </w:tr>
      <w:bookmarkEnd w:id="1242"/>
      <w:tr w:rsidR="00842EF7" w:rsidRPr="00FE760F" w14:paraId="570D9413"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1D9CAC" w14:textId="77777777" w:rsidR="00842EF7" w:rsidRPr="00FE760F" w:rsidRDefault="00842EF7" w:rsidP="00F91227">
            <w:pPr>
              <w:pStyle w:val="TAC"/>
              <w:rPr>
                <w:rFonts w:cs="Arial"/>
                <w:szCs w:val="16"/>
              </w:rPr>
            </w:pPr>
            <w:r w:rsidRPr="00FE760F">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210371E" w14:textId="77777777" w:rsidR="00842EF7" w:rsidRPr="00FE760F" w:rsidRDefault="00842EF7" w:rsidP="00F91227">
            <w:pPr>
              <w:pStyle w:val="TAL"/>
              <w:rPr>
                <w:rFonts w:cs="Arial"/>
                <w:szCs w:val="16"/>
              </w:rPr>
            </w:pPr>
            <w:r w:rsidRPr="00FE760F">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31F626D"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660FB1FB"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32BE7D8"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66A0509"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6C50139E"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47F6E0B1"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EF68A86"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2D068E"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614130"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4B0EB2D7"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DEFCB3C"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3546A34"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187B2994"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6D28A00C" w14:textId="77777777" w:rsidTr="00F91227">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6516BC8B" w14:textId="77777777" w:rsidR="00842EF7" w:rsidRPr="00FE760F" w:rsidRDefault="00842EF7" w:rsidP="00F91227">
            <w:pPr>
              <w:pStyle w:val="TAC"/>
              <w:rPr>
                <w:rFonts w:cs="Arial"/>
                <w:szCs w:val="16"/>
              </w:rPr>
            </w:pPr>
            <w:bookmarkStart w:id="1243" w:name="_Hlk507580939"/>
            <w:r w:rsidRPr="00FE760F">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44BFCF5"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2342263"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5181293"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78D4661"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1D1BAD3"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5F90458" w14:textId="77777777" w:rsidR="00842EF7" w:rsidRPr="00FE760F" w:rsidRDefault="00842EF7" w:rsidP="00F91227">
            <w:pPr>
              <w:pStyle w:val="TAC"/>
              <w:rPr>
                <w:rFonts w:cs="Arial"/>
                <w:szCs w:val="16"/>
              </w:rPr>
            </w:pPr>
            <w:r w:rsidRPr="00FE760F">
              <w:rPr>
                <w:rFonts w:cs="Arial"/>
                <w:szCs w:val="16"/>
              </w:rPr>
              <w:t>100</w:t>
            </w:r>
          </w:p>
        </w:tc>
      </w:tr>
      <w:bookmarkEnd w:id="1243"/>
      <w:tr w:rsidR="00842EF7" w:rsidRPr="00FE760F" w14:paraId="058D653F"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4A90E4C5" w14:textId="77777777" w:rsidR="00842EF7" w:rsidRPr="00FE760F" w:rsidRDefault="00842EF7" w:rsidP="00F91227">
            <w:pPr>
              <w:pStyle w:val="TAC"/>
              <w:rPr>
                <w:rFonts w:cs="Arial"/>
                <w:szCs w:val="16"/>
              </w:rPr>
            </w:pPr>
            <w:r w:rsidRPr="00FE760F">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3A52F83" w14:textId="77777777" w:rsidR="00842EF7" w:rsidRPr="00FE760F" w:rsidRDefault="00842EF7" w:rsidP="00F91227">
            <w:pPr>
              <w:pStyle w:val="TAL"/>
              <w:rPr>
                <w:rFonts w:cs="Arial"/>
                <w:szCs w:val="16"/>
              </w:rPr>
            </w:pPr>
            <w:r w:rsidRPr="00FE760F">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31C752D"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5C82F37"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BC83216"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4A365F6A" w14:textId="77777777" w:rsidR="00842EF7" w:rsidRPr="00FE760F" w:rsidRDefault="00842EF7" w:rsidP="00F91227">
            <w:pPr>
              <w:pStyle w:val="TAC"/>
              <w:rPr>
                <w:rFonts w:cs="Arial"/>
                <w:szCs w:val="16"/>
              </w:rPr>
            </w:pPr>
            <w:r w:rsidRPr="00FE760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22F7553A"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01BD55F5"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1C71C6D4"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3E57B8C" w14:textId="77777777" w:rsidR="00842EF7" w:rsidRPr="00FE760F" w:rsidRDefault="00842EF7" w:rsidP="00F91227">
            <w:pPr>
              <w:pStyle w:val="TAL"/>
              <w:rPr>
                <w:rFonts w:cs="Arial"/>
                <w:szCs w:val="16"/>
              </w:rPr>
            </w:pPr>
            <w:r w:rsidRPr="00FE760F">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5C17D1B"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AE94715"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258B50A"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0261442" w14:textId="77777777" w:rsidR="00842EF7" w:rsidRPr="00FE760F" w:rsidRDefault="00842EF7" w:rsidP="00F91227">
            <w:pPr>
              <w:pStyle w:val="TAC"/>
              <w:rPr>
                <w:rFonts w:cs="Arial"/>
                <w:szCs w:val="16"/>
              </w:rPr>
            </w:pPr>
            <w:r w:rsidRPr="00FE760F">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FE3D05D"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7B3C421A"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57974722"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190C6DB"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A29B8CC"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DA31989"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5179C25"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5CE2F8E"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720314A7"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52A9C510" w14:textId="77777777"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1C0CDF7" w14:textId="77777777" w:rsidR="00842EF7" w:rsidRPr="00FE760F" w:rsidRDefault="00842EF7" w:rsidP="00F91227">
            <w:pPr>
              <w:pStyle w:val="TAC"/>
              <w:rPr>
                <w:rFonts w:cs="Arial"/>
                <w:szCs w:val="16"/>
              </w:rPr>
            </w:pPr>
            <w:r w:rsidRPr="00FE760F">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CAA5392" w14:textId="77777777" w:rsidR="00842EF7" w:rsidRPr="00FE760F" w:rsidRDefault="00842EF7" w:rsidP="00F91227">
            <w:pPr>
              <w:pStyle w:val="TAL"/>
              <w:rPr>
                <w:rFonts w:cs="Arial"/>
                <w:szCs w:val="16"/>
              </w:rPr>
            </w:pPr>
            <w:r w:rsidRPr="00FE760F">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5D54F5E2"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F69C408"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7923415"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7EE4E6E9"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2E7B7E51"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6B76511E" w14:textId="77777777"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55F9D645" w14:textId="77777777" w:rsidR="00842EF7" w:rsidRPr="00FE760F"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C9DFEA3" w14:textId="77777777" w:rsidR="00842EF7" w:rsidRPr="00FE760F" w:rsidRDefault="00842EF7" w:rsidP="00F91227">
            <w:pPr>
              <w:pStyle w:val="TAL"/>
              <w:rPr>
                <w:rFonts w:cs="Arial"/>
                <w:szCs w:val="16"/>
              </w:rPr>
            </w:pPr>
            <w:r w:rsidRPr="00FE760F">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043EB0CC" w14:textId="77777777" w:rsidR="00842EF7" w:rsidRPr="00FE760F" w:rsidRDefault="00842EF7" w:rsidP="00F91227">
            <w:pPr>
              <w:pStyle w:val="TAR"/>
              <w:rPr>
                <w:rFonts w:cs="Arial"/>
                <w:szCs w:val="16"/>
              </w:rPr>
            </w:pPr>
            <w:r w:rsidRPr="00FE760F">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4114611" w14:textId="77777777" w:rsidR="00842EF7" w:rsidRPr="00FE760F" w:rsidRDefault="00842EF7" w:rsidP="00F91227">
            <w:pPr>
              <w:pStyle w:val="TAC"/>
              <w:rPr>
                <w:rFonts w:cs="Arial"/>
                <w:szCs w:val="16"/>
              </w:rPr>
            </w:pPr>
            <w:r w:rsidRPr="00FE760F">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B9F0B6" w14:textId="77777777" w:rsidR="00842EF7" w:rsidRPr="00FE760F" w:rsidRDefault="00842EF7" w:rsidP="00F91227">
            <w:pPr>
              <w:pStyle w:val="TAL"/>
              <w:rPr>
                <w:rFonts w:cs="Arial"/>
                <w:szCs w:val="16"/>
              </w:rPr>
            </w:pPr>
            <w:r w:rsidRPr="00FE760F">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9545DBE" w14:textId="77777777" w:rsidR="00842EF7" w:rsidRPr="00FE760F" w:rsidRDefault="00842EF7" w:rsidP="00F91227">
            <w:pPr>
              <w:pStyle w:val="TAC"/>
              <w:rPr>
                <w:rFonts w:cs="Arial"/>
                <w:szCs w:val="16"/>
              </w:rPr>
            </w:pPr>
            <w:r w:rsidRPr="00FE760F">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149D23E2" w14:textId="77777777" w:rsidR="00842EF7" w:rsidRPr="00FE760F" w:rsidRDefault="00842EF7" w:rsidP="00F91227">
            <w:pPr>
              <w:pStyle w:val="TAC"/>
              <w:rPr>
                <w:rFonts w:cs="Arial"/>
                <w:szCs w:val="16"/>
              </w:rPr>
            </w:pPr>
            <w:r w:rsidRPr="00FE760F">
              <w:rPr>
                <w:rFonts w:cs="Arial"/>
                <w:szCs w:val="16"/>
              </w:rPr>
              <w:t>100</w:t>
            </w:r>
          </w:p>
        </w:tc>
      </w:tr>
      <w:tr w:rsidR="00842EF7" w:rsidRPr="00FE760F" w14:paraId="1227FD9C" w14:textId="77777777" w:rsidTr="00F91227">
        <w:trPr>
          <w:trHeight w:val="457"/>
          <w:jc w:val="center"/>
        </w:trPr>
        <w:tc>
          <w:tcPr>
            <w:tcW w:w="5000" w:type="pct"/>
            <w:gridSpan w:val="7"/>
            <w:tcBorders>
              <w:top w:val="single" w:sz="4" w:space="0" w:color="auto"/>
            </w:tcBorders>
            <w:shd w:val="clear" w:color="auto" w:fill="auto"/>
            <w:vAlign w:val="bottom"/>
          </w:tcPr>
          <w:p w14:paraId="3512D8B2"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2F0FF49D" w14:textId="77777777" w:rsidR="00842EF7" w:rsidRPr="00FE760F" w:rsidRDefault="00842EF7" w:rsidP="00F91227">
            <w:pPr>
              <w:pStyle w:val="TAN"/>
              <w:rPr>
                <w:rFonts w:cs="Arial"/>
              </w:rPr>
            </w:pPr>
            <w:r w:rsidRPr="00FE760F">
              <w:t>NOTE 2:</w:t>
            </w:r>
            <w:r w:rsidRPr="00FE760F">
              <w:tab/>
              <w:t>Void</w:t>
            </w:r>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1244" w:name="_Toc21340908"/>
      <w:bookmarkStart w:id="1245" w:name="_Toc29805355"/>
      <w:bookmarkStart w:id="1246" w:name="_Toc36456564"/>
      <w:bookmarkStart w:id="1247" w:name="_Toc36469662"/>
      <w:bookmarkStart w:id="1248" w:name="_Toc37254071"/>
      <w:bookmarkStart w:id="1249" w:name="_Toc37322928"/>
      <w:r w:rsidRPr="00FE760F">
        <w:t>6.5.3.2</w:t>
      </w:r>
      <w:r w:rsidRPr="00FE760F">
        <w:tab/>
      </w:r>
      <w:r w:rsidRPr="00FE760F">
        <w:rPr>
          <w:rFonts w:cs="Arial"/>
          <w:szCs w:val="24"/>
          <w:lang w:val="en-US" w:eastAsia="it-IT"/>
        </w:rPr>
        <w:t>Additional spurious emissions</w:t>
      </w:r>
      <w:bookmarkEnd w:id="1244"/>
      <w:bookmarkEnd w:id="1245"/>
      <w:bookmarkEnd w:id="1246"/>
      <w:bookmarkEnd w:id="1247"/>
      <w:bookmarkEnd w:id="1248"/>
      <w:bookmarkEnd w:id="1249"/>
    </w:p>
    <w:p w14:paraId="3979F04F" w14:textId="77777777" w:rsidR="00842EF7" w:rsidRPr="00FE760F" w:rsidRDefault="00842EF7" w:rsidP="00842EF7">
      <w:pPr>
        <w:pStyle w:val="Heading5"/>
        <w:rPr>
          <w:lang w:val="en-US" w:eastAsia="it-IT"/>
        </w:rPr>
      </w:pPr>
      <w:bookmarkStart w:id="1250" w:name="_Toc21340909"/>
      <w:bookmarkStart w:id="1251" w:name="_Toc29805356"/>
      <w:bookmarkStart w:id="1252" w:name="_Toc36456565"/>
      <w:bookmarkStart w:id="1253" w:name="_Toc36469663"/>
      <w:bookmarkStart w:id="1254" w:name="_Toc37254072"/>
      <w:bookmarkStart w:id="1255" w:name="_Toc37322929"/>
      <w:r w:rsidRPr="00FE760F">
        <w:t>6.5.3.2.1</w:t>
      </w:r>
      <w:r w:rsidRPr="00FE760F">
        <w:tab/>
        <w:t>General</w:t>
      </w:r>
      <w:bookmarkEnd w:id="1250"/>
      <w:bookmarkEnd w:id="1251"/>
      <w:bookmarkEnd w:id="1252"/>
      <w:bookmarkEnd w:id="1253"/>
      <w:bookmarkEnd w:id="1254"/>
      <w:bookmarkEnd w:id="1255"/>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1256" w:name="_Toc21340910"/>
      <w:bookmarkStart w:id="1257" w:name="_Toc29805357"/>
      <w:bookmarkStart w:id="1258" w:name="_Toc36456566"/>
      <w:bookmarkStart w:id="1259" w:name="_Toc36469664"/>
      <w:bookmarkStart w:id="1260" w:name="_Toc37254073"/>
      <w:bookmarkStart w:id="1261" w:name="_Toc37322930"/>
      <w:r w:rsidRPr="00FE760F">
        <w:rPr>
          <w:lang w:val="en-US" w:eastAsia="it-IT"/>
        </w:rPr>
        <w:t>6.5.3.2.2</w:t>
      </w:r>
      <w:r w:rsidRPr="00FE760F">
        <w:rPr>
          <w:lang w:val="en-US" w:eastAsia="it-IT"/>
        </w:rPr>
        <w:tab/>
        <w:t>Additional spurious emission requirements for NS_201</w:t>
      </w:r>
      <w:bookmarkEnd w:id="1256"/>
      <w:bookmarkEnd w:id="1257"/>
      <w:bookmarkEnd w:id="1258"/>
      <w:bookmarkEnd w:id="1259"/>
      <w:bookmarkEnd w:id="1260"/>
      <w:bookmarkEnd w:id="1261"/>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lastRenderedPageBreak/>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1262" w:name="_Toc21340911"/>
      <w:bookmarkStart w:id="1263" w:name="_Toc29805358"/>
      <w:bookmarkStart w:id="1264" w:name="_Toc36456567"/>
      <w:bookmarkStart w:id="1265" w:name="_Toc36469665"/>
      <w:bookmarkStart w:id="1266" w:name="_Toc37254074"/>
      <w:bookmarkStart w:id="1267" w:name="_Toc37322931"/>
      <w:r w:rsidRPr="00FE760F">
        <w:rPr>
          <w:sz w:val="24"/>
          <w:lang w:val="en-US" w:eastAsia="it-IT"/>
        </w:rPr>
        <w:t>6.5.3.2.3</w:t>
      </w:r>
      <w:r w:rsidRPr="00FE760F">
        <w:rPr>
          <w:sz w:val="24"/>
          <w:lang w:val="en-US" w:eastAsia="it-IT"/>
        </w:rPr>
        <w:tab/>
        <w:t>Additional spurious emission requirements for NS_202</w:t>
      </w:r>
      <w:bookmarkEnd w:id="1262"/>
      <w:bookmarkEnd w:id="1263"/>
      <w:bookmarkEnd w:id="1264"/>
      <w:bookmarkEnd w:id="1265"/>
      <w:bookmarkEnd w:id="1266"/>
      <w:bookmarkEnd w:id="1267"/>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1268" w:name="_Toc21340912"/>
      <w:bookmarkStart w:id="1269" w:name="_Toc29805359"/>
      <w:bookmarkStart w:id="1270" w:name="_Toc36456568"/>
      <w:bookmarkStart w:id="1271" w:name="_Toc36469666"/>
      <w:bookmarkStart w:id="1272" w:name="_Toc37254075"/>
      <w:bookmarkStart w:id="1273" w:name="_Toc37322932"/>
      <w:r w:rsidRPr="00FE760F">
        <w:t>6.5A</w:t>
      </w:r>
      <w:r w:rsidRPr="00FE760F">
        <w:tab/>
        <w:t>Output RF spectrum emissions for CA</w:t>
      </w:r>
      <w:bookmarkEnd w:id="1268"/>
      <w:bookmarkEnd w:id="1269"/>
      <w:bookmarkEnd w:id="1270"/>
      <w:bookmarkEnd w:id="1271"/>
      <w:bookmarkEnd w:id="1272"/>
      <w:bookmarkEnd w:id="1273"/>
    </w:p>
    <w:p w14:paraId="4C05C8EA" w14:textId="77777777" w:rsidR="00842EF7" w:rsidRPr="00FE760F" w:rsidRDefault="00842EF7" w:rsidP="00842EF7">
      <w:pPr>
        <w:pStyle w:val="Heading3"/>
      </w:pPr>
      <w:bookmarkStart w:id="1274" w:name="_Toc21340913"/>
      <w:bookmarkStart w:id="1275" w:name="_Toc29805360"/>
      <w:bookmarkStart w:id="1276" w:name="_Toc36456569"/>
      <w:bookmarkStart w:id="1277" w:name="_Toc36469667"/>
      <w:bookmarkStart w:id="1278" w:name="_Toc37254076"/>
      <w:bookmarkStart w:id="1279" w:name="_Toc37322933"/>
      <w:r w:rsidRPr="00FE760F">
        <w:t>6.5A.1</w:t>
      </w:r>
      <w:r w:rsidRPr="00FE760F">
        <w:tab/>
        <w:t>Occupied bandwidth for CA</w:t>
      </w:r>
      <w:bookmarkEnd w:id="1274"/>
      <w:bookmarkEnd w:id="1275"/>
      <w:bookmarkEnd w:id="1276"/>
      <w:bookmarkEnd w:id="1277"/>
      <w:bookmarkEnd w:id="1278"/>
      <w:bookmarkEnd w:id="1279"/>
    </w:p>
    <w:p w14:paraId="14F99758" w14:textId="77777777" w:rsidR="00842EF7" w:rsidRPr="00FE760F" w:rsidRDefault="00842EF7" w:rsidP="00842EF7">
      <w:r w:rsidRPr="00FE760F">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p>
    <w:p w14:paraId="462FD8BF" w14:textId="77777777" w:rsidR="00842EF7" w:rsidRPr="00FE760F" w:rsidRDefault="00842EF7" w:rsidP="00842EF7">
      <w:r w:rsidRPr="00FE760F">
        <w:t>The occupied bandwidth for CA is defined as a directional requirement. The requirement is verified in beam locked mode on beam peak direction.</w:t>
      </w:r>
    </w:p>
    <w:p w14:paraId="349ADFB2" w14:textId="77777777" w:rsidR="00842EF7" w:rsidRPr="00FE760F" w:rsidRDefault="00842EF7" w:rsidP="00842EF7">
      <w:pPr>
        <w:pStyle w:val="Heading3"/>
      </w:pPr>
      <w:bookmarkStart w:id="1280" w:name="_Toc21340914"/>
      <w:bookmarkStart w:id="1281" w:name="_Toc29805361"/>
      <w:bookmarkStart w:id="1282" w:name="_Toc36456570"/>
      <w:bookmarkStart w:id="1283" w:name="_Toc36469668"/>
      <w:bookmarkStart w:id="1284" w:name="_Toc37254077"/>
      <w:bookmarkStart w:id="1285" w:name="_Toc37322934"/>
      <w:r w:rsidRPr="00FE760F">
        <w:t>6.5A.2</w:t>
      </w:r>
      <w:r w:rsidRPr="00FE760F">
        <w:tab/>
        <w:t>Out of band emissions</w:t>
      </w:r>
      <w:bookmarkEnd w:id="1280"/>
      <w:bookmarkEnd w:id="1281"/>
      <w:bookmarkEnd w:id="1282"/>
      <w:bookmarkEnd w:id="1283"/>
      <w:bookmarkEnd w:id="1284"/>
      <w:bookmarkEnd w:id="1285"/>
    </w:p>
    <w:p w14:paraId="34846E01" w14:textId="77777777" w:rsidR="00842EF7" w:rsidRPr="00FE760F" w:rsidRDefault="00842EF7" w:rsidP="00842EF7">
      <w:pPr>
        <w:pStyle w:val="Heading4"/>
      </w:pPr>
      <w:bookmarkStart w:id="1286" w:name="_Toc21340915"/>
      <w:bookmarkStart w:id="1287" w:name="_Toc29805362"/>
      <w:bookmarkStart w:id="1288" w:name="_Toc36456571"/>
      <w:bookmarkStart w:id="1289" w:name="_Toc36469669"/>
      <w:bookmarkStart w:id="1290" w:name="_Toc37254078"/>
      <w:bookmarkStart w:id="1291" w:name="_Toc37322935"/>
      <w:r w:rsidRPr="00FE760F">
        <w:t>6.5A.2.1</w:t>
      </w:r>
      <w:r w:rsidRPr="00FE760F">
        <w:tab/>
        <w:t>Spectrum emission mask for CA</w:t>
      </w:r>
      <w:bookmarkEnd w:id="1286"/>
      <w:bookmarkEnd w:id="1287"/>
      <w:bookmarkEnd w:id="1288"/>
      <w:bookmarkEnd w:id="1289"/>
      <w:bookmarkEnd w:id="1290"/>
      <w:bookmarkEnd w:id="1291"/>
    </w:p>
    <w:p w14:paraId="577CFAFF" w14:textId="77777777" w:rsidR="00842EF7" w:rsidRPr="00FE760F" w:rsidRDefault="00842EF7" w:rsidP="00842EF7">
      <w:r w:rsidRPr="00FE760F">
        <w:t xml:space="preserve">The requirement specified in this clause shall apply if the UE has at least one of UL or DL configured for CA or if </w:t>
      </w:r>
      <w:r w:rsidRPr="00FE760F">
        <w:rPr>
          <w:rFonts w:eastAsia="Malgun Gothic"/>
        </w:rPr>
        <w:t>the UE is configured for single CC operation with different channel bandwidths in UL and DL carriers.</w:t>
      </w:r>
    </w:p>
    <w:p w14:paraId="70B5F248" w14:textId="77777777" w:rsidR="00842EF7" w:rsidRPr="00FE760F" w:rsidRDefault="00842EF7" w:rsidP="00842EF7">
      <w:r w:rsidRPr="00FE760F">
        <w:t>For intra-band contiguous carrier aggregation, the spectrum emission mask of the UE applies to frequencies (Δf</w:t>
      </w:r>
      <w:r w:rsidRPr="00FE760F">
        <w:rPr>
          <w:vertAlign w:val="subscript"/>
        </w:rPr>
        <w:t>OOB</w:t>
      </w:r>
      <w:r w:rsidRPr="00FE760F">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14:paraId="0F1CB8B5" w14:textId="77777777" w:rsidR="00842EF7" w:rsidRPr="00FE760F" w:rsidRDefault="00842EF7" w:rsidP="00842EF7">
      <w:pPr>
        <w:pStyle w:val="TH"/>
      </w:pPr>
      <w:r w:rsidRPr="00FE760F">
        <w:lastRenderedPageBreak/>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65C68E65" w14:textId="77777777" w:rsidR="00842EF7" w:rsidRPr="00FE760F" w:rsidRDefault="00842EF7" w:rsidP="00842EF7">
      <w:pPr>
        <w:pStyle w:val="Heading4"/>
      </w:pPr>
      <w:bookmarkStart w:id="1292" w:name="_Toc21340916"/>
      <w:bookmarkStart w:id="1293" w:name="_Toc29805363"/>
      <w:bookmarkStart w:id="1294" w:name="_Toc36456572"/>
      <w:bookmarkStart w:id="1295" w:name="_Toc36469670"/>
      <w:bookmarkStart w:id="1296" w:name="_Toc37254079"/>
      <w:bookmarkStart w:id="1297" w:name="_Toc37322936"/>
      <w:r w:rsidRPr="00FE760F">
        <w:t>6.5A.2.3</w:t>
      </w:r>
      <w:r w:rsidRPr="00FE760F">
        <w:tab/>
        <w:t>Adjacent channel leakage ratio for CA</w:t>
      </w:r>
      <w:bookmarkEnd w:id="1292"/>
      <w:bookmarkEnd w:id="1293"/>
      <w:bookmarkEnd w:id="1294"/>
      <w:bookmarkEnd w:id="1295"/>
      <w:bookmarkEnd w:id="1296"/>
      <w:bookmarkEnd w:id="1297"/>
    </w:p>
    <w:p w14:paraId="0D51B2FB" w14:textId="77777777" w:rsidR="00842EF7" w:rsidRPr="00FE760F" w:rsidRDefault="00842EF7" w:rsidP="00842EF7">
      <w:pPr>
        <w:pStyle w:val="Heading4"/>
      </w:pPr>
      <w:bookmarkStart w:id="1298" w:name="_Toc13085710"/>
      <w:bookmarkStart w:id="1299" w:name="_Toc29805364"/>
      <w:bookmarkStart w:id="1300" w:name="_Toc36456573"/>
      <w:bookmarkStart w:id="1301" w:name="_Toc36469671"/>
      <w:bookmarkStart w:id="1302" w:name="_Toc37254080"/>
      <w:bookmarkStart w:id="1303" w:name="_Toc37322937"/>
      <w:r w:rsidRPr="00FE760F">
        <w:t>6.5A.2.3</w:t>
      </w:r>
      <w:r w:rsidRPr="00FE760F">
        <w:tab/>
        <w:t>Adjacent channel leakage ratio for CA</w:t>
      </w:r>
      <w:bookmarkEnd w:id="1298"/>
      <w:bookmarkEnd w:id="1299"/>
      <w:bookmarkEnd w:id="1300"/>
      <w:bookmarkEnd w:id="1301"/>
      <w:bookmarkEnd w:id="1302"/>
      <w:bookmarkEnd w:id="1303"/>
    </w:p>
    <w:p w14:paraId="124BFC16" w14:textId="77777777" w:rsidR="00842EF7" w:rsidRPr="00FE760F" w:rsidRDefault="00842EF7" w:rsidP="00842EF7">
      <w:r w:rsidRPr="00FE760F">
        <w:t>For intra-band contiguous carrier aggregation, the carrier aggregation NR adjacent channel leakage power ratio (CA NR</w:t>
      </w:r>
      <w:r w:rsidRPr="00FE760F">
        <w:rPr>
          <w:vertAlign w:val="subscript"/>
        </w:rPr>
        <w:t>ACLR</w:t>
      </w:r>
      <w:r w:rsidRPr="00FE760F">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FE760F">
        <w:rPr>
          <w:vertAlign w:val="subscript"/>
        </w:rPr>
        <w:t>ACLR</w:t>
      </w:r>
      <w:r w:rsidRPr="00FE760F">
        <w:t xml:space="preserve"> shall be higher than the value specified in Table 6.5A.2.3-1.</w:t>
      </w:r>
    </w:p>
    <w:p w14:paraId="0812949D" w14:textId="77777777" w:rsidR="00842EF7" w:rsidRPr="00FE760F" w:rsidRDefault="00842EF7" w:rsidP="00842EF7">
      <w:pPr>
        <w:pStyle w:val="TH"/>
      </w:pPr>
      <w:r w:rsidRPr="00FE760F">
        <w:t>Table 6.5A.2.3-1: General requirements for 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77777777" w:rsidR="00842EF7" w:rsidRPr="00FE760F" w:rsidRDefault="00842EF7" w:rsidP="00F91227">
            <w:pPr>
              <w:pStyle w:val="TAC"/>
            </w:pPr>
            <w:r w:rsidRPr="00FE760F">
              <w:t>CA NR</w:t>
            </w:r>
            <w:r w:rsidRPr="00FE760F">
              <w:rPr>
                <w:vertAlign w:val="subscript"/>
              </w:rPr>
              <w:t xml:space="preserve">ACLR </w:t>
            </w:r>
            <w:r w:rsidRPr="00FE760F">
              <w:t>for band 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1304" w:name="_Toc21340917"/>
      <w:bookmarkStart w:id="1305" w:name="_Toc29805365"/>
      <w:bookmarkStart w:id="1306" w:name="_Toc36456574"/>
      <w:bookmarkStart w:id="1307" w:name="_Toc36469672"/>
      <w:bookmarkStart w:id="1308" w:name="_Toc37254081"/>
      <w:bookmarkStart w:id="1309" w:name="_Toc37322938"/>
      <w:r w:rsidRPr="00FE760F">
        <w:t>6.5A.3</w:t>
      </w:r>
      <w:r w:rsidRPr="00FE760F">
        <w:tab/>
        <w:t>Spurious emissions for CA</w:t>
      </w:r>
      <w:bookmarkEnd w:id="1304"/>
      <w:bookmarkEnd w:id="1305"/>
      <w:bookmarkEnd w:id="1306"/>
      <w:bookmarkEnd w:id="1307"/>
      <w:bookmarkEnd w:id="1308"/>
      <w:bookmarkEnd w:id="1309"/>
    </w:p>
    <w:p w14:paraId="7AC3CB4A" w14:textId="77777777" w:rsidR="00842EF7" w:rsidRPr="00FE760F" w:rsidRDefault="00842EF7" w:rsidP="00842EF7">
      <w:pPr>
        <w:rPr>
          <w:lang w:eastAsia="ko-KR"/>
        </w:rPr>
      </w:pPr>
      <w:r w:rsidRPr="00FE760F">
        <w:t>This clause specifies the spurious emission requirements for carrier aggregation.</w:t>
      </w:r>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B470226" w14:textId="77777777" w:rsidR="00842EF7" w:rsidRPr="00FE760F" w:rsidRDefault="00842EF7" w:rsidP="00842EF7">
      <w:r w:rsidRPr="00FE760F">
        <w:t>For intra-band contiguous carrier aggregation, the spurious emission limits apply for the frequency ranges that are more than F</w:t>
      </w:r>
      <w:r w:rsidRPr="00FE760F">
        <w:rPr>
          <w:vertAlign w:val="subscript"/>
        </w:rPr>
        <w:t>OOB</w:t>
      </w:r>
      <w:r w:rsidRPr="00FE760F">
        <w:t xml:space="preserve"> (MHz) from the edge of the 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1E2A5D40" w14:textId="77777777" w:rsidR="00842EF7" w:rsidRPr="00FE760F" w:rsidRDefault="00842EF7" w:rsidP="00842EF7">
      <w:pPr>
        <w:pStyle w:val="Heading4"/>
      </w:pPr>
      <w:bookmarkStart w:id="1310" w:name="_Toc21340918"/>
      <w:bookmarkStart w:id="1311" w:name="_Toc29805366"/>
      <w:bookmarkStart w:id="1312" w:name="_Toc36456575"/>
      <w:bookmarkStart w:id="1313" w:name="_Toc36469673"/>
      <w:bookmarkStart w:id="1314" w:name="_Toc37254082"/>
      <w:bookmarkStart w:id="1315" w:name="_Toc37322939"/>
      <w:r w:rsidRPr="00FE760F">
        <w:t>6.5A.3.1</w:t>
      </w:r>
      <w:r w:rsidRPr="00FE760F">
        <w:tab/>
        <w:t>Spurious emission band UE co-existence for CA</w:t>
      </w:r>
      <w:bookmarkEnd w:id="1310"/>
      <w:bookmarkEnd w:id="1311"/>
      <w:bookmarkEnd w:id="1312"/>
      <w:bookmarkEnd w:id="1313"/>
      <w:bookmarkEnd w:id="1314"/>
      <w:bookmarkEnd w:id="1315"/>
    </w:p>
    <w:p w14:paraId="5A481406" w14:textId="77777777" w:rsidR="00842EF7" w:rsidRPr="00FE760F" w:rsidRDefault="00842EF7" w:rsidP="00842EF7">
      <w:pPr>
        <w:rPr>
          <w:lang w:eastAsia="ko-KR"/>
        </w:rPr>
      </w:pPr>
      <w:r w:rsidRPr="00FE760F">
        <w:t>This clause specifies the requirements for the specified carrier aggregation configurations for coexistence with protected bands.</w:t>
      </w:r>
    </w:p>
    <w:p w14:paraId="1A3517BA" w14:textId="77777777" w:rsidR="00842EF7" w:rsidRPr="00FE760F" w:rsidRDefault="00842EF7" w:rsidP="00842EF7">
      <w:pPr>
        <w:pStyle w:val="NO"/>
      </w:pPr>
      <w:r w:rsidRPr="00FE760F">
        <w:lastRenderedPageBreak/>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77777777" w:rsidR="00842EF7" w:rsidRPr="00FE760F" w:rsidRDefault="00842EF7" w:rsidP="00842EF7">
      <w:r w:rsidRPr="00FE760F">
        <w:t>For intra-band contiguous carrier aggregation, the requirements in Table 6.5A.3-1 apply.</w:t>
      </w:r>
    </w:p>
    <w:p w14:paraId="707E2F0B" w14:textId="77777777" w:rsidR="00842EF7" w:rsidRPr="00FE760F" w:rsidRDefault="00842EF7" w:rsidP="00842EF7">
      <w:pPr>
        <w:pStyle w:val="TH"/>
      </w:pPr>
      <w:r w:rsidRPr="00FE760F">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77777777" w:rsidR="00842EF7" w:rsidRPr="00FE760F" w:rsidRDefault="00842EF7" w:rsidP="00F91227">
            <w:pPr>
              <w:pStyle w:val="TAH"/>
              <w:rPr>
                <w:rFonts w:cs="Arial"/>
              </w:rPr>
            </w:pPr>
            <w:r w:rsidRPr="00FE760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842EF7" w:rsidRPr="00FE760F" w14:paraId="0CA84C91"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3B9E58D" w14:textId="77777777" w:rsidR="00842EF7" w:rsidRPr="00FE760F" w:rsidRDefault="00842EF7" w:rsidP="00F91227">
            <w:pPr>
              <w:pStyle w:val="TAC"/>
              <w:rPr>
                <w:rFonts w:cs="Arial"/>
                <w:szCs w:val="16"/>
              </w:rPr>
            </w:pPr>
            <w:r w:rsidRPr="00FE760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DA82B3D" w14:textId="77777777" w:rsidR="00842EF7" w:rsidRPr="00FE760F" w:rsidRDefault="00842EF7" w:rsidP="00F91227">
            <w:pPr>
              <w:pStyle w:val="TAL"/>
              <w:rPr>
                <w:rFonts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578F94E8"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5068A4"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9CB25AF"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17176B4"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8E39FD9"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8141D" w14:textId="77777777" w:rsidR="00842EF7" w:rsidRPr="00FE760F" w:rsidRDefault="00842EF7" w:rsidP="00F91227">
            <w:pPr>
              <w:pStyle w:val="TAC"/>
              <w:rPr>
                <w:rFonts w:cs="Arial"/>
                <w:szCs w:val="16"/>
              </w:rPr>
            </w:pPr>
          </w:p>
        </w:tc>
      </w:tr>
      <w:tr w:rsidR="00842EF7" w:rsidRPr="00FE760F" w14:paraId="087DF617"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F8E1AB6"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A38F41"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BBBA56"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6E82353"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29FF5D4"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DA69537" w14:textId="77777777" w:rsidR="00842EF7" w:rsidRPr="00FE760F" w:rsidRDefault="00842EF7" w:rsidP="00F91227">
            <w:pPr>
              <w:pStyle w:val="TAC"/>
              <w:rPr>
                <w:rFonts w:cs="Arial"/>
                <w:szCs w:val="16"/>
              </w:rPr>
            </w:pPr>
            <w:r w:rsidRPr="00FE760F">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AB73898"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2030259" w14:textId="77777777" w:rsidR="00842EF7" w:rsidRPr="00FE760F" w:rsidRDefault="00842EF7" w:rsidP="00F91227">
            <w:pPr>
              <w:pStyle w:val="TAC"/>
              <w:rPr>
                <w:rFonts w:cs="Arial"/>
                <w:szCs w:val="16"/>
              </w:rPr>
            </w:pPr>
            <w:r w:rsidRPr="00FE760F">
              <w:rPr>
                <w:rFonts w:cs="Arial"/>
                <w:szCs w:val="16"/>
              </w:rPr>
              <w:t>2</w:t>
            </w:r>
          </w:p>
        </w:tc>
      </w:tr>
      <w:tr w:rsidR="00842EF7" w:rsidRPr="00FE760F" w14:paraId="42DD2E24"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3567717"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723AA0A"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E3EFEB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1BDF44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F519E02"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27BED7"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D131B9"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86D442C" w14:textId="77777777" w:rsidR="00842EF7" w:rsidRPr="00FE760F" w:rsidRDefault="00842EF7" w:rsidP="00F91227">
            <w:pPr>
              <w:pStyle w:val="TAC"/>
              <w:rPr>
                <w:rFonts w:cs="Arial"/>
                <w:szCs w:val="16"/>
              </w:rPr>
            </w:pPr>
          </w:p>
        </w:tc>
      </w:tr>
      <w:tr w:rsidR="00842EF7" w:rsidRPr="00FE760F" w14:paraId="2B7A0DAE"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A3FF2F8" w14:textId="77777777" w:rsidR="00842EF7" w:rsidRPr="00FE760F" w:rsidRDefault="00842EF7" w:rsidP="00F91227">
            <w:pPr>
              <w:pStyle w:val="TAC"/>
              <w:rPr>
                <w:rFonts w:cs="Arial"/>
                <w:szCs w:val="16"/>
              </w:rPr>
            </w:pPr>
            <w:r w:rsidRPr="00FE760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258F068"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90B973A"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CB576E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89FEFF5"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AC57B13"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50F3F0C"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F2A393" w14:textId="77777777" w:rsidR="00842EF7" w:rsidRPr="00FE760F" w:rsidRDefault="00842EF7" w:rsidP="00F91227">
            <w:pPr>
              <w:pStyle w:val="TAC"/>
              <w:rPr>
                <w:rFonts w:cs="Arial"/>
                <w:szCs w:val="16"/>
              </w:rPr>
            </w:pPr>
            <w:r w:rsidRPr="00FE760F">
              <w:rPr>
                <w:rFonts w:cs="Arial"/>
                <w:szCs w:val="16"/>
              </w:rPr>
              <w:t>2</w:t>
            </w:r>
          </w:p>
        </w:tc>
      </w:tr>
      <w:tr w:rsidR="00842EF7" w:rsidRPr="00FE760F" w14:paraId="2E3B5BE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46B866F"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C1108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491F839"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EEC6C4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F03149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39F085"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D0E55"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ABC1EC" w14:textId="77777777" w:rsidR="00842EF7" w:rsidRPr="00FE760F" w:rsidRDefault="00842EF7" w:rsidP="00F91227">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6421067" w14:textId="77777777" w:rsidR="00842EF7" w:rsidRPr="00FE760F" w:rsidRDefault="00842EF7" w:rsidP="00F91227">
            <w:pPr>
              <w:pStyle w:val="TAC"/>
              <w:rPr>
                <w:rFonts w:cs="Arial"/>
                <w:szCs w:val="16"/>
              </w:rPr>
            </w:pPr>
            <w:r w:rsidRPr="00FE760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650D36F2"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5368C1A"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8A9C984"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A4A166"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AD094BB"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EE69923"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F8D86F8"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7F94DC"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07EA1AD" w14:textId="77777777" w:rsidR="00842EF7" w:rsidRPr="00FE760F" w:rsidRDefault="00842EF7" w:rsidP="00F91227">
            <w:pPr>
              <w:pStyle w:val="TAC"/>
              <w:rPr>
                <w:rFonts w:cs="Arial"/>
                <w:szCs w:val="16"/>
              </w:rPr>
            </w:pPr>
            <w:r w:rsidRPr="00FE760F">
              <w:rPr>
                <w:rFonts w:cs="Arial"/>
                <w:szCs w:val="16"/>
              </w:rPr>
              <w:t>2</w:t>
            </w: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389BEDF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1CF434A"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7555402"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F84C0AB" w14:textId="77777777" w:rsidR="00842EF7" w:rsidRPr="00FE760F" w:rsidRDefault="00842EF7" w:rsidP="00F91227">
            <w:pPr>
              <w:pStyle w:val="TAR"/>
              <w:rPr>
                <w:rFonts w:cs="Arial"/>
                <w:szCs w:val="16"/>
              </w:rPr>
            </w:pPr>
            <w:r w:rsidRPr="00FE760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E04833"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13E8B77" w14:textId="77777777" w:rsidR="00842EF7" w:rsidRPr="00FE760F" w:rsidRDefault="00842EF7" w:rsidP="00F91227">
            <w:pPr>
              <w:pStyle w:val="TAL"/>
              <w:rPr>
                <w:rFonts w:cs="Arial"/>
                <w:szCs w:val="16"/>
              </w:rPr>
            </w:pPr>
            <w:r w:rsidRPr="00FE760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7794440" w14:textId="77777777" w:rsidR="00842EF7" w:rsidRPr="00FE760F" w:rsidRDefault="00842EF7" w:rsidP="00F91227">
            <w:pPr>
              <w:pStyle w:val="TAC"/>
              <w:rPr>
                <w:rFonts w:cs="Arial"/>
                <w:szCs w:val="16"/>
              </w:rPr>
            </w:pPr>
            <w:r w:rsidRPr="00FE760F">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23C13EE" w14:textId="77777777" w:rsidR="00842EF7" w:rsidRPr="00FE760F" w:rsidRDefault="00842EF7" w:rsidP="00F91227">
            <w:pPr>
              <w:pStyle w:val="TAC"/>
              <w:rPr>
                <w:rFonts w:cs="Arial"/>
                <w:szCs w:val="16"/>
              </w:rPr>
            </w:pPr>
            <w:r w:rsidRPr="00FE760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572A5" w14:textId="77777777" w:rsidR="00842EF7" w:rsidRPr="00FE760F" w:rsidRDefault="00842EF7" w:rsidP="00F91227">
            <w:pPr>
              <w:pStyle w:val="TAC"/>
              <w:rPr>
                <w:rFonts w:cs="Arial"/>
                <w:szCs w:val="16"/>
              </w:rPr>
            </w:pPr>
            <w:r w:rsidRPr="00FE760F">
              <w:rPr>
                <w:rFonts w:cs="Arial"/>
                <w:szCs w:val="16"/>
              </w:rPr>
              <w:t>2</w:t>
            </w: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77777777" w:rsidR="00842EF7" w:rsidRPr="00FE760F" w:rsidRDefault="00842EF7" w:rsidP="00F91227">
            <w:pPr>
              <w:pStyle w:val="TAN"/>
              <w:rPr>
                <w:rFonts w:cs="Arial"/>
              </w:rPr>
            </w:pPr>
            <w:r w:rsidRPr="00FE760F">
              <w:t>NOTE 2:</w:t>
            </w:r>
            <w:r w:rsidRPr="00FE760F">
              <w:tab/>
              <w:t>The protection of frequency range 23600 - 2400 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1316" w:name="_Hlk9415938"/>
      <w:bookmarkStart w:id="1317" w:name="_Toc21340919"/>
      <w:bookmarkStart w:id="1318" w:name="_Toc29805367"/>
      <w:bookmarkStart w:id="1319" w:name="_Toc36456576"/>
      <w:bookmarkStart w:id="1320" w:name="_Toc36469674"/>
      <w:bookmarkStart w:id="1321" w:name="_Toc37254083"/>
      <w:bookmarkStart w:id="1322" w:name="_Toc37322940"/>
      <w:r w:rsidRPr="00FE760F">
        <w:t>6.5A.3.2</w:t>
      </w:r>
      <w:r w:rsidRPr="00FE760F">
        <w:tab/>
        <w:t>Additional spurious emissions</w:t>
      </w:r>
      <w:bookmarkEnd w:id="1316"/>
      <w:bookmarkEnd w:id="1317"/>
      <w:bookmarkEnd w:id="1318"/>
      <w:bookmarkEnd w:id="1319"/>
      <w:bookmarkEnd w:id="1320"/>
      <w:bookmarkEnd w:id="1321"/>
      <w:bookmarkEnd w:id="1322"/>
    </w:p>
    <w:p w14:paraId="5663DB78" w14:textId="77777777" w:rsidR="00842EF7" w:rsidRPr="00FE760F" w:rsidRDefault="00842EF7" w:rsidP="00842EF7">
      <w:pPr>
        <w:pStyle w:val="Heading5"/>
        <w:rPr>
          <w:sz w:val="24"/>
        </w:rPr>
      </w:pPr>
      <w:bookmarkStart w:id="1323" w:name="_Toc21340920"/>
      <w:bookmarkStart w:id="1324" w:name="_Toc29805368"/>
      <w:bookmarkStart w:id="1325" w:name="_Toc36456577"/>
      <w:bookmarkStart w:id="1326" w:name="_Toc36469675"/>
      <w:bookmarkStart w:id="1327" w:name="_Toc37254084"/>
      <w:bookmarkStart w:id="1328" w:name="_Toc37322941"/>
      <w:r w:rsidRPr="00FE760F">
        <w:rPr>
          <w:sz w:val="24"/>
        </w:rPr>
        <w:t>6.5A.3.2.1</w:t>
      </w:r>
      <w:r w:rsidRPr="00FE760F">
        <w:rPr>
          <w:sz w:val="24"/>
        </w:rPr>
        <w:tab/>
        <w:t>General</w:t>
      </w:r>
      <w:bookmarkEnd w:id="1323"/>
      <w:bookmarkEnd w:id="1324"/>
      <w:bookmarkEnd w:id="1325"/>
      <w:bookmarkEnd w:id="1326"/>
      <w:bookmarkEnd w:id="1327"/>
      <w:bookmarkEnd w:id="1328"/>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1329" w:name="_Toc21340921"/>
      <w:bookmarkStart w:id="1330" w:name="_Toc29805369"/>
      <w:bookmarkStart w:id="1331" w:name="_Toc36456578"/>
      <w:bookmarkStart w:id="1332" w:name="_Toc36469676"/>
      <w:bookmarkStart w:id="1333" w:name="_Toc37254085"/>
      <w:bookmarkStart w:id="1334" w:name="_Toc37322942"/>
      <w:r w:rsidRPr="00FE760F">
        <w:rPr>
          <w:sz w:val="24"/>
        </w:rPr>
        <w:t>6.5A.3.2.2</w:t>
      </w:r>
      <w:r w:rsidRPr="00FE760F">
        <w:rPr>
          <w:sz w:val="24"/>
        </w:rPr>
        <w:tab/>
      </w:r>
      <w:r w:rsidRPr="00FE760F">
        <w:rPr>
          <w:sz w:val="24"/>
          <w:lang w:val="en-US"/>
        </w:rPr>
        <w:t>Additional spurious emission requirements for CA_NS_201</w:t>
      </w:r>
      <w:bookmarkEnd w:id="1329"/>
      <w:bookmarkEnd w:id="1330"/>
      <w:bookmarkEnd w:id="1331"/>
      <w:bookmarkEnd w:id="1332"/>
      <w:bookmarkEnd w:id="1333"/>
      <w:bookmarkEnd w:id="1334"/>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1335" w:name="_Toc21340922"/>
      <w:bookmarkStart w:id="1336" w:name="_Toc29805370"/>
      <w:bookmarkStart w:id="1337" w:name="_Toc36456579"/>
      <w:bookmarkStart w:id="1338" w:name="_Toc36469677"/>
      <w:bookmarkStart w:id="1339" w:name="_Toc37254086"/>
      <w:bookmarkStart w:id="1340" w:name="_Toc37322943"/>
      <w:r w:rsidRPr="00FE760F">
        <w:rPr>
          <w:sz w:val="24"/>
        </w:rPr>
        <w:t>6.5A.3.2.3</w:t>
      </w:r>
      <w:r w:rsidRPr="00FE760F">
        <w:rPr>
          <w:sz w:val="24"/>
        </w:rPr>
        <w:tab/>
      </w:r>
      <w:r w:rsidRPr="00FE760F">
        <w:rPr>
          <w:sz w:val="24"/>
          <w:lang w:val="en-US"/>
        </w:rPr>
        <w:t>Additional spurious emission requirements for CA_NS_202</w:t>
      </w:r>
      <w:bookmarkEnd w:id="1335"/>
      <w:bookmarkEnd w:id="1336"/>
      <w:bookmarkEnd w:id="1337"/>
      <w:bookmarkEnd w:id="1338"/>
      <w:bookmarkEnd w:id="1339"/>
      <w:bookmarkEnd w:id="1340"/>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1341" w:name="_Toc21340923"/>
      <w:bookmarkStart w:id="1342" w:name="_Toc29805371"/>
      <w:bookmarkStart w:id="1343" w:name="_Toc36456580"/>
      <w:bookmarkStart w:id="1344" w:name="_Toc36469678"/>
      <w:bookmarkStart w:id="1345" w:name="_Toc37254087"/>
      <w:bookmarkStart w:id="1346" w:name="_Toc37322944"/>
      <w:r w:rsidRPr="00FE760F">
        <w:t>6.5D</w:t>
      </w:r>
      <w:r w:rsidRPr="00FE760F">
        <w:tab/>
        <w:t>Output RF spectrum emissions for UL MIMO</w:t>
      </w:r>
      <w:bookmarkEnd w:id="1341"/>
      <w:bookmarkEnd w:id="1342"/>
      <w:bookmarkEnd w:id="1343"/>
      <w:bookmarkEnd w:id="1344"/>
      <w:bookmarkEnd w:id="1345"/>
      <w:bookmarkEnd w:id="1346"/>
    </w:p>
    <w:p w14:paraId="34BD7ED5" w14:textId="77777777" w:rsidR="00842EF7" w:rsidRPr="00FE760F" w:rsidRDefault="00842EF7" w:rsidP="00842EF7">
      <w:pPr>
        <w:pStyle w:val="Heading3"/>
      </w:pPr>
      <w:bookmarkStart w:id="1347" w:name="_Toc21340924"/>
      <w:bookmarkStart w:id="1348" w:name="_Toc29805372"/>
      <w:bookmarkStart w:id="1349" w:name="_Toc36456581"/>
      <w:bookmarkStart w:id="1350" w:name="_Toc36469679"/>
      <w:bookmarkStart w:id="1351" w:name="_Toc37254088"/>
      <w:bookmarkStart w:id="1352" w:name="_Toc37322945"/>
      <w:r w:rsidRPr="00FE760F">
        <w:t>6.5D.1</w:t>
      </w:r>
      <w:r w:rsidRPr="00FE760F">
        <w:tab/>
        <w:t>Occupied bandwidth for UL MIMO</w:t>
      </w:r>
      <w:bookmarkEnd w:id="1347"/>
      <w:bookmarkEnd w:id="1348"/>
      <w:bookmarkEnd w:id="1349"/>
      <w:bookmarkEnd w:id="1350"/>
      <w:bookmarkEnd w:id="1351"/>
      <w:bookmarkEnd w:id="1352"/>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1353" w:name="_Toc21340925"/>
      <w:bookmarkStart w:id="1354" w:name="_Toc29805373"/>
      <w:bookmarkStart w:id="1355" w:name="_Toc36456582"/>
      <w:bookmarkStart w:id="1356" w:name="_Toc36469680"/>
      <w:bookmarkStart w:id="1357" w:name="_Toc37254089"/>
      <w:bookmarkStart w:id="1358" w:name="_Toc37322946"/>
      <w:r w:rsidRPr="00FE760F">
        <w:lastRenderedPageBreak/>
        <w:t>6.5D.2</w:t>
      </w:r>
      <w:r w:rsidRPr="00FE760F">
        <w:tab/>
        <w:t>Out of band emissions for UL MIMO</w:t>
      </w:r>
      <w:bookmarkEnd w:id="1353"/>
      <w:bookmarkEnd w:id="1354"/>
      <w:bookmarkEnd w:id="1355"/>
      <w:bookmarkEnd w:id="1356"/>
      <w:bookmarkEnd w:id="1357"/>
      <w:bookmarkEnd w:id="1358"/>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1359" w:name="_Toc21340926"/>
      <w:bookmarkStart w:id="1360" w:name="_Toc29805374"/>
      <w:bookmarkStart w:id="1361" w:name="_Toc36456583"/>
      <w:bookmarkStart w:id="1362" w:name="_Toc36469681"/>
      <w:bookmarkStart w:id="1363" w:name="_Toc37254090"/>
      <w:bookmarkStart w:id="1364" w:name="_Toc37322947"/>
      <w:r w:rsidRPr="00FE760F">
        <w:t>6.5D.3</w:t>
      </w:r>
      <w:r w:rsidRPr="00FE760F">
        <w:tab/>
        <w:t>Spurious emissions for UL MIMO</w:t>
      </w:r>
      <w:bookmarkEnd w:id="1359"/>
      <w:bookmarkEnd w:id="1360"/>
      <w:bookmarkEnd w:id="1361"/>
      <w:bookmarkEnd w:id="1362"/>
      <w:bookmarkEnd w:id="1363"/>
      <w:bookmarkEnd w:id="1364"/>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1365" w:name="_Toc21340927"/>
      <w:bookmarkStart w:id="1366" w:name="_Toc29805375"/>
      <w:bookmarkStart w:id="1367" w:name="_Toc36456584"/>
      <w:bookmarkStart w:id="1368" w:name="_Toc36469682"/>
      <w:bookmarkStart w:id="1369" w:name="_Toc37254091"/>
      <w:bookmarkStart w:id="1370" w:name="_Toc37322948"/>
      <w:r w:rsidRPr="00FE760F">
        <w:t>6.6</w:t>
      </w:r>
      <w:r w:rsidRPr="00FE760F">
        <w:tab/>
        <w:t>Beam correspondence</w:t>
      </w:r>
      <w:bookmarkEnd w:id="1365"/>
      <w:bookmarkEnd w:id="1366"/>
      <w:bookmarkEnd w:id="1367"/>
      <w:bookmarkEnd w:id="1368"/>
      <w:bookmarkEnd w:id="1369"/>
      <w:bookmarkEnd w:id="1370"/>
    </w:p>
    <w:p w14:paraId="49F0B726" w14:textId="77777777" w:rsidR="00842EF7" w:rsidRPr="00FE760F" w:rsidRDefault="00842EF7" w:rsidP="00842EF7">
      <w:pPr>
        <w:pStyle w:val="Heading3"/>
      </w:pPr>
      <w:bookmarkStart w:id="1371" w:name="_Toc21340928"/>
      <w:bookmarkStart w:id="1372" w:name="_Toc29805376"/>
      <w:bookmarkStart w:id="1373" w:name="_Toc36456585"/>
      <w:bookmarkStart w:id="1374" w:name="_Toc36469683"/>
      <w:bookmarkStart w:id="1375" w:name="_Toc37254092"/>
      <w:bookmarkStart w:id="1376" w:name="_Toc37322949"/>
      <w:r w:rsidRPr="00FE760F">
        <w:t>6.6.1</w:t>
      </w:r>
      <w:r w:rsidRPr="00FE760F">
        <w:tab/>
        <w:t>General</w:t>
      </w:r>
      <w:bookmarkEnd w:id="1371"/>
      <w:bookmarkEnd w:id="1372"/>
      <w:bookmarkEnd w:id="1373"/>
      <w:bookmarkEnd w:id="1374"/>
      <w:bookmarkEnd w:id="1375"/>
      <w:bookmarkEnd w:id="1376"/>
    </w:p>
    <w:p w14:paraId="32AF1721" w14:textId="77777777" w:rsidR="00842EF7" w:rsidRPr="00FE760F" w:rsidRDefault="00842EF7" w:rsidP="00842EF7">
      <w:r w:rsidRPr="00FE760F">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02171D2A" w14:textId="77777777" w:rsidR="00842EF7" w:rsidRPr="00FE760F" w:rsidRDefault="00842EF7" w:rsidP="00842EF7">
      <w:pPr>
        <w:pStyle w:val="Heading3"/>
      </w:pPr>
      <w:bookmarkStart w:id="1377" w:name="_Toc21340929"/>
      <w:bookmarkStart w:id="1378" w:name="_Toc29805377"/>
      <w:bookmarkStart w:id="1379" w:name="_Toc36456586"/>
      <w:bookmarkStart w:id="1380" w:name="_Toc36469684"/>
      <w:bookmarkStart w:id="1381" w:name="_Toc37254093"/>
      <w:bookmarkStart w:id="1382" w:name="_Toc37322950"/>
      <w:r w:rsidRPr="00FE760F">
        <w:t>6.6.2</w:t>
      </w:r>
      <w:r w:rsidRPr="00FE760F">
        <w:tab/>
        <w:t>(Void)</w:t>
      </w:r>
      <w:bookmarkEnd w:id="1377"/>
      <w:bookmarkEnd w:id="1378"/>
      <w:bookmarkEnd w:id="1379"/>
      <w:bookmarkEnd w:id="1380"/>
      <w:bookmarkEnd w:id="1381"/>
      <w:bookmarkEnd w:id="1382"/>
    </w:p>
    <w:p w14:paraId="4BC6955F" w14:textId="77777777" w:rsidR="00842EF7" w:rsidRPr="00FE760F" w:rsidRDefault="00842EF7" w:rsidP="00842EF7">
      <w:pPr>
        <w:pStyle w:val="Heading3"/>
      </w:pPr>
      <w:bookmarkStart w:id="1383" w:name="_Toc21340930"/>
      <w:bookmarkStart w:id="1384" w:name="_Toc29805378"/>
      <w:bookmarkStart w:id="1385" w:name="_Toc36456587"/>
      <w:bookmarkStart w:id="1386" w:name="_Toc36469685"/>
      <w:bookmarkStart w:id="1387" w:name="_Toc37254094"/>
      <w:bookmarkStart w:id="1388" w:name="_Toc37322951"/>
      <w:r w:rsidRPr="00FE760F">
        <w:t>6.6.3</w:t>
      </w:r>
      <w:r w:rsidRPr="00FE760F">
        <w:tab/>
        <w:t>(Void)</w:t>
      </w:r>
      <w:bookmarkEnd w:id="1383"/>
      <w:bookmarkEnd w:id="1384"/>
      <w:bookmarkEnd w:id="1385"/>
      <w:bookmarkEnd w:id="1386"/>
      <w:bookmarkEnd w:id="1387"/>
      <w:bookmarkEnd w:id="1388"/>
    </w:p>
    <w:p w14:paraId="1C5D3170" w14:textId="77777777" w:rsidR="00842EF7" w:rsidRPr="00FE760F" w:rsidRDefault="00842EF7" w:rsidP="00842EF7">
      <w:pPr>
        <w:pStyle w:val="Heading3"/>
      </w:pPr>
      <w:bookmarkStart w:id="1389" w:name="_Toc21340931"/>
      <w:bookmarkStart w:id="1390" w:name="_Toc29805379"/>
      <w:bookmarkStart w:id="1391" w:name="_Toc36456588"/>
      <w:bookmarkStart w:id="1392" w:name="_Toc36469686"/>
      <w:bookmarkStart w:id="1393" w:name="_Toc37254095"/>
      <w:bookmarkStart w:id="1394" w:name="_Toc37322952"/>
      <w:r w:rsidRPr="00FE760F">
        <w:t>6.6.4</w:t>
      </w:r>
      <w:r w:rsidRPr="00FE760F">
        <w:tab/>
        <w:t>Beam correspondence for power class 3</w:t>
      </w:r>
      <w:bookmarkEnd w:id="1389"/>
      <w:bookmarkEnd w:id="1390"/>
      <w:bookmarkEnd w:id="1391"/>
      <w:bookmarkEnd w:id="1392"/>
      <w:bookmarkEnd w:id="1393"/>
      <w:bookmarkEnd w:id="1394"/>
    </w:p>
    <w:p w14:paraId="3E3E4A96" w14:textId="77777777" w:rsidR="00842EF7" w:rsidRPr="00FE760F" w:rsidRDefault="00842EF7" w:rsidP="00842EF7">
      <w:pPr>
        <w:pStyle w:val="Heading4"/>
      </w:pPr>
      <w:bookmarkStart w:id="1395" w:name="_Toc21340932"/>
      <w:bookmarkStart w:id="1396" w:name="_Toc29805380"/>
      <w:bookmarkStart w:id="1397" w:name="_Toc36456589"/>
      <w:bookmarkStart w:id="1398" w:name="_Toc36469687"/>
      <w:bookmarkStart w:id="1399" w:name="_Toc37254096"/>
      <w:bookmarkStart w:id="1400" w:name="_Toc37322953"/>
      <w:r w:rsidRPr="00FE760F">
        <w:t>6.6.4.1</w:t>
      </w:r>
      <w:r w:rsidRPr="00FE760F">
        <w:tab/>
        <w:t>General</w:t>
      </w:r>
      <w:bookmarkEnd w:id="1395"/>
      <w:bookmarkEnd w:id="1396"/>
      <w:bookmarkEnd w:id="1397"/>
      <w:bookmarkEnd w:id="1398"/>
      <w:bookmarkEnd w:id="1399"/>
      <w:bookmarkEnd w:id="1400"/>
    </w:p>
    <w:p w14:paraId="76C03F78" w14:textId="77777777" w:rsidR="00842EF7" w:rsidRPr="00FE760F" w:rsidRDefault="00842EF7" w:rsidP="00842EF7">
      <w:r w:rsidRPr="00FE760F">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 38.306 [14]:</w:t>
      </w:r>
    </w:p>
    <w:p w14:paraId="484FDCC6" w14:textId="77777777" w:rsidR="00842EF7" w:rsidRPr="00FE760F" w:rsidRDefault="00842EF7" w:rsidP="00842EF7">
      <w:pPr>
        <w:pStyle w:val="B10"/>
      </w:pPr>
      <w:r w:rsidRPr="00FE760F">
        <w:t>-</w:t>
      </w:r>
      <w:r w:rsidRPr="00FE760F">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3AD56D46" w14:textId="77777777" w:rsidR="00842EF7" w:rsidRPr="00FE760F" w:rsidRDefault="00842EF7" w:rsidP="00842EF7">
      <w:pPr>
        <w:pStyle w:val="B10"/>
      </w:pPr>
      <w:r w:rsidRPr="00FE760F">
        <w:t>-</w:t>
      </w:r>
      <w:r w:rsidRPr="00FE760F">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28CDEC00" w14:textId="77777777" w:rsidR="00842EF7" w:rsidRPr="00FE760F" w:rsidRDefault="00842EF7" w:rsidP="00842EF7">
      <w:pPr>
        <w:pStyle w:val="Heading4"/>
      </w:pPr>
      <w:bookmarkStart w:id="1401" w:name="_Toc21340933"/>
      <w:bookmarkStart w:id="1402" w:name="_Toc29805381"/>
      <w:bookmarkStart w:id="1403" w:name="_Toc36456590"/>
      <w:bookmarkStart w:id="1404" w:name="_Toc36469688"/>
      <w:bookmarkStart w:id="1405" w:name="_Toc37254097"/>
      <w:bookmarkStart w:id="1406" w:name="_Toc37322954"/>
      <w:r w:rsidRPr="00FE760F">
        <w:t>6.6.4.2</w:t>
      </w:r>
      <w:r w:rsidRPr="00FE760F">
        <w:tab/>
        <w:t>Beam correspondence tolerance for power class 3</w:t>
      </w:r>
      <w:bookmarkEnd w:id="1401"/>
      <w:bookmarkEnd w:id="1402"/>
      <w:bookmarkEnd w:id="1403"/>
      <w:bookmarkEnd w:id="1404"/>
      <w:bookmarkEnd w:id="1405"/>
      <w:bookmarkEnd w:id="1406"/>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lastRenderedPageBreak/>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42EF7" w:rsidRPr="00FE760F" w14:paraId="5E0BF3AE"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C4987E" w14:textId="77777777" w:rsidR="00842EF7" w:rsidRPr="00FE760F" w:rsidRDefault="00842EF7" w:rsidP="00F91227">
            <w:pPr>
              <w:pStyle w:val="TAH"/>
            </w:pPr>
            <w:r w:rsidRPr="00FE760F">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81AFA95" w14:textId="77777777" w:rsidR="00842EF7" w:rsidRPr="00FE760F" w:rsidRDefault="00842EF7" w:rsidP="00F91227">
            <w:pPr>
              <w:pStyle w:val="TAH"/>
            </w:pPr>
            <w:r w:rsidRPr="00FE760F">
              <w:t>Max ∆EIRP</w:t>
            </w:r>
            <w:r w:rsidRPr="00FE760F">
              <w:rPr>
                <w:vertAlign w:val="subscript"/>
              </w:rPr>
              <w:t>BC</w:t>
            </w:r>
            <w:r w:rsidRPr="00FE760F">
              <w:t xml:space="preserve"> at 85</w:t>
            </w:r>
            <w:r w:rsidRPr="00FE760F">
              <w:rPr>
                <w:vertAlign w:val="superscript"/>
              </w:rPr>
              <w:t>th</w:t>
            </w:r>
            <w:r w:rsidRPr="00FE760F">
              <w:t xml:space="preserve"> %-tile ∆EIRP</w:t>
            </w:r>
            <w:r w:rsidRPr="00FE760F">
              <w:rPr>
                <w:vertAlign w:val="subscript"/>
              </w:rPr>
              <w:t>BC</w:t>
            </w:r>
            <w:r w:rsidRPr="00FE760F">
              <w:t xml:space="preserve"> CDF (dB)</w:t>
            </w:r>
          </w:p>
        </w:tc>
      </w:tr>
      <w:tr w:rsidR="00842EF7" w:rsidRPr="00FE760F" w14:paraId="08E79A3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B9033FB" w14:textId="77777777" w:rsidR="00842EF7" w:rsidRPr="00FE760F" w:rsidRDefault="00842EF7" w:rsidP="00F91227">
            <w:pPr>
              <w:pStyle w:val="TAC"/>
            </w:pPr>
            <w:r w:rsidRPr="00FE760F">
              <w:t>n257</w:t>
            </w:r>
          </w:p>
        </w:tc>
        <w:tc>
          <w:tcPr>
            <w:tcW w:w="2788" w:type="dxa"/>
            <w:tcBorders>
              <w:top w:val="single" w:sz="4" w:space="0" w:color="auto"/>
              <w:left w:val="single" w:sz="4" w:space="0" w:color="auto"/>
              <w:bottom w:val="single" w:sz="4" w:space="0" w:color="auto"/>
              <w:right w:val="single" w:sz="4" w:space="0" w:color="auto"/>
            </w:tcBorders>
            <w:vAlign w:val="center"/>
          </w:tcPr>
          <w:p w14:paraId="3626C886" w14:textId="77777777" w:rsidR="00842EF7" w:rsidRPr="00FE760F" w:rsidRDefault="00842EF7" w:rsidP="00F91227">
            <w:pPr>
              <w:pStyle w:val="TAC"/>
            </w:pPr>
            <w:r w:rsidRPr="00FE760F">
              <w:t>3.0</w:t>
            </w:r>
          </w:p>
        </w:tc>
      </w:tr>
      <w:tr w:rsidR="00842EF7" w:rsidRPr="00FE760F" w14:paraId="5D856E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1317A7" w14:textId="77777777" w:rsidR="00842EF7" w:rsidRPr="00FE760F" w:rsidRDefault="00842EF7" w:rsidP="00F91227">
            <w:pPr>
              <w:pStyle w:val="TAC"/>
            </w:pPr>
            <w:r w:rsidRPr="00FE760F">
              <w:t>n258</w:t>
            </w:r>
          </w:p>
        </w:tc>
        <w:tc>
          <w:tcPr>
            <w:tcW w:w="2788" w:type="dxa"/>
            <w:tcBorders>
              <w:top w:val="single" w:sz="4" w:space="0" w:color="auto"/>
              <w:left w:val="single" w:sz="4" w:space="0" w:color="auto"/>
              <w:bottom w:val="single" w:sz="4" w:space="0" w:color="auto"/>
              <w:right w:val="single" w:sz="4" w:space="0" w:color="auto"/>
            </w:tcBorders>
          </w:tcPr>
          <w:p w14:paraId="4F7F30F1" w14:textId="77777777" w:rsidR="00842EF7" w:rsidRPr="00FE760F" w:rsidRDefault="00842EF7" w:rsidP="00F91227">
            <w:pPr>
              <w:pStyle w:val="TAC"/>
            </w:pPr>
            <w:r w:rsidRPr="00FE760F">
              <w:t>3.0</w:t>
            </w:r>
          </w:p>
        </w:tc>
      </w:tr>
      <w:tr w:rsidR="00842EF7" w:rsidRPr="00FE760F" w14:paraId="72CE92C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2DEED5C" w14:textId="77777777" w:rsidR="00842EF7" w:rsidRPr="00FE760F" w:rsidRDefault="00842EF7" w:rsidP="00F91227">
            <w:pPr>
              <w:pStyle w:val="TAC"/>
            </w:pPr>
            <w:r w:rsidRPr="00FE760F">
              <w:t>n260</w:t>
            </w:r>
          </w:p>
        </w:tc>
        <w:tc>
          <w:tcPr>
            <w:tcW w:w="2788" w:type="dxa"/>
            <w:tcBorders>
              <w:top w:val="single" w:sz="4" w:space="0" w:color="auto"/>
              <w:left w:val="single" w:sz="4" w:space="0" w:color="auto"/>
              <w:bottom w:val="single" w:sz="4" w:space="0" w:color="auto"/>
              <w:right w:val="single" w:sz="4" w:space="0" w:color="auto"/>
            </w:tcBorders>
          </w:tcPr>
          <w:p w14:paraId="1D44C88D" w14:textId="77777777" w:rsidR="00842EF7" w:rsidRPr="00FE760F" w:rsidRDefault="00842EF7" w:rsidP="00F91227">
            <w:pPr>
              <w:pStyle w:val="TAC"/>
            </w:pPr>
            <w:r w:rsidRPr="00FE760F">
              <w:t>3.2</w:t>
            </w:r>
          </w:p>
        </w:tc>
      </w:tr>
      <w:tr w:rsidR="00842EF7" w:rsidRPr="00FE760F" w14:paraId="5E1DCED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9E2AA8B" w14:textId="77777777" w:rsidR="00842EF7" w:rsidRPr="00FE760F" w:rsidRDefault="00842EF7" w:rsidP="00F91227">
            <w:pPr>
              <w:pStyle w:val="TAC"/>
            </w:pPr>
            <w:r w:rsidRPr="00FE760F">
              <w:t>n261</w:t>
            </w:r>
          </w:p>
        </w:tc>
        <w:tc>
          <w:tcPr>
            <w:tcW w:w="2788" w:type="dxa"/>
            <w:tcBorders>
              <w:top w:val="single" w:sz="4" w:space="0" w:color="auto"/>
              <w:left w:val="single" w:sz="4" w:space="0" w:color="auto"/>
              <w:bottom w:val="single" w:sz="4" w:space="0" w:color="auto"/>
              <w:right w:val="single" w:sz="4" w:space="0" w:color="auto"/>
            </w:tcBorders>
          </w:tcPr>
          <w:p w14:paraId="07B5A23E" w14:textId="77777777" w:rsidR="00842EF7" w:rsidRPr="00FE760F" w:rsidRDefault="00842EF7" w:rsidP="00F91227">
            <w:pPr>
              <w:pStyle w:val="TAC"/>
            </w:pPr>
            <w:r w:rsidRPr="00FE760F">
              <w:t>3.0</w:t>
            </w:r>
          </w:p>
        </w:tc>
      </w:tr>
      <w:tr w:rsidR="00842EF7" w:rsidRPr="00FE760F" w14:paraId="5E2CAE36" w14:textId="77777777" w:rsidTr="00F9122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38959973" w14:textId="77777777" w:rsidR="00842EF7" w:rsidRPr="00FE760F" w:rsidRDefault="00842EF7" w:rsidP="00F91227">
            <w:pPr>
              <w:pStyle w:val="TAN"/>
              <w:ind w:left="695" w:hanging="695"/>
            </w:pPr>
            <w:r w:rsidRPr="00FE760F">
              <w:rPr>
                <w:lang w:eastAsia="zh-CN"/>
              </w:rPr>
              <w:t>NOTE:</w:t>
            </w:r>
            <w:r w:rsidRPr="00FE760F">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1407" w:name="_Toc37322955"/>
      <w:r w:rsidRPr="00FE760F">
        <w:t>6.6.4.3</w:t>
      </w:r>
      <w:r w:rsidRPr="00FE760F">
        <w:tab/>
        <w:t>Side Conditions</w:t>
      </w:r>
      <w:bookmarkEnd w:id="1407"/>
    </w:p>
    <w:p w14:paraId="38E10A7F" w14:textId="77777777" w:rsidR="00952DE1" w:rsidRPr="00FE760F" w:rsidRDefault="00952DE1" w:rsidP="00952DE1">
      <w:pPr>
        <w:pStyle w:val="Heading4"/>
        <w:rPr>
          <w:sz w:val="22"/>
          <w:lang w:eastAsia="zh-CN"/>
        </w:rPr>
      </w:pPr>
      <w:bookmarkStart w:id="1408" w:name="_Toc37322956"/>
      <w:r w:rsidRPr="00FE760F">
        <w:rPr>
          <w:sz w:val="22"/>
        </w:rPr>
        <w:t>6.6.4.3.1</w:t>
      </w:r>
      <w:r w:rsidRPr="00FE760F">
        <w:rPr>
          <w:sz w:val="22"/>
        </w:rPr>
        <w:tab/>
        <w:t xml:space="preserve">Side Condition </w:t>
      </w:r>
      <w:r w:rsidRPr="00FE760F">
        <w:rPr>
          <w:rFonts w:hint="eastAsia"/>
          <w:sz w:val="22"/>
          <w:lang w:eastAsia="zh-CN"/>
        </w:rPr>
        <w:t>for SSB and CSI-RS</w:t>
      </w:r>
      <w:bookmarkEnd w:id="1408"/>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952DE1">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77777777" w:rsidR="00952DE1" w:rsidRPr="00FE760F" w:rsidRDefault="00952DE1" w:rsidP="00952DE1">
      <w:pPr>
        <w:pStyle w:val="B10"/>
        <w:numPr>
          <w:ilvl w:val="0"/>
          <w:numId w:val="24"/>
        </w:numPr>
        <w:ind w:left="568" w:hanging="284"/>
        <w:rPr>
          <w:rFonts w:cs="v4.2.0"/>
        </w:rPr>
      </w:pPr>
      <w:r w:rsidRPr="00FE760F">
        <w:rPr>
          <w:rFonts w:cs="v4.2.0"/>
        </w:rPr>
        <w:t>The reference measurement channel for beam correspondence are fulfilled according to the CSI-RS configuration in Annex A.3.</w:t>
      </w:r>
    </w:p>
    <w:p w14:paraId="12D23233" w14:textId="77777777" w:rsidR="00952DE1" w:rsidRPr="00FE760F" w:rsidRDefault="00952DE1" w:rsidP="00952DE1">
      <w:pPr>
        <w:pStyle w:val="B10"/>
        <w:ind w:leftChars="142"/>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34E">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952DE1">
            <w:pPr>
              <w:pStyle w:val="TAH"/>
            </w:pPr>
            <w:r w:rsidRPr="00FE760F">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952DE1">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952DE1">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952DE1">
            <w:pPr>
              <w:pStyle w:val="TAH"/>
            </w:pPr>
            <w:r w:rsidRPr="00FE760F">
              <w:t>SSB Ês/Iot</w:t>
            </w:r>
          </w:p>
        </w:tc>
      </w:tr>
      <w:tr w:rsidR="00952DE1" w:rsidRPr="00FE760F" w14:paraId="579ED6A6" w14:textId="77777777" w:rsidTr="0082234E">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952DE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952DE1">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952DE1">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952DE1">
            <w:pPr>
              <w:pStyle w:val="TAH"/>
            </w:pPr>
            <w:r w:rsidRPr="00FE760F">
              <w:t>dB</w:t>
            </w:r>
          </w:p>
        </w:tc>
      </w:tr>
      <w:tr w:rsidR="00952DE1" w:rsidRPr="00FE760F" w14:paraId="7C6E38EF" w14:textId="77777777" w:rsidTr="0082234E">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952DE1">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952DE1">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952DE1">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952DE1">
            <w:pPr>
              <w:pStyle w:val="TAH"/>
            </w:pPr>
          </w:p>
        </w:tc>
      </w:tr>
      <w:tr w:rsidR="00952DE1" w:rsidRPr="00FE760F" w14:paraId="6BE59314" w14:textId="77777777" w:rsidTr="0082234E">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952DE1">
            <w:pPr>
              <w:pStyle w:val="TAC"/>
              <w:rPr>
                <w:rFonts w:eastAsia="Calibri"/>
                <w:szCs w:val="22"/>
              </w:rPr>
            </w:pPr>
            <w:r w:rsidRPr="00FE760F">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952DE1">
            <w:pPr>
              <w:pStyle w:val="TAC"/>
              <w:rPr>
                <w:rFonts w:eastAsia="Calibri"/>
                <w:szCs w:val="22"/>
              </w:rPr>
            </w:pPr>
            <w:r w:rsidRPr="00FE760F">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952DE1">
            <w:pPr>
              <w:pStyle w:val="TAC"/>
              <w:rPr>
                <w:rFonts w:eastAsia="Calibri"/>
                <w:szCs w:val="22"/>
              </w:rPr>
            </w:pPr>
            <w:r w:rsidRPr="00FE760F">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952DE1">
            <w:pPr>
              <w:pStyle w:val="TAC"/>
              <w:rPr>
                <w:szCs w:val="22"/>
                <w:lang w:val="en-US"/>
              </w:rPr>
            </w:pPr>
            <w:r w:rsidRPr="00FE760F">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34E">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F63273" w14:textId="77777777" w:rsidR="00952DE1" w:rsidRPr="00FE760F" w:rsidRDefault="00952DE1" w:rsidP="00952DE1">
            <w:pPr>
              <w:pStyle w:val="TAN"/>
            </w:pPr>
            <w:r w:rsidRPr="00FE760F">
              <w:t>NOTE 1:</w:t>
            </w:r>
            <w:r w:rsidRPr="00FE760F">
              <w:tab/>
              <w:t>For UEs that support multiple FR2 bands, Rx Beam Peak values are increased by ΣMB</w:t>
            </w:r>
            <w:r w:rsidRPr="00FE760F">
              <w:rPr>
                <w:vertAlign w:val="subscript"/>
              </w:rPr>
              <w:t>P</w:t>
            </w:r>
            <w:r w:rsidRPr="00FE760F">
              <w:rPr>
                <w:iCs/>
              </w:rPr>
              <w:t xml:space="preserve"> and </w:t>
            </w:r>
            <w:r w:rsidRPr="00FE760F">
              <w:t>Spherical coverage values 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77777777" w:rsidR="00952DE1" w:rsidRPr="00FE760F" w:rsidRDefault="00952DE1" w:rsidP="00952DE1">
            <w:pPr>
              <w:pStyle w:val="TAN"/>
              <w:rPr>
                <w:rFonts w:eastAsia="Yu Mincho"/>
                <w:lang w:eastAsia="ja-JP"/>
              </w:rPr>
            </w:pPr>
            <w:r w:rsidRPr="00FE760F">
              <w:t>NOTE 2:</w:t>
            </w:r>
            <w:r w:rsidRPr="00FE760F">
              <w:tab/>
              <w:t>Values specified at the Reference point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34E">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lastRenderedPageBreak/>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34E">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34E">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34E">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34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34E">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77777777" w:rsidR="00952DE1" w:rsidRPr="00FE760F" w:rsidRDefault="00952DE1" w:rsidP="00952DE1">
            <w:pPr>
              <w:pStyle w:val="TAN"/>
            </w:pPr>
            <w:r w:rsidRPr="00FE760F">
              <w:t>NOTE 1:</w:t>
            </w:r>
            <w:r w:rsidRPr="00FE760F">
              <w:tab/>
              <w:t>For UEs that support multiple FR2 bands, Rx Beam Peak values are increased by ΣMB</w:t>
            </w:r>
            <w:r w:rsidRPr="00FE760F">
              <w:rPr>
                <w:vertAlign w:val="subscript"/>
              </w:rPr>
              <w:t>P</w:t>
            </w:r>
            <w:r w:rsidRPr="00FE760F">
              <w:rPr>
                <w:iCs/>
              </w:rPr>
              <w:t xml:space="preserve"> and </w:t>
            </w:r>
            <w:r w:rsidRPr="00FE760F">
              <w:t>Spherical coverage values 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5C260C6B" w14:textId="77777777" w:rsidR="00952DE1" w:rsidRPr="00FE760F" w:rsidRDefault="00952DE1" w:rsidP="00952DE1">
            <w:pPr>
              <w:pStyle w:val="TAN"/>
              <w:rPr>
                <w:rFonts w:eastAsia="Yu Mincho"/>
                <w:lang w:eastAsia="ja-JP"/>
              </w:rPr>
            </w:pPr>
            <w:r w:rsidRPr="00FE760F">
              <w:t>NOTE 2:</w:t>
            </w:r>
            <w:r w:rsidRPr="00FE760F">
              <w:tab/>
              <w:t>Values specified at the Reference point to give minimum SSB Ês/Iot, with no applied noise.</w:t>
            </w:r>
          </w:p>
        </w:tc>
      </w:tr>
    </w:tbl>
    <w:p w14:paraId="276E49EE" w14:textId="77777777" w:rsidR="00952DE1" w:rsidRPr="00FE760F" w:rsidRDefault="00952DE1" w:rsidP="00842EF7"/>
    <w:p w14:paraId="4D1705ED" w14:textId="77777777" w:rsidR="00842EF7" w:rsidRPr="00FE760F" w:rsidRDefault="00842EF7" w:rsidP="00842EF7">
      <w:pPr>
        <w:pStyle w:val="Heading3"/>
      </w:pPr>
      <w:bookmarkStart w:id="1409" w:name="_Toc21340934"/>
      <w:bookmarkStart w:id="1410" w:name="_Toc29805382"/>
      <w:bookmarkStart w:id="1411" w:name="_Toc36456591"/>
      <w:bookmarkStart w:id="1412" w:name="_Toc36469689"/>
      <w:bookmarkStart w:id="1413" w:name="_Toc37254098"/>
      <w:bookmarkStart w:id="1414" w:name="_Toc37322957"/>
      <w:r w:rsidRPr="00FE760F">
        <w:t>6.6.5</w:t>
      </w:r>
      <w:r w:rsidRPr="00FE760F">
        <w:tab/>
        <w:t>(Void)</w:t>
      </w:r>
      <w:bookmarkEnd w:id="1409"/>
      <w:bookmarkEnd w:id="1410"/>
      <w:bookmarkEnd w:id="1411"/>
      <w:bookmarkEnd w:id="1412"/>
      <w:bookmarkEnd w:id="1413"/>
      <w:bookmarkEnd w:id="1414"/>
    </w:p>
    <w:p w14:paraId="074B4678" w14:textId="77777777" w:rsidR="00842EF7" w:rsidRPr="00FE760F" w:rsidRDefault="00842EF7" w:rsidP="00842EF7">
      <w:pPr>
        <w:pStyle w:val="Heading2"/>
      </w:pPr>
      <w:bookmarkStart w:id="1415" w:name="_Toc21340935"/>
      <w:bookmarkStart w:id="1416" w:name="_Toc29805383"/>
      <w:bookmarkStart w:id="1417" w:name="_Toc36456592"/>
      <w:bookmarkStart w:id="1418" w:name="_Toc36469690"/>
      <w:bookmarkStart w:id="1419" w:name="_Toc37254099"/>
      <w:bookmarkStart w:id="1420" w:name="_Toc37322958"/>
      <w:r w:rsidRPr="00FE760F">
        <w:t>6.6A</w:t>
      </w:r>
      <w:r w:rsidRPr="00FE760F">
        <w:tab/>
        <w:t>Beam correspondence for CA</w:t>
      </w:r>
      <w:bookmarkEnd w:id="1415"/>
      <w:bookmarkEnd w:id="1416"/>
      <w:bookmarkEnd w:id="1417"/>
      <w:bookmarkEnd w:id="1418"/>
      <w:bookmarkEnd w:id="1419"/>
      <w:bookmarkEnd w:id="1420"/>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1421" w:name="_Toc21340936"/>
      <w:bookmarkStart w:id="1422" w:name="_Toc29805384"/>
      <w:bookmarkStart w:id="1423" w:name="_Toc36456593"/>
      <w:bookmarkStart w:id="1424" w:name="_Toc36469691"/>
      <w:bookmarkStart w:id="1425" w:name="_Toc37254100"/>
      <w:bookmarkStart w:id="1426" w:name="_Toc37322959"/>
      <w:r w:rsidRPr="00FE760F">
        <w:lastRenderedPageBreak/>
        <w:t>7</w:t>
      </w:r>
      <w:r w:rsidRPr="00FE760F">
        <w:tab/>
        <w:t>Receiver characteristics</w:t>
      </w:r>
      <w:bookmarkEnd w:id="1421"/>
      <w:bookmarkEnd w:id="1422"/>
      <w:bookmarkEnd w:id="1423"/>
      <w:bookmarkEnd w:id="1424"/>
      <w:bookmarkEnd w:id="1425"/>
      <w:bookmarkEnd w:id="1426"/>
    </w:p>
    <w:p w14:paraId="32BB0608" w14:textId="77777777" w:rsidR="00842EF7" w:rsidRPr="00FE760F" w:rsidRDefault="00842EF7" w:rsidP="00842EF7">
      <w:pPr>
        <w:pStyle w:val="Heading2"/>
      </w:pPr>
      <w:bookmarkStart w:id="1427" w:name="_Toc21340937"/>
      <w:bookmarkStart w:id="1428" w:name="_Toc29805385"/>
      <w:bookmarkStart w:id="1429" w:name="_Toc36456594"/>
      <w:bookmarkStart w:id="1430" w:name="_Toc36469692"/>
      <w:bookmarkStart w:id="1431" w:name="_Toc37254101"/>
      <w:bookmarkStart w:id="1432" w:name="_Hlk528841293"/>
      <w:bookmarkStart w:id="1433" w:name="_Toc37322960"/>
      <w:r w:rsidRPr="00FE760F">
        <w:t>7.1</w:t>
      </w:r>
      <w:r w:rsidRPr="00FE760F">
        <w:tab/>
        <w:t>General</w:t>
      </w:r>
      <w:bookmarkEnd w:id="1427"/>
      <w:bookmarkEnd w:id="1428"/>
      <w:bookmarkEnd w:id="1429"/>
      <w:bookmarkEnd w:id="1430"/>
      <w:bookmarkEnd w:id="1431"/>
      <w:bookmarkEnd w:id="1433"/>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1434" w:name="_Toc21340938"/>
      <w:bookmarkStart w:id="1435" w:name="_Toc29805386"/>
      <w:bookmarkStart w:id="1436" w:name="_Toc36456595"/>
      <w:bookmarkStart w:id="1437" w:name="_Toc36469693"/>
      <w:bookmarkStart w:id="1438" w:name="_Toc37254102"/>
      <w:bookmarkStart w:id="1439" w:name="_Toc37322961"/>
      <w:r w:rsidRPr="00FE760F">
        <w:t>7.2</w:t>
      </w:r>
      <w:r w:rsidRPr="00FE760F">
        <w:tab/>
        <w:t>Diversity characteristics</w:t>
      </w:r>
      <w:bookmarkEnd w:id="1434"/>
      <w:bookmarkEnd w:id="1435"/>
      <w:bookmarkEnd w:id="1436"/>
      <w:bookmarkEnd w:id="1437"/>
      <w:bookmarkEnd w:id="1438"/>
      <w:bookmarkEnd w:id="1439"/>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1440" w:name="_Toc21340939"/>
      <w:bookmarkStart w:id="1441" w:name="_Toc29805387"/>
      <w:bookmarkStart w:id="1442" w:name="_Toc36456596"/>
      <w:bookmarkStart w:id="1443" w:name="_Toc36469694"/>
      <w:bookmarkStart w:id="1444" w:name="_Toc37254103"/>
      <w:bookmarkStart w:id="1445" w:name="_Toc37322962"/>
      <w:bookmarkEnd w:id="1432"/>
      <w:r w:rsidRPr="00FE760F">
        <w:t>7.3</w:t>
      </w:r>
      <w:r w:rsidRPr="00FE760F">
        <w:tab/>
        <w:t>Reference sensitivity</w:t>
      </w:r>
      <w:bookmarkEnd w:id="1440"/>
      <w:bookmarkEnd w:id="1441"/>
      <w:bookmarkEnd w:id="1442"/>
      <w:bookmarkEnd w:id="1443"/>
      <w:bookmarkEnd w:id="1444"/>
      <w:bookmarkEnd w:id="1445"/>
    </w:p>
    <w:p w14:paraId="7FB5E8C8" w14:textId="77777777" w:rsidR="00842EF7" w:rsidRPr="00FE760F" w:rsidRDefault="00842EF7" w:rsidP="00842EF7">
      <w:pPr>
        <w:pStyle w:val="Heading3"/>
      </w:pPr>
      <w:bookmarkStart w:id="1446" w:name="_Toc21340940"/>
      <w:bookmarkStart w:id="1447" w:name="_Toc29805388"/>
      <w:bookmarkStart w:id="1448" w:name="_Toc36456597"/>
      <w:bookmarkStart w:id="1449" w:name="_Toc36469695"/>
      <w:bookmarkStart w:id="1450" w:name="_Toc37254104"/>
      <w:bookmarkStart w:id="1451" w:name="_Toc37322963"/>
      <w:r w:rsidRPr="00FE760F">
        <w:t>7.3.1</w:t>
      </w:r>
      <w:r w:rsidRPr="00FE760F">
        <w:tab/>
        <w:t>General</w:t>
      </w:r>
      <w:bookmarkEnd w:id="1446"/>
      <w:bookmarkEnd w:id="1447"/>
      <w:bookmarkEnd w:id="1448"/>
      <w:bookmarkEnd w:id="1449"/>
      <w:bookmarkEnd w:id="1450"/>
      <w:bookmarkEnd w:id="1451"/>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1452" w:name="_Toc21340941"/>
      <w:bookmarkStart w:id="1453" w:name="_Toc29805389"/>
      <w:bookmarkStart w:id="1454" w:name="_Toc36456598"/>
      <w:bookmarkStart w:id="1455" w:name="_Toc36469696"/>
      <w:bookmarkStart w:id="1456" w:name="_Toc37254105"/>
      <w:bookmarkStart w:id="1457" w:name="_Toc37322964"/>
      <w:r w:rsidRPr="00FE760F">
        <w:t>7.3.2</w:t>
      </w:r>
      <w:r w:rsidRPr="00FE760F">
        <w:tab/>
        <w:t>Reference sensitivity power level</w:t>
      </w:r>
      <w:bookmarkEnd w:id="1452"/>
      <w:bookmarkEnd w:id="1453"/>
      <w:bookmarkEnd w:id="1454"/>
      <w:bookmarkEnd w:id="1455"/>
      <w:bookmarkEnd w:id="1456"/>
      <w:bookmarkEnd w:id="1457"/>
    </w:p>
    <w:p w14:paraId="31E96F55" w14:textId="77777777" w:rsidR="00842EF7" w:rsidRPr="00FE760F" w:rsidRDefault="00842EF7" w:rsidP="00842EF7">
      <w:pPr>
        <w:pStyle w:val="Heading4"/>
      </w:pPr>
      <w:bookmarkStart w:id="1458" w:name="_Toc21340942"/>
      <w:bookmarkStart w:id="1459" w:name="_Toc29805390"/>
      <w:bookmarkStart w:id="1460" w:name="_Toc36456599"/>
      <w:bookmarkStart w:id="1461" w:name="_Toc36469697"/>
      <w:bookmarkStart w:id="1462" w:name="_Toc37254106"/>
      <w:bookmarkStart w:id="1463" w:name="_Toc37322965"/>
      <w:r w:rsidRPr="00FE760F">
        <w:t>7.3.2.1</w:t>
      </w:r>
      <w:r w:rsidRPr="00FE760F">
        <w:tab/>
        <w:t>Reference sensitivity power level for power class 1</w:t>
      </w:r>
      <w:bookmarkEnd w:id="1458"/>
      <w:bookmarkEnd w:id="1459"/>
      <w:bookmarkEnd w:id="1460"/>
      <w:bookmarkEnd w:id="1461"/>
      <w:bookmarkEnd w:id="1462"/>
      <w:bookmarkEnd w:id="1463"/>
    </w:p>
    <w:p w14:paraId="6360D6F1"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1464" w:name="_Toc21340943"/>
      <w:bookmarkStart w:id="1465" w:name="_Toc29805391"/>
      <w:bookmarkStart w:id="1466" w:name="_Toc36456600"/>
      <w:bookmarkStart w:id="1467" w:name="_Toc36469698"/>
      <w:bookmarkStart w:id="1468" w:name="_Toc37254107"/>
      <w:bookmarkStart w:id="1469" w:name="_Toc37322966"/>
      <w:r w:rsidRPr="00FE760F">
        <w:t>7.3.2.2</w:t>
      </w:r>
      <w:r w:rsidRPr="00FE760F">
        <w:tab/>
        <w:t>Reference sensitivity power level for power class 2</w:t>
      </w:r>
      <w:bookmarkEnd w:id="1464"/>
      <w:bookmarkEnd w:id="1465"/>
      <w:bookmarkEnd w:id="1466"/>
      <w:bookmarkEnd w:id="1467"/>
      <w:bookmarkEnd w:id="1468"/>
      <w:bookmarkEnd w:id="1469"/>
    </w:p>
    <w:p w14:paraId="4A68DDDF"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1470" w:name="_Toc21340944"/>
      <w:bookmarkStart w:id="1471" w:name="_Toc29805392"/>
      <w:bookmarkStart w:id="1472" w:name="_Toc36456601"/>
      <w:bookmarkStart w:id="1473" w:name="_Toc36469699"/>
      <w:bookmarkStart w:id="1474" w:name="_Toc37254108"/>
      <w:bookmarkStart w:id="1475" w:name="_Toc37322967"/>
      <w:r w:rsidRPr="00FE760F">
        <w:t>7.3.2.3</w:t>
      </w:r>
      <w:r w:rsidRPr="00FE760F">
        <w:tab/>
        <w:t>Reference sensitivity power level for power class 3</w:t>
      </w:r>
      <w:bookmarkEnd w:id="1470"/>
      <w:bookmarkEnd w:id="1471"/>
      <w:bookmarkEnd w:id="1472"/>
      <w:bookmarkEnd w:id="1473"/>
      <w:bookmarkEnd w:id="1474"/>
      <w:bookmarkEnd w:id="1475"/>
    </w:p>
    <w:p w14:paraId="5D5EE23A" w14:textId="77777777"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76A7808B" w14:textId="77777777" w:rsidTr="00F91227">
        <w:tc>
          <w:tcPr>
            <w:tcW w:w="1710" w:type="dxa"/>
            <w:vMerge w:val="restart"/>
            <w:shd w:val="clear" w:color="auto" w:fill="auto"/>
          </w:tcPr>
          <w:p w14:paraId="68EC7A1C" w14:textId="77777777" w:rsidR="00842EF7" w:rsidRPr="00FE760F" w:rsidRDefault="00842EF7" w:rsidP="00F91227">
            <w:pPr>
              <w:pStyle w:val="TAH"/>
              <w:rPr>
                <w:rFonts w:eastAsia="Calibri"/>
                <w:szCs w:val="22"/>
              </w:rPr>
            </w:pPr>
            <w:r w:rsidRPr="00FE760F">
              <w:rPr>
                <w:rFonts w:eastAsia="Calibri"/>
                <w:szCs w:val="22"/>
              </w:rPr>
              <w:t>Operating band</w:t>
            </w:r>
          </w:p>
        </w:tc>
        <w:tc>
          <w:tcPr>
            <w:tcW w:w="6413" w:type="dxa"/>
            <w:gridSpan w:val="4"/>
            <w:shd w:val="clear" w:color="auto" w:fill="auto"/>
            <w:vAlign w:val="center"/>
          </w:tcPr>
          <w:p w14:paraId="531563EE" w14:textId="77777777" w:rsidR="00842EF7" w:rsidRPr="00FE760F" w:rsidRDefault="00842EF7" w:rsidP="00F91227">
            <w:pPr>
              <w:pStyle w:val="TAH"/>
              <w:rPr>
                <w:rFonts w:eastAsia="MS Mincho"/>
                <w:szCs w:val="22"/>
              </w:rPr>
            </w:pPr>
            <w:r w:rsidRPr="00FE760F">
              <w:rPr>
                <w:rFonts w:eastAsia="MS Mincho"/>
                <w:szCs w:val="22"/>
              </w:rPr>
              <w:t>REFSENS (dBm) / Channel bandwidth</w:t>
            </w:r>
          </w:p>
        </w:tc>
      </w:tr>
      <w:tr w:rsidR="00842EF7" w:rsidRPr="00FE760F" w14:paraId="690A2D93" w14:textId="77777777" w:rsidTr="00F91227">
        <w:tc>
          <w:tcPr>
            <w:tcW w:w="1710" w:type="dxa"/>
            <w:vMerge/>
            <w:shd w:val="clear" w:color="auto" w:fill="auto"/>
          </w:tcPr>
          <w:p w14:paraId="12FB4198" w14:textId="77777777" w:rsidR="00842EF7" w:rsidRPr="00FE760F" w:rsidRDefault="00842EF7" w:rsidP="00F91227">
            <w:pPr>
              <w:pStyle w:val="TAH"/>
              <w:rPr>
                <w:rFonts w:eastAsia="Calibri"/>
                <w:szCs w:val="22"/>
              </w:rPr>
            </w:pPr>
          </w:p>
        </w:tc>
        <w:tc>
          <w:tcPr>
            <w:tcW w:w="1517" w:type="dxa"/>
            <w:shd w:val="clear" w:color="auto" w:fill="auto"/>
            <w:vAlign w:val="center"/>
          </w:tcPr>
          <w:p w14:paraId="4C1029AD" w14:textId="77777777" w:rsidR="00842EF7" w:rsidRPr="00FE760F" w:rsidRDefault="00842EF7" w:rsidP="00F91227">
            <w:pPr>
              <w:pStyle w:val="TAH"/>
              <w:rPr>
                <w:rFonts w:eastAsia="Calibri"/>
                <w:szCs w:val="22"/>
              </w:rPr>
            </w:pPr>
            <w:r w:rsidRPr="00FE760F">
              <w:rPr>
                <w:rFonts w:eastAsia="MS Mincho"/>
                <w:szCs w:val="22"/>
              </w:rPr>
              <w:t>50 MHz</w:t>
            </w:r>
          </w:p>
        </w:tc>
        <w:tc>
          <w:tcPr>
            <w:tcW w:w="1971" w:type="dxa"/>
            <w:shd w:val="clear" w:color="auto" w:fill="auto"/>
          </w:tcPr>
          <w:p w14:paraId="231BBA4D" w14:textId="77777777" w:rsidR="00842EF7" w:rsidRPr="00FE760F" w:rsidRDefault="00842EF7" w:rsidP="00F91227">
            <w:pPr>
              <w:pStyle w:val="TAH"/>
              <w:rPr>
                <w:rFonts w:eastAsia="Calibri"/>
                <w:szCs w:val="22"/>
              </w:rPr>
            </w:pPr>
            <w:r w:rsidRPr="00FE760F">
              <w:rPr>
                <w:rFonts w:eastAsia="MS Mincho"/>
                <w:szCs w:val="22"/>
              </w:rPr>
              <w:t>100 MHz</w:t>
            </w:r>
          </w:p>
        </w:tc>
        <w:tc>
          <w:tcPr>
            <w:tcW w:w="1372" w:type="dxa"/>
            <w:shd w:val="clear" w:color="auto" w:fill="auto"/>
          </w:tcPr>
          <w:p w14:paraId="79C6D763" w14:textId="77777777" w:rsidR="00842EF7" w:rsidRPr="00FE760F" w:rsidRDefault="00842EF7" w:rsidP="00F91227">
            <w:pPr>
              <w:pStyle w:val="TAH"/>
              <w:rPr>
                <w:rFonts w:eastAsia="Calibri"/>
                <w:szCs w:val="22"/>
              </w:rPr>
            </w:pPr>
            <w:r w:rsidRPr="00FE760F">
              <w:rPr>
                <w:rFonts w:eastAsia="MS Mincho"/>
                <w:szCs w:val="22"/>
              </w:rPr>
              <w:t>200 MHz</w:t>
            </w:r>
          </w:p>
        </w:tc>
        <w:tc>
          <w:tcPr>
            <w:tcW w:w="1553" w:type="dxa"/>
            <w:shd w:val="clear" w:color="auto" w:fill="auto"/>
          </w:tcPr>
          <w:p w14:paraId="5C41F2BD"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658E6A77" w14:textId="77777777" w:rsidTr="00F91227">
        <w:tc>
          <w:tcPr>
            <w:tcW w:w="1710" w:type="dxa"/>
            <w:shd w:val="clear" w:color="auto" w:fill="auto"/>
          </w:tcPr>
          <w:p w14:paraId="46835657" w14:textId="77777777" w:rsidR="00842EF7" w:rsidRPr="00FE760F" w:rsidRDefault="00842EF7" w:rsidP="00F91227">
            <w:pPr>
              <w:pStyle w:val="TAC"/>
              <w:rPr>
                <w:rFonts w:eastAsia="Calibri"/>
                <w:szCs w:val="22"/>
              </w:rPr>
            </w:pPr>
            <w:r w:rsidRPr="00FE760F">
              <w:rPr>
                <w:rFonts w:eastAsia="Calibri"/>
                <w:szCs w:val="22"/>
              </w:rPr>
              <w:t>n257</w:t>
            </w:r>
          </w:p>
        </w:tc>
        <w:tc>
          <w:tcPr>
            <w:tcW w:w="1517" w:type="dxa"/>
            <w:shd w:val="clear" w:color="auto" w:fill="auto"/>
            <w:vAlign w:val="bottom"/>
          </w:tcPr>
          <w:p w14:paraId="37941DB3"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48442A8D"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7A214AD8"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6A4148B0" w14:textId="77777777" w:rsidR="00842EF7" w:rsidRPr="00FE760F" w:rsidRDefault="00842EF7" w:rsidP="00F91227">
            <w:pPr>
              <w:pStyle w:val="TAC"/>
              <w:rPr>
                <w:rFonts w:eastAsia="Calibri"/>
              </w:rPr>
            </w:pPr>
            <w:r w:rsidRPr="00FE760F">
              <w:rPr>
                <w:rFonts w:eastAsia="Calibri"/>
              </w:rPr>
              <w:t>-79.3</w:t>
            </w:r>
          </w:p>
        </w:tc>
      </w:tr>
      <w:tr w:rsidR="00842EF7" w:rsidRPr="00FE760F" w14:paraId="6BF93677" w14:textId="77777777" w:rsidTr="00F91227">
        <w:tc>
          <w:tcPr>
            <w:tcW w:w="1710" w:type="dxa"/>
            <w:shd w:val="clear" w:color="auto" w:fill="auto"/>
          </w:tcPr>
          <w:p w14:paraId="239751F7"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517" w:type="dxa"/>
            <w:shd w:val="clear" w:color="auto" w:fill="auto"/>
            <w:vAlign w:val="bottom"/>
          </w:tcPr>
          <w:p w14:paraId="7F30386F"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77F1F401"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182AC9F8"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3C92EF75" w14:textId="77777777" w:rsidR="00842EF7" w:rsidRPr="00FE760F" w:rsidRDefault="00842EF7" w:rsidP="00F91227">
            <w:pPr>
              <w:pStyle w:val="TAC"/>
              <w:rPr>
                <w:rFonts w:eastAsia="Calibri"/>
              </w:rPr>
            </w:pPr>
            <w:r w:rsidRPr="00FE760F">
              <w:rPr>
                <w:rFonts w:eastAsia="Calibri"/>
              </w:rPr>
              <w:t>-79.3</w:t>
            </w:r>
          </w:p>
        </w:tc>
      </w:tr>
      <w:tr w:rsidR="00842EF7" w:rsidRPr="00FE760F" w14:paraId="4613B779" w14:textId="77777777" w:rsidTr="00F91227">
        <w:tc>
          <w:tcPr>
            <w:tcW w:w="1710" w:type="dxa"/>
            <w:shd w:val="clear" w:color="auto" w:fill="auto"/>
          </w:tcPr>
          <w:p w14:paraId="52AB60B3" w14:textId="77777777" w:rsidR="00842EF7" w:rsidRPr="00FE760F" w:rsidRDefault="00842EF7" w:rsidP="00F91227">
            <w:pPr>
              <w:pStyle w:val="TAC"/>
              <w:rPr>
                <w:rFonts w:eastAsia="Calibri"/>
                <w:szCs w:val="22"/>
              </w:rPr>
            </w:pPr>
            <w:r w:rsidRPr="00FE760F">
              <w:rPr>
                <w:rFonts w:eastAsia="MS Mincho"/>
                <w:szCs w:val="22"/>
                <w:lang w:val="en-US"/>
              </w:rPr>
              <w:t>n260</w:t>
            </w:r>
          </w:p>
        </w:tc>
        <w:tc>
          <w:tcPr>
            <w:tcW w:w="1517" w:type="dxa"/>
            <w:shd w:val="clear" w:color="auto" w:fill="auto"/>
            <w:vAlign w:val="bottom"/>
          </w:tcPr>
          <w:p w14:paraId="13A99B68" w14:textId="77777777" w:rsidR="00842EF7" w:rsidRPr="00FE760F" w:rsidRDefault="00842EF7" w:rsidP="00F91227">
            <w:pPr>
              <w:pStyle w:val="TAC"/>
              <w:rPr>
                <w:rFonts w:eastAsia="Calibri"/>
              </w:rPr>
            </w:pPr>
            <w:r w:rsidRPr="00FE760F">
              <w:rPr>
                <w:rFonts w:eastAsia="Calibri"/>
              </w:rPr>
              <w:t>-85.7</w:t>
            </w:r>
          </w:p>
        </w:tc>
        <w:tc>
          <w:tcPr>
            <w:tcW w:w="1971" w:type="dxa"/>
            <w:shd w:val="clear" w:color="auto" w:fill="auto"/>
            <w:vAlign w:val="bottom"/>
          </w:tcPr>
          <w:p w14:paraId="6CBB993B" w14:textId="77777777" w:rsidR="00842EF7" w:rsidRPr="00FE760F" w:rsidRDefault="00842EF7" w:rsidP="00F91227">
            <w:pPr>
              <w:pStyle w:val="TAC"/>
              <w:rPr>
                <w:rFonts w:eastAsia="Calibri"/>
              </w:rPr>
            </w:pPr>
            <w:r w:rsidRPr="00FE760F">
              <w:rPr>
                <w:rFonts w:eastAsia="Calibri"/>
              </w:rPr>
              <w:t>-82.7</w:t>
            </w:r>
          </w:p>
        </w:tc>
        <w:tc>
          <w:tcPr>
            <w:tcW w:w="1372" w:type="dxa"/>
            <w:shd w:val="clear" w:color="auto" w:fill="auto"/>
          </w:tcPr>
          <w:p w14:paraId="73F24BF7" w14:textId="77777777" w:rsidR="00842EF7" w:rsidRPr="00FE760F" w:rsidRDefault="00842EF7" w:rsidP="00F91227">
            <w:pPr>
              <w:pStyle w:val="TAC"/>
              <w:rPr>
                <w:rFonts w:eastAsia="Calibri"/>
                <w:szCs w:val="22"/>
              </w:rPr>
            </w:pPr>
            <w:r w:rsidRPr="00FE760F">
              <w:rPr>
                <w:rFonts w:eastAsia="Calibri"/>
                <w:szCs w:val="22"/>
              </w:rPr>
              <w:t>-79.7</w:t>
            </w:r>
          </w:p>
        </w:tc>
        <w:tc>
          <w:tcPr>
            <w:tcW w:w="1553" w:type="dxa"/>
            <w:shd w:val="clear" w:color="auto" w:fill="auto"/>
            <w:vAlign w:val="bottom"/>
          </w:tcPr>
          <w:p w14:paraId="31593359" w14:textId="77777777" w:rsidR="00842EF7" w:rsidRPr="00FE760F" w:rsidRDefault="00842EF7" w:rsidP="00F91227">
            <w:pPr>
              <w:pStyle w:val="TAC"/>
              <w:rPr>
                <w:rFonts w:eastAsia="Calibri"/>
              </w:rPr>
            </w:pPr>
            <w:r w:rsidRPr="00FE760F">
              <w:rPr>
                <w:rFonts w:eastAsia="Calibri"/>
              </w:rPr>
              <w:t>-76.7</w:t>
            </w:r>
          </w:p>
        </w:tc>
      </w:tr>
      <w:tr w:rsidR="00842EF7" w:rsidRPr="00FE760F" w14:paraId="320EFC70" w14:textId="77777777" w:rsidTr="00F91227">
        <w:tc>
          <w:tcPr>
            <w:tcW w:w="1710" w:type="dxa"/>
            <w:shd w:val="clear" w:color="auto" w:fill="auto"/>
          </w:tcPr>
          <w:p w14:paraId="7D726423" w14:textId="77777777" w:rsidR="00842EF7" w:rsidRPr="00FE760F" w:rsidRDefault="00842EF7" w:rsidP="00F91227">
            <w:pPr>
              <w:pStyle w:val="TAC"/>
              <w:rPr>
                <w:rFonts w:eastAsia="MS Mincho"/>
                <w:szCs w:val="22"/>
                <w:lang w:val="en-US"/>
              </w:rPr>
            </w:pPr>
            <w:r w:rsidRPr="00FE760F">
              <w:rPr>
                <w:rFonts w:eastAsia="MS Mincho"/>
                <w:szCs w:val="22"/>
                <w:lang w:val="en-US"/>
              </w:rPr>
              <w:t>n261</w:t>
            </w:r>
          </w:p>
        </w:tc>
        <w:tc>
          <w:tcPr>
            <w:tcW w:w="1517" w:type="dxa"/>
            <w:shd w:val="clear" w:color="auto" w:fill="auto"/>
            <w:vAlign w:val="bottom"/>
          </w:tcPr>
          <w:p w14:paraId="287881FC" w14:textId="77777777" w:rsidR="00842EF7" w:rsidRPr="00FE760F" w:rsidRDefault="00842EF7" w:rsidP="00F91227">
            <w:pPr>
              <w:pStyle w:val="TAC"/>
              <w:rPr>
                <w:rFonts w:eastAsia="Calibri"/>
              </w:rPr>
            </w:pPr>
            <w:r w:rsidRPr="00FE760F">
              <w:rPr>
                <w:rFonts w:eastAsia="Calibri"/>
              </w:rPr>
              <w:t>-88.3</w:t>
            </w:r>
          </w:p>
        </w:tc>
        <w:tc>
          <w:tcPr>
            <w:tcW w:w="1971" w:type="dxa"/>
            <w:shd w:val="clear" w:color="auto" w:fill="auto"/>
            <w:vAlign w:val="bottom"/>
          </w:tcPr>
          <w:p w14:paraId="321F7059" w14:textId="77777777" w:rsidR="00842EF7" w:rsidRPr="00FE760F" w:rsidRDefault="00842EF7" w:rsidP="00F91227">
            <w:pPr>
              <w:pStyle w:val="TAC"/>
              <w:rPr>
                <w:rFonts w:eastAsia="Calibri"/>
              </w:rPr>
            </w:pPr>
            <w:r w:rsidRPr="00FE760F">
              <w:rPr>
                <w:rFonts w:eastAsia="Calibri"/>
              </w:rPr>
              <w:t>-85.3</w:t>
            </w:r>
          </w:p>
        </w:tc>
        <w:tc>
          <w:tcPr>
            <w:tcW w:w="1372" w:type="dxa"/>
            <w:shd w:val="clear" w:color="auto" w:fill="auto"/>
          </w:tcPr>
          <w:p w14:paraId="7B25CAF7" w14:textId="77777777" w:rsidR="00842EF7" w:rsidRPr="00FE760F" w:rsidRDefault="00842EF7" w:rsidP="00F91227">
            <w:pPr>
              <w:pStyle w:val="TAC"/>
              <w:rPr>
                <w:rFonts w:eastAsia="Calibri"/>
                <w:szCs w:val="22"/>
              </w:rPr>
            </w:pPr>
            <w:r w:rsidRPr="00FE760F">
              <w:rPr>
                <w:rFonts w:eastAsia="Calibri"/>
                <w:szCs w:val="22"/>
              </w:rPr>
              <w:t>-82.3</w:t>
            </w:r>
          </w:p>
        </w:tc>
        <w:tc>
          <w:tcPr>
            <w:tcW w:w="1553" w:type="dxa"/>
            <w:shd w:val="clear" w:color="auto" w:fill="auto"/>
            <w:vAlign w:val="bottom"/>
          </w:tcPr>
          <w:p w14:paraId="73E84E41" w14:textId="77777777" w:rsidR="00842EF7" w:rsidRPr="00FE760F" w:rsidRDefault="00842EF7" w:rsidP="00F91227">
            <w:pPr>
              <w:pStyle w:val="TAC"/>
              <w:rPr>
                <w:rFonts w:eastAsia="Calibri"/>
              </w:rPr>
            </w:pPr>
            <w:r w:rsidRPr="00FE760F">
              <w:rPr>
                <w:rFonts w:eastAsia="Calibri"/>
              </w:rPr>
              <w:t>-79.3</w:t>
            </w:r>
          </w:p>
        </w:tc>
      </w:tr>
      <w:tr w:rsidR="00842EF7" w:rsidRPr="00FE760F" w14:paraId="3D6D3AF5" w14:textId="77777777" w:rsidTr="00F91227">
        <w:tc>
          <w:tcPr>
            <w:tcW w:w="8123" w:type="dxa"/>
            <w:gridSpan w:val="5"/>
            <w:shd w:val="clear" w:color="auto" w:fill="auto"/>
          </w:tcPr>
          <w:p w14:paraId="03F73307" w14:textId="77777777" w:rsidR="00842EF7" w:rsidRPr="00FE760F" w:rsidRDefault="00842EF7" w:rsidP="00F91227">
            <w:pPr>
              <w:pStyle w:val="TAN"/>
              <w:rPr>
                <w:rFonts w:eastAsia="Calibri"/>
              </w:rPr>
            </w:pPr>
            <w:r w:rsidRPr="00FE760F">
              <w:t>NOTE 1:</w:t>
            </w:r>
            <w:r w:rsidRPr="00FE760F">
              <w:tab/>
              <w:t>The transmitter shall be set to P</w:t>
            </w:r>
            <w:r w:rsidRPr="00FE760F">
              <w:rPr>
                <w:vertAlign w:val="subscript"/>
              </w:rPr>
              <w:t>UMAX</w:t>
            </w:r>
            <w:r w:rsidRPr="00FE760F">
              <w:t xml:space="preserve"> as defined in clause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1476" w:name="_Toc21340945"/>
      <w:bookmarkStart w:id="1477" w:name="_Toc29805393"/>
      <w:bookmarkStart w:id="1478" w:name="_Toc36456602"/>
      <w:bookmarkStart w:id="1479" w:name="_Toc36469700"/>
      <w:bookmarkStart w:id="1480" w:name="_Toc37254109"/>
      <w:bookmarkStart w:id="1481" w:name="_Toc37322968"/>
      <w:r w:rsidRPr="00FE760F">
        <w:lastRenderedPageBreak/>
        <w:t>7.3.2.4</w:t>
      </w:r>
      <w:r w:rsidRPr="00FE760F">
        <w:tab/>
        <w:t>Reference sensitivity power level for power class 4</w:t>
      </w:r>
      <w:bookmarkEnd w:id="1476"/>
      <w:bookmarkEnd w:id="1477"/>
      <w:bookmarkEnd w:id="1478"/>
      <w:bookmarkEnd w:id="1479"/>
      <w:bookmarkEnd w:id="1480"/>
      <w:bookmarkEnd w:id="1481"/>
    </w:p>
    <w:p w14:paraId="7DC72C90" w14:textId="77777777" w:rsidR="00842EF7" w:rsidRPr="00FE760F" w:rsidRDefault="00842EF7" w:rsidP="00842EF7">
      <w:r w:rsidRPr="00FE760F">
        <w:t>The throughput shall be ≥ 95% of the maximum throughput of the reference measurement channels as specified in Annexes A.2.3.2 and A.3.3.2 (with one sided dynamic OCNG Pattern OP.1 TDD for the DL-signal as described in Annex A.5.2.1) with peak reference sensitivity specified in Table 7.3.2.4-1. The requirement is verified with the test metric of EIS (Link=Beam peak search grids,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1482" w:name="_Toc21340946"/>
      <w:bookmarkStart w:id="1483" w:name="_Toc29805394"/>
      <w:bookmarkStart w:id="1484" w:name="_Toc36456603"/>
      <w:bookmarkStart w:id="1485" w:name="_Toc36469701"/>
      <w:bookmarkStart w:id="1486" w:name="_Toc37254110"/>
      <w:bookmarkStart w:id="1487" w:name="_Toc37322969"/>
      <w:r w:rsidRPr="00FE760F">
        <w:rPr>
          <w:snapToGrid w:val="0"/>
        </w:rPr>
        <w:t>7.3.3</w:t>
      </w:r>
      <w:r w:rsidRPr="00FE760F">
        <w:rPr>
          <w:snapToGrid w:val="0"/>
        </w:rPr>
        <w:tab/>
        <w:t>Void</w:t>
      </w:r>
      <w:bookmarkEnd w:id="1482"/>
      <w:bookmarkEnd w:id="1483"/>
      <w:bookmarkEnd w:id="1484"/>
      <w:bookmarkEnd w:id="1485"/>
      <w:bookmarkEnd w:id="1486"/>
      <w:bookmarkEnd w:id="1487"/>
    </w:p>
    <w:p w14:paraId="5C0C2546" w14:textId="77777777" w:rsidR="00842EF7" w:rsidRPr="00FE760F" w:rsidRDefault="00842EF7" w:rsidP="00842EF7">
      <w:pPr>
        <w:pStyle w:val="Heading3"/>
      </w:pPr>
      <w:bookmarkStart w:id="1488" w:name="_Toc21340947"/>
      <w:bookmarkStart w:id="1489" w:name="_Toc29805395"/>
      <w:bookmarkStart w:id="1490" w:name="_Toc36456604"/>
      <w:bookmarkStart w:id="1491" w:name="_Toc36469702"/>
      <w:bookmarkStart w:id="1492" w:name="_Toc37254111"/>
      <w:bookmarkStart w:id="1493" w:name="_Toc37322970"/>
      <w:r w:rsidRPr="00FE760F">
        <w:t>7.3.4</w:t>
      </w:r>
      <w:r w:rsidRPr="00FE760F">
        <w:tab/>
      </w:r>
      <w:bookmarkStart w:id="1494" w:name="_Hlk528876588"/>
      <w:r w:rsidRPr="00FE760F">
        <w:t>EIS spherical coverage</w:t>
      </w:r>
      <w:bookmarkEnd w:id="1488"/>
      <w:bookmarkEnd w:id="1489"/>
      <w:bookmarkEnd w:id="1490"/>
      <w:bookmarkEnd w:id="1491"/>
      <w:bookmarkEnd w:id="1492"/>
      <w:bookmarkEnd w:id="1493"/>
      <w:bookmarkEnd w:id="1494"/>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1495" w:name="_Hlk528876724"/>
      <w:r w:rsidRPr="00FE760F">
        <w:rPr>
          <w:rFonts w:ascii="Arial" w:eastAsia="Malgun Gothic" w:hAnsi="Arial"/>
          <w:sz w:val="24"/>
        </w:rPr>
        <w:t xml:space="preserve">EIS spherical coverage </w:t>
      </w:r>
      <w:bookmarkEnd w:id="1495"/>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77777777"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77777777"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352D2208" w14:textId="77777777" w:rsidR="00842EF7" w:rsidRPr="00FE760F" w:rsidRDefault="00842EF7" w:rsidP="00842EF7">
      <w:pPr>
        <w:pStyle w:val="TH"/>
      </w:pPr>
      <w:r w:rsidRPr="00FE760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1496" w:name="_Toc21340948"/>
      <w:bookmarkStart w:id="1497" w:name="_Toc29805396"/>
      <w:bookmarkStart w:id="1498" w:name="_Toc36456605"/>
      <w:bookmarkStart w:id="1499" w:name="_Toc36469703"/>
      <w:bookmarkStart w:id="1500" w:name="_Toc37254112"/>
      <w:bookmarkStart w:id="1501" w:name="_Toc37322971"/>
      <w:r w:rsidRPr="00FE760F">
        <w:t>7.3.4.3</w:t>
      </w:r>
      <w:r w:rsidRPr="00FE760F">
        <w:tab/>
        <w:t>EIS spherical coverage for power class 3</w:t>
      </w:r>
      <w:bookmarkEnd w:id="1496"/>
      <w:bookmarkEnd w:id="1497"/>
      <w:bookmarkEnd w:id="1498"/>
      <w:bookmarkEnd w:id="1499"/>
      <w:bookmarkEnd w:id="1500"/>
      <w:bookmarkEnd w:id="1501"/>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77777777"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78DCB3EF" w14:textId="77777777" w:rsidTr="00F91227">
        <w:tc>
          <w:tcPr>
            <w:tcW w:w="1710" w:type="dxa"/>
            <w:vMerge w:val="restart"/>
            <w:shd w:val="clear" w:color="auto" w:fill="auto"/>
          </w:tcPr>
          <w:p w14:paraId="7499949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413" w:type="dxa"/>
            <w:gridSpan w:val="4"/>
            <w:shd w:val="clear" w:color="auto" w:fill="auto"/>
            <w:vAlign w:val="center"/>
          </w:tcPr>
          <w:p w14:paraId="42E57C41" w14:textId="77777777" w:rsidR="00842EF7" w:rsidRPr="00FE760F" w:rsidRDefault="00842EF7" w:rsidP="00F91227">
            <w:pPr>
              <w:keepNext/>
              <w:keepLines/>
              <w:spacing w:after="0"/>
              <w:jc w:val="center"/>
              <w:rPr>
                <w:rFonts w:ascii="Arial" w:eastAsia="MS Mincho" w:hAnsi="Arial"/>
                <w:b/>
                <w:sz w:val="18"/>
                <w:szCs w:val="22"/>
              </w:rPr>
            </w:pPr>
            <w:r w:rsidRPr="00FE760F">
              <w:rPr>
                <w:rFonts w:ascii="Arial" w:eastAsia="Malgun Gothic" w:hAnsi="Arial"/>
                <w:b/>
                <w:sz w:val="18"/>
              </w:rPr>
              <w:t>EIS at 50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6C880F4A" w14:textId="77777777" w:rsidTr="00F91227">
        <w:tc>
          <w:tcPr>
            <w:tcW w:w="1710" w:type="dxa"/>
            <w:vMerge/>
            <w:shd w:val="clear" w:color="auto" w:fill="auto"/>
          </w:tcPr>
          <w:p w14:paraId="45EFCE5C" w14:textId="77777777" w:rsidR="00842EF7" w:rsidRPr="00FE760F" w:rsidRDefault="00842EF7" w:rsidP="00F91227">
            <w:pPr>
              <w:keepNext/>
              <w:keepLines/>
              <w:spacing w:after="0"/>
              <w:jc w:val="center"/>
              <w:rPr>
                <w:rFonts w:ascii="Arial" w:eastAsia="Calibri" w:hAnsi="Arial"/>
                <w:b/>
                <w:sz w:val="18"/>
                <w:szCs w:val="22"/>
              </w:rPr>
            </w:pPr>
          </w:p>
        </w:tc>
        <w:tc>
          <w:tcPr>
            <w:tcW w:w="1517" w:type="dxa"/>
            <w:shd w:val="clear" w:color="auto" w:fill="auto"/>
            <w:vAlign w:val="center"/>
          </w:tcPr>
          <w:p w14:paraId="1BCC870D"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971" w:type="dxa"/>
            <w:shd w:val="clear" w:color="auto" w:fill="auto"/>
          </w:tcPr>
          <w:p w14:paraId="1065B93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372" w:type="dxa"/>
            <w:shd w:val="clear" w:color="auto" w:fill="auto"/>
          </w:tcPr>
          <w:p w14:paraId="297F555D"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553" w:type="dxa"/>
            <w:shd w:val="clear" w:color="auto" w:fill="auto"/>
          </w:tcPr>
          <w:p w14:paraId="14FA9739"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798D482F" w14:textId="77777777" w:rsidTr="00F91227">
        <w:tc>
          <w:tcPr>
            <w:tcW w:w="1710" w:type="dxa"/>
            <w:shd w:val="clear" w:color="auto" w:fill="auto"/>
          </w:tcPr>
          <w:p w14:paraId="3ABF82D1" w14:textId="77777777" w:rsidR="00842EF7" w:rsidRPr="00FE760F" w:rsidRDefault="00842EF7" w:rsidP="00F91227">
            <w:pPr>
              <w:pStyle w:val="TAC"/>
            </w:pPr>
            <w:r w:rsidRPr="00FE760F">
              <w:t>n257</w:t>
            </w:r>
          </w:p>
        </w:tc>
        <w:tc>
          <w:tcPr>
            <w:tcW w:w="1517" w:type="dxa"/>
            <w:shd w:val="clear" w:color="auto" w:fill="auto"/>
          </w:tcPr>
          <w:p w14:paraId="600A6C5B"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0AEBD67F"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14908E25"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08A9EA47" w14:textId="77777777" w:rsidR="00842EF7" w:rsidRPr="00FE760F" w:rsidRDefault="00842EF7" w:rsidP="00F91227">
            <w:pPr>
              <w:pStyle w:val="TAC"/>
              <w:rPr>
                <w:szCs w:val="18"/>
              </w:rPr>
            </w:pPr>
            <w:r w:rsidRPr="00FE760F">
              <w:rPr>
                <w:szCs w:val="18"/>
              </w:rPr>
              <w:t>-68.4</w:t>
            </w:r>
          </w:p>
        </w:tc>
      </w:tr>
      <w:tr w:rsidR="00842EF7" w:rsidRPr="00FE760F" w14:paraId="2EC85B82" w14:textId="77777777" w:rsidTr="00F91227">
        <w:tc>
          <w:tcPr>
            <w:tcW w:w="1710" w:type="dxa"/>
            <w:shd w:val="clear" w:color="auto" w:fill="auto"/>
          </w:tcPr>
          <w:p w14:paraId="3C171B3A" w14:textId="77777777" w:rsidR="00842EF7" w:rsidRPr="00FE760F" w:rsidRDefault="00842EF7" w:rsidP="00F91227">
            <w:pPr>
              <w:pStyle w:val="TAC"/>
            </w:pPr>
            <w:r w:rsidRPr="00FE760F">
              <w:rPr>
                <w:rFonts w:eastAsia="MS Mincho"/>
                <w:lang w:val="en-US"/>
              </w:rPr>
              <w:t>n258</w:t>
            </w:r>
          </w:p>
        </w:tc>
        <w:tc>
          <w:tcPr>
            <w:tcW w:w="1517" w:type="dxa"/>
            <w:shd w:val="clear" w:color="auto" w:fill="auto"/>
          </w:tcPr>
          <w:p w14:paraId="5D7C4620"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039B3376"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7411F6AD"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70314F9E" w14:textId="77777777" w:rsidR="00842EF7" w:rsidRPr="00FE760F" w:rsidRDefault="00842EF7" w:rsidP="00F91227">
            <w:pPr>
              <w:pStyle w:val="TAC"/>
              <w:rPr>
                <w:szCs w:val="18"/>
              </w:rPr>
            </w:pPr>
            <w:r w:rsidRPr="00FE760F">
              <w:rPr>
                <w:szCs w:val="18"/>
              </w:rPr>
              <w:t>-68.4</w:t>
            </w:r>
          </w:p>
        </w:tc>
      </w:tr>
      <w:tr w:rsidR="00842EF7" w:rsidRPr="00FE760F" w14:paraId="0AC6CFB1" w14:textId="77777777" w:rsidTr="00F91227">
        <w:tc>
          <w:tcPr>
            <w:tcW w:w="1710" w:type="dxa"/>
            <w:shd w:val="clear" w:color="auto" w:fill="auto"/>
          </w:tcPr>
          <w:p w14:paraId="576B4E7C" w14:textId="77777777" w:rsidR="00842EF7" w:rsidRPr="00FE760F" w:rsidRDefault="00842EF7" w:rsidP="00F91227">
            <w:pPr>
              <w:pStyle w:val="TAC"/>
            </w:pPr>
            <w:r w:rsidRPr="00FE760F">
              <w:rPr>
                <w:rFonts w:eastAsia="MS Mincho"/>
                <w:lang w:val="en-US"/>
              </w:rPr>
              <w:t>n260</w:t>
            </w:r>
          </w:p>
        </w:tc>
        <w:tc>
          <w:tcPr>
            <w:tcW w:w="1517" w:type="dxa"/>
            <w:shd w:val="clear" w:color="auto" w:fill="auto"/>
          </w:tcPr>
          <w:p w14:paraId="4AAED718" w14:textId="77777777" w:rsidR="00842EF7" w:rsidRPr="00FE760F" w:rsidRDefault="00842EF7" w:rsidP="00F91227">
            <w:pPr>
              <w:pStyle w:val="TAC"/>
              <w:rPr>
                <w:szCs w:val="18"/>
              </w:rPr>
            </w:pPr>
            <w:r w:rsidRPr="00FE760F">
              <w:rPr>
                <w:szCs w:val="18"/>
              </w:rPr>
              <w:t>-73.1</w:t>
            </w:r>
          </w:p>
        </w:tc>
        <w:tc>
          <w:tcPr>
            <w:tcW w:w="1971" w:type="dxa"/>
            <w:shd w:val="clear" w:color="auto" w:fill="auto"/>
          </w:tcPr>
          <w:p w14:paraId="307E8AB6" w14:textId="77777777" w:rsidR="00842EF7" w:rsidRPr="00FE760F" w:rsidRDefault="00842EF7" w:rsidP="00F91227">
            <w:pPr>
              <w:pStyle w:val="TAC"/>
              <w:rPr>
                <w:szCs w:val="18"/>
              </w:rPr>
            </w:pPr>
            <w:r w:rsidRPr="00FE760F">
              <w:rPr>
                <w:szCs w:val="18"/>
              </w:rPr>
              <w:t>-70.1</w:t>
            </w:r>
          </w:p>
        </w:tc>
        <w:tc>
          <w:tcPr>
            <w:tcW w:w="1372" w:type="dxa"/>
            <w:shd w:val="clear" w:color="auto" w:fill="auto"/>
          </w:tcPr>
          <w:p w14:paraId="019C3D8A" w14:textId="77777777" w:rsidR="00842EF7" w:rsidRPr="00FE760F" w:rsidRDefault="00842EF7" w:rsidP="00F91227">
            <w:pPr>
              <w:pStyle w:val="TAC"/>
              <w:rPr>
                <w:szCs w:val="18"/>
              </w:rPr>
            </w:pPr>
            <w:r w:rsidRPr="00FE760F">
              <w:rPr>
                <w:szCs w:val="18"/>
              </w:rPr>
              <w:t>-67.1</w:t>
            </w:r>
          </w:p>
        </w:tc>
        <w:tc>
          <w:tcPr>
            <w:tcW w:w="1553" w:type="dxa"/>
            <w:shd w:val="clear" w:color="auto" w:fill="auto"/>
          </w:tcPr>
          <w:p w14:paraId="61F18D4E" w14:textId="77777777" w:rsidR="00842EF7" w:rsidRPr="00FE760F" w:rsidRDefault="00842EF7" w:rsidP="00F91227">
            <w:pPr>
              <w:pStyle w:val="TAC"/>
              <w:rPr>
                <w:szCs w:val="18"/>
              </w:rPr>
            </w:pPr>
            <w:r w:rsidRPr="00FE760F">
              <w:rPr>
                <w:szCs w:val="18"/>
              </w:rPr>
              <w:t>-64.1</w:t>
            </w:r>
          </w:p>
        </w:tc>
      </w:tr>
      <w:tr w:rsidR="00842EF7" w:rsidRPr="00FE760F" w14:paraId="09D8FE20" w14:textId="77777777" w:rsidTr="00F91227">
        <w:tc>
          <w:tcPr>
            <w:tcW w:w="1710" w:type="dxa"/>
            <w:shd w:val="clear" w:color="auto" w:fill="auto"/>
          </w:tcPr>
          <w:p w14:paraId="081A7CE4" w14:textId="77777777" w:rsidR="00842EF7" w:rsidRPr="00FE760F" w:rsidRDefault="00842EF7" w:rsidP="00F91227">
            <w:pPr>
              <w:pStyle w:val="TAC"/>
              <w:rPr>
                <w:rFonts w:eastAsia="MS Mincho"/>
                <w:lang w:val="en-US"/>
              </w:rPr>
            </w:pPr>
            <w:r w:rsidRPr="00FE760F">
              <w:rPr>
                <w:rFonts w:eastAsia="MS Mincho"/>
                <w:lang w:val="en-US"/>
              </w:rPr>
              <w:t>n261</w:t>
            </w:r>
          </w:p>
        </w:tc>
        <w:tc>
          <w:tcPr>
            <w:tcW w:w="1517" w:type="dxa"/>
            <w:shd w:val="clear" w:color="auto" w:fill="auto"/>
          </w:tcPr>
          <w:p w14:paraId="7B35E428" w14:textId="77777777" w:rsidR="00842EF7" w:rsidRPr="00FE760F" w:rsidRDefault="00842EF7" w:rsidP="00F91227">
            <w:pPr>
              <w:pStyle w:val="TAC"/>
              <w:rPr>
                <w:szCs w:val="18"/>
              </w:rPr>
            </w:pPr>
            <w:r w:rsidRPr="00FE760F">
              <w:rPr>
                <w:szCs w:val="18"/>
              </w:rPr>
              <w:t>-77.4</w:t>
            </w:r>
          </w:p>
        </w:tc>
        <w:tc>
          <w:tcPr>
            <w:tcW w:w="1971" w:type="dxa"/>
            <w:shd w:val="clear" w:color="auto" w:fill="auto"/>
          </w:tcPr>
          <w:p w14:paraId="5D7ECE9C" w14:textId="77777777" w:rsidR="00842EF7" w:rsidRPr="00FE760F" w:rsidRDefault="00842EF7" w:rsidP="00F91227">
            <w:pPr>
              <w:pStyle w:val="TAC"/>
              <w:rPr>
                <w:szCs w:val="18"/>
              </w:rPr>
            </w:pPr>
            <w:r w:rsidRPr="00FE760F">
              <w:rPr>
                <w:szCs w:val="18"/>
              </w:rPr>
              <w:t>-74.4</w:t>
            </w:r>
          </w:p>
        </w:tc>
        <w:tc>
          <w:tcPr>
            <w:tcW w:w="1372" w:type="dxa"/>
            <w:shd w:val="clear" w:color="auto" w:fill="auto"/>
          </w:tcPr>
          <w:p w14:paraId="64C92F14" w14:textId="77777777" w:rsidR="00842EF7" w:rsidRPr="00FE760F" w:rsidRDefault="00842EF7" w:rsidP="00F91227">
            <w:pPr>
              <w:pStyle w:val="TAC"/>
              <w:rPr>
                <w:szCs w:val="18"/>
              </w:rPr>
            </w:pPr>
            <w:r w:rsidRPr="00FE760F">
              <w:rPr>
                <w:szCs w:val="18"/>
              </w:rPr>
              <w:t>-71.4</w:t>
            </w:r>
          </w:p>
        </w:tc>
        <w:tc>
          <w:tcPr>
            <w:tcW w:w="1553" w:type="dxa"/>
            <w:shd w:val="clear" w:color="auto" w:fill="auto"/>
          </w:tcPr>
          <w:p w14:paraId="15200E80" w14:textId="77777777" w:rsidR="00842EF7" w:rsidRPr="00FE760F" w:rsidRDefault="00842EF7" w:rsidP="00F91227">
            <w:pPr>
              <w:pStyle w:val="TAC"/>
              <w:rPr>
                <w:szCs w:val="18"/>
              </w:rPr>
            </w:pPr>
            <w:r w:rsidRPr="00FE760F">
              <w:rPr>
                <w:szCs w:val="18"/>
              </w:rPr>
              <w:t>-68.4</w:t>
            </w:r>
          </w:p>
        </w:tc>
      </w:tr>
      <w:tr w:rsidR="00842EF7" w:rsidRPr="00FE760F" w14:paraId="32A5141C" w14:textId="77777777" w:rsidTr="00F91227">
        <w:tc>
          <w:tcPr>
            <w:tcW w:w="8123" w:type="dxa"/>
            <w:gridSpan w:val="5"/>
            <w:shd w:val="clear" w:color="auto" w:fill="auto"/>
          </w:tcPr>
          <w:p w14:paraId="6499B8E3"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7856BD32" w14:textId="77777777" w:rsidR="00842EF7" w:rsidRPr="00FE760F" w:rsidRDefault="00842EF7" w:rsidP="00F91227">
            <w:pPr>
              <w:keepNext/>
              <w:keepLines/>
              <w:spacing w:after="0"/>
              <w:ind w:left="851" w:hanging="851"/>
              <w:rPr>
                <w:rFonts w:ascii="Arial" w:eastAsia="Calibri"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77777777"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4BCF8DB4" w14:textId="77777777" w:rsidR="00842EF7" w:rsidRPr="00FE760F" w:rsidRDefault="00842EF7" w:rsidP="00842EF7">
      <w:pPr>
        <w:pStyle w:val="TH"/>
      </w:pPr>
      <w:r w:rsidRPr="00FE760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77777777" w:rsidR="00842EF7" w:rsidRPr="00FE760F" w:rsidRDefault="00842EF7" w:rsidP="00842EF7">
      <w:pPr>
        <w:pStyle w:val="Heading2"/>
      </w:pPr>
      <w:bookmarkStart w:id="1502" w:name="_Toc21340949"/>
      <w:bookmarkStart w:id="1503" w:name="_Toc29805397"/>
      <w:bookmarkStart w:id="1504" w:name="_Toc36456606"/>
      <w:bookmarkStart w:id="1505" w:name="_Toc36469704"/>
      <w:bookmarkStart w:id="1506" w:name="_Toc37254113"/>
      <w:bookmarkStart w:id="1507" w:name="_Toc37322972"/>
      <w:r w:rsidRPr="00FE760F">
        <w:t>7.3A</w:t>
      </w:r>
      <w:r w:rsidRPr="00FE760F">
        <w:tab/>
        <w:t>Reference sensitivity for CA</w:t>
      </w:r>
      <w:bookmarkEnd w:id="1502"/>
      <w:bookmarkEnd w:id="1503"/>
      <w:bookmarkEnd w:id="1504"/>
      <w:bookmarkEnd w:id="1505"/>
      <w:bookmarkEnd w:id="1506"/>
      <w:bookmarkEnd w:id="1507"/>
    </w:p>
    <w:p w14:paraId="33A563BC" w14:textId="77777777" w:rsidR="00842EF7" w:rsidRPr="00FE760F" w:rsidRDefault="00842EF7" w:rsidP="00842EF7">
      <w:pPr>
        <w:pStyle w:val="Heading3"/>
      </w:pPr>
      <w:bookmarkStart w:id="1508" w:name="_Toc21340950"/>
      <w:bookmarkStart w:id="1509" w:name="_Toc29805398"/>
      <w:bookmarkStart w:id="1510" w:name="_Toc36456607"/>
      <w:bookmarkStart w:id="1511" w:name="_Toc36469705"/>
      <w:bookmarkStart w:id="1512" w:name="_Toc37254114"/>
      <w:bookmarkStart w:id="1513" w:name="_Toc37322973"/>
      <w:r w:rsidRPr="00FE760F">
        <w:t>7.3A.1</w:t>
      </w:r>
      <w:r w:rsidRPr="00FE760F">
        <w:tab/>
        <w:t>General</w:t>
      </w:r>
      <w:bookmarkEnd w:id="1508"/>
      <w:bookmarkEnd w:id="1509"/>
      <w:bookmarkEnd w:id="1510"/>
      <w:bookmarkEnd w:id="1511"/>
      <w:bookmarkEnd w:id="1512"/>
      <w:bookmarkEnd w:id="1513"/>
    </w:p>
    <w:p w14:paraId="6AEFF2F1" w14:textId="77777777" w:rsidR="00842EF7" w:rsidRPr="00FE760F" w:rsidRDefault="00842EF7" w:rsidP="00842EF7">
      <w:pPr>
        <w:pStyle w:val="Heading3"/>
      </w:pPr>
      <w:bookmarkStart w:id="1514" w:name="_Toc21340951"/>
      <w:bookmarkStart w:id="1515" w:name="_Toc29805399"/>
      <w:bookmarkStart w:id="1516" w:name="_Toc36456608"/>
      <w:bookmarkStart w:id="1517" w:name="_Toc36469706"/>
      <w:bookmarkStart w:id="1518" w:name="_Toc37254115"/>
      <w:bookmarkStart w:id="1519" w:name="_Toc37322974"/>
      <w:r w:rsidRPr="00FE760F">
        <w:t>7.3A.2</w:t>
      </w:r>
      <w:r w:rsidRPr="00FE760F">
        <w:tab/>
        <w:t>Reference sensitivity power level for CA</w:t>
      </w:r>
      <w:bookmarkEnd w:id="1514"/>
      <w:bookmarkEnd w:id="1515"/>
      <w:bookmarkEnd w:id="1516"/>
      <w:bookmarkEnd w:id="1517"/>
      <w:bookmarkEnd w:id="1518"/>
      <w:bookmarkEnd w:id="1519"/>
    </w:p>
    <w:p w14:paraId="12480AFA" w14:textId="77777777" w:rsidR="00842EF7" w:rsidRPr="00FE760F" w:rsidRDefault="00842EF7" w:rsidP="00842EF7">
      <w:pPr>
        <w:pStyle w:val="Heading4"/>
      </w:pPr>
      <w:bookmarkStart w:id="1520" w:name="_Toc21340952"/>
      <w:bookmarkStart w:id="1521" w:name="_Toc29805400"/>
      <w:bookmarkStart w:id="1522" w:name="_Toc36456609"/>
      <w:bookmarkStart w:id="1523" w:name="_Toc36469707"/>
      <w:bookmarkStart w:id="1524" w:name="_Toc37254116"/>
      <w:bookmarkStart w:id="1525" w:name="_Toc37322975"/>
      <w:r w:rsidRPr="00FE760F">
        <w:t>7.3A.2.1</w:t>
      </w:r>
      <w:r w:rsidRPr="00FE760F">
        <w:tab/>
        <w:t>Intra-band contiguous CA</w:t>
      </w:r>
      <w:bookmarkEnd w:id="1520"/>
      <w:bookmarkEnd w:id="1521"/>
      <w:bookmarkEnd w:id="1522"/>
      <w:bookmarkEnd w:id="1523"/>
      <w:bookmarkEnd w:id="1524"/>
      <w:bookmarkEnd w:id="1525"/>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7777777" w:rsidR="00842EF7" w:rsidRPr="00FE760F" w:rsidRDefault="00842EF7" w:rsidP="00842EF7">
      <w:pPr>
        <w:pStyle w:val="TH"/>
      </w:pPr>
      <w:r w:rsidRPr="00FE760F">
        <w:t>Table 7.3A.2.1-1: ΔR</w:t>
      </w:r>
      <w:r w:rsidRPr="00FE760F">
        <w:rPr>
          <w:vertAlign w:val="subscript"/>
        </w:rPr>
        <w:t>IB</w:t>
      </w:r>
      <w:r w:rsidRPr="00FE760F">
        <w:t xml:space="preserve">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77777777" w:rsidR="00842EF7" w:rsidRPr="00FE760F" w:rsidRDefault="00842EF7" w:rsidP="00F91227">
            <w:pPr>
              <w:pStyle w:val="TAH"/>
            </w:pPr>
            <w:r w:rsidRPr="00FE760F">
              <w:t>ΔR</w:t>
            </w:r>
            <w:r w:rsidRPr="00FE760F">
              <w:rPr>
                <w:vertAlign w:val="subscript"/>
              </w:rPr>
              <w:t>IB</w:t>
            </w:r>
            <w:r w:rsidRPr="00FE760F">
              <w:t xml:space="preserve"> (dB)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77777777"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The cumulative aggregated channel bandwidth is defined as the frequency band from the lowest edge of the lowest CC to the upper edge of the highest CC of all UL and DL configured CCs.</w:t>
      </w:r>
    </w:p>
    <w:p w14:paraId="724BB0B2" w14:textId="77777777" w:rsidR="00842EF7" w:rsidRPr="00FE760F" w:rsidRDefault="00842EF7" w:rsidP="00842EF7">
      <w:pPr>
        <w:pStyle w:val="TH"/>
      </w:pPr>
      <w:r w:rsidRPr="00FE760F">
        <w:t>Table 7.3A.2.2-1: ΔR</w:t>
      </w:r>
      <w:r w:rsidRPr="00FE760F">
        <w:rPr>
          <w:vertAlign w:val="subscript"/>
        </w:rPr>
        <w:t>IB</w:t>
      </w:r>
      <w:r w:rsidRPr="00FE760F">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46E419B1" w14:textId="77777777" w:rsidTr="00F91227">
        <w:trPr>
          <w:jc w:val="center"/>
        </w:trPr>
        <w:tc>
          <w:tcPr>
            <w:tcW w:w="4923" w:type="dxa"/>
            <w:vAlign w:val="center"/>
          </w:tcPr>
          <w:p w14:paraId="5CC69B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Cumulative Aggregated Channel BW (MHz)</w:t>
            </w:r>
          </w:p>
        </w:tc>
        <w:tc>
          <w:tcPr>
            <w:tcW w:w="1872" w:type="dxa"/>
            <w:shd w:val="clear" w:color="auto" w:fill="auto"/>
            <w:vAlign w:val="center"/>
          </w:tcPr>
          <w:p w14:paraId="4A3AA54B"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ΔR</w:t>
            </w:r>
            <w:r w:rsidRPr="00FE760F">
              <w:rPr>
                <w:rFonts w:ascii="Arial" w:eastAsia="Malgun Gothic" w:hAnsi="Arial"/>
                <w:b/>
                <w:sz w:val="18"/>
                <w:vertAlign w:val="subscript"/>
              </w:rPr>
              <w:t>IB</w:t>
            </w:r>
            <w:r w:rsidRPr="00FE760F">
              <w:rPr>
                <w:rFonts w:ascii="Arial" w:eastAsia="Malgun Gothic" w:hAnsi="Arial"/>
                <w:b/>
                <w:sz w:val="18"/>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F91227">
        <w:trPr>
          <w:jc w:val="center"/>
        </w:trPr>
        <w:tc>
          <w:tcPr>
            <w:tcW w:w="4923" w:type="dxa"/>
            <w:vAlign w:val="center"/>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tcBorders>
              <w:bottom w:val="single" w:sz="4" w:space="0" w:color="auto"/>
            </w:tcBorders>
            <w:shd w:val="clear" w:color="auto" w:fill="auto"/>
            <w:vAlign w:val="center"/>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bl>
    <w:p w14:paraId="018A3E17" w14:textId="77777777" w:rsidR="00842EF7" w:rsidRPr="00FE760F" w:rsidRDefault="00842EF7" w:rsidP="00842EF7"/>
    <w:p w14:paraId="2F7CA683" w14:textId="77777777" w:rsidR="00842EF7" w:rsidRPr="00FE760F" w:rsidRDefault="00842EF7" w:rsidP="00842EF7">
      <w:pPr>
        <w:pStyle w:val="Heading2"/>
      </w:pPr>
      <w:bookmarkStart w:id="1526" w:name="_Toc21340953"/>
      <w:bookmarkStart w:id="1527" w:name="_Toc29805401"/>
      <w:bookmarkStart w:id="1528" w:name="_Toc36456610"/>
      <w:bookmarkStart w:id="1529" w:name="_Toc36469708"/>
      <w:bookmarkStart w:id="1530" w:name="_Toc37254117"/>
      <w:bookmarkStart w:id="1531" w:name="_Toc37322976"/>
      <w:r w:rsidRPr="00FE760F">
        <w:lastRenderedPageBreak/>
        <w:t>7.3D</w:t>
      </w:r>
      <w:r w:rsidRPr="00FE760F">
        <w:tab/>
        <w:t>Reference sensitivity for UL MIMO</w:t>
      </w:r>
      <w:bookmarkEnd w:id="1526"/>
      <w:bookmarkEnd w:id="1527"/>
      <w:bookmarkEnd w:id="1528"/>
      <w:bookmarkEnd w:id="1529"/>
      <w:bookmarkEnd w:id="1530"/>
      <w:bookmarkEnd w:id="1531"/>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1532" w:name="_Toc21340954"/>
      <w:bookmarkStart w:id="1533" w:name="_Toc29805402"/>
      <w:bookmarkStart w:id="1534" w:name="_Toc36456611"/>
      <w:bookmarkStart w:id="1535" w:name="_Toc36469709"/>
      <w:bookmarkStart w:id="1536" w:name="_Toc37254118"/>
      <w:bookmarkStart w:id="1537" w:name="_Toc37322977"/>
      <w:r w:rsidRPr="00FE760F">
        <w:t>7.4</w:t>
      </w:r>
      <w:r w:rsidRPr="00FE760F">
        <w:tab/>
        <w:t>Maximum input level</w:t>
      </w:r>
      <w:bookmarkEnd w:id="1532"/>
      <w:bookmarkEnd w:id="1533"/>
      <w:bookmarkEnd w:id="1534"/>
      <w:bookmarkEnd w:id="1535"/>
      <w:bookmarkEnd w:id="1536"/>
      <w:bookmarkEnd w:id="1537"/>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40F454A9" w14:textId="77777777" w:rsidR="00842EF7" w:rsidRPr="00FE760F" w:rsidRDefault="00842EF7" w:rsidP="00F91227">
            <w:pPr>
              <w:pStyle w:val="TAC"/>
            </w:pPr>
            <w:r w:rsidRPr="00FE760F">
              <w:rPr>
                <w:rFonts w:eastAsia="MS Mincho"/>
              </w:rPr>
              <w:t>-25</w:t>
            </w:r>
            <w:r w:rsidRPr="00FE760F">
              <w:rPr>
                <w:vertAlign w:val="superscript"/>
                <w:lang w:eastAsia="zh-CN"/>
              </w:rPr>
              <w:t xml:space="preserve"> </w:t>
            </w:r>
            <w:r w:rsidRPr="00FE760F">
              <w:t>(NOTE 2)</w:t>
            </w:r>
          </w:p>
        </w:tc>
      </w:tr>
      <w:tr w:rsidR="00842EF7" w:rsidRPr="00FE760F" w14:paraId="11D010B5" w14:textId="77777777" w:rsidTr="00F91227">
        <w:trPr>
          <w:trHeight w:val="398"/>
        </w:trPr>
        <w:tc>
          <w:tcPr>
            <w:tcW w:w="8079" w:type="dxa"/>
            <w:gridSpan w:val="6"/>
          </w:tcPr>
          <w:p w14:paraId="30709CFD"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transmitter shall be set to 4 dB below the lower limit of the P</w:t>
            </w:r>
            <w:r w:rsidRPr="00FE760F">
              <w:rPr>
                <w:rFonts w:eastAsia="MS Mincho" w:cs="Arial"/>
                <w:vertAlign w:val="subscript"/>
              </w:rPr>
              <w:t>UMAX,f,c</w:t>
            </w:r>
            <w:r w:rsidRPr="00FE760F">
              <w:rPr>
                <w:rFonts w:eastAsia="MS Mincho" w:cs="Arial"/>
              </w:rPr>
              <w:t xml:space="preserve"> inequality defined in clause 6.2.4, with uplink configuration specified in </w:t>
            </w:r>
            <w:r w:rsidRPr="00FE760F">
              <w:t>Table 7.3.2.1-2</w:t>
            </w:r>
            <w:r w:rsidRPr="00FE760F">
              <w:rPr>
                <w:rFonts w:eastAsia="MS Mincho" w:cs="Arial"/>
              </w:rPr>
              <w:t>.</w:t>
            </w:r>
          </w:p>
          <w:p w14:paraId="6B435991"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77777777" w:rsidR="00842EF7" w:rsidRPr="00FE760F" w:rsidRDefault="00842EF7" w:rsidP="00263719">
      <w:pPr>
        <w:pStyle w:val="Heading2"/>
      </w:pPr>
      <w:bookmarkStart w:id="1538" w:name="_Toc21340955"/>
      <w:bookmarkStart w:id="1539" w:name="_Toc29805403"/>
      <w:bookmarkStart w:id="1540" w:name="_Toc36456612"/>
      <w:bookmarkStart w:id="1541" w:name="_Toc36469710"/>
      <w:bookmarkStart w:id="1542" w:name="_Toc37254119"/>
      <w:bookmarkStart w:id="1543" w:name="_Toc37322978"/>
      <w:r w:rsidRPr="00FE760F">
        <w:t>7.4A</w:t>
      </w:r>
      <w:r w:rsidRPr="00FE760F">
        <w:tab/>
        <w:t>Maximum input level for CA</w:t>
      </w:r>
      <w:bookmarkEnd w:id="1538"/>
      <w:bookmarkEnd w:id="1539"/>
      <w:bookmarkEnd w:id="1540"/>
      <w:bookmarkEnd w:id="1541"/>
      <w:bookmarkEnd w:id="1542"/>
      <w:bookmarkEnd w:id="1543"/>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1544" w:name="_Toc37254120"/>
      <w:bookmarkStart w:id="1545" w:name="_Toc37322979"/>
      <w:r w:rsidRPr="00FE760F">
        <w:rPr>
          <w:lang w:eastAsia="en-GB"/>
        </w:rPr>
        <w:t>7.4A.1</w:t>
      </w:r>
      <w:r w:rsidRPr="00FE760F">
        <w:rPr>
          <w:lang w:eastAsia="en-GB"/>
        </w:rPr>
        <w:tab/>
        <w:t xml:space="preserve">Maximum input level for </w:t>
      </w:r>
      <w:bookmarkStart w:id="1546" w:name="_Hlk32425289"/>
      <w:r w:rsidRPr="00FE760F">
        <w:rPr>
          <w:lang w:eastAsia="en-GB"/>
        </w:rPr>
        <w:t xml:space="preserve">Intra-band contiguous </w:t>
      </w:r>
      <w:bookmarkEnd w:id="1546"/>
      <w:r w:rsidRPr="00FE760F">
        <w:rPr>
          <w:lang w:eastAsia="en-GB"/>
        </w:rPr>
        <w:t>CA</w:t>
      </w:r>
      <w:bookmarkEnd w:id="1544"/>
      <w:bookmarkEnd w:id="1545"/>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21C16BFD"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-25 (NOTE 2)</w:t>
            </w:r>
          </w:p>
        </w:tc>
      </w:tr>
      <w:tr w:rsidR="00263719" w:rsidRPr="00FE760F" w14:paraId="0F9C48E9" w14:textId="77777777" w:rsidTr="007274DE">
        <w:trPr>
          <w:trHeight w:val="398"/>
          <w:jc w:val="center"/>
        </w:trPr>
        <w:tc>
          <w:tcPr>
            <w:tcW w:w="8370" w:type="dxa"/>
            <w:gridSpan w:val="3"/>
          </w:tcPr>
          <w:p w14:paraId="259C861E" w14:textId="77777777"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4 dB below the lower limit of the P</w:t>
            </w:r>
            <w:r w:rsidRPr="00FE760F">
              <w:rPr>
                <w:rFonts w:ascii="Arial" w:eastAsia="Malgun Gothic" w:hAnsi="Arial"/>
                <w:sz w:val="18"/>
                <w:vertAlign w:val="subscript"/>
              </w:rPr>
              <w:t>UMAX,f,c</w:t>
            </w:r>
            <w:r w:rsidRPr="00FE760F">
              <w:rPr>
                <w:rFonts w:ascii="Arial" w:eastAsia="Malgun Gothic" w:hAnsi="Arial"/>
                <w:sz w:val="18"/>
              </w:rPr>
              <w:t xml:space="preserve"> inequality defined in clause 6.2.4, with uplink configuration specified in Table 7.3.2.1-2</w:t>
            </w:r>
          </w:p>
          <w:p w14:paraId="00D1E71F" w14:textId="77777777"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1547" w:name="_Toc37254121"/>
      <w:bookmarkStart w:id="1548" w:name="_Toc37322980"/>
      <w:r w:rsidRPr="00FE760F">
        <w:rPr>
          <w:lang w:eastAsia="en-GB"/>
        </w:rPr>
        <w:t>7.4A.2</w:t>
      </w:r>
      <w:r w:rsidRPr="00FE760F">
        <w:rPr>
          <w:lang w:eastAsia="en-GB"/>
        </w:rPr>
        <w:tab/>
        <w:t>Maximum input level for Intra-band non-contiguous CA</w:t>
      </w:r>
      <w:bookmarkEnd w:id="1547"/>
      <w:bookmarkEnd w:id="1548"/>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77777777" w:rsidR="00263719" w:rsidRPr="00FE760F" w:rsidRDefault="00263719" w:rsidP="00263719">
      <w:pPr>
        <w:pStyle w:val="Heading3"/>
        <w:rPr>
          <w:lang w:eastAsia="en-GB"/>
        </w:rPr>
      </w:pPr>
      <w:bookmarkStart w:id="1549" w:name="_Toc21343112"/>
      <w:bookmarkStart w:id="1550" w:name="_Toc29770078"/>
      <w:bookmarkStart w:id="1551" w:name="_Toc29799577"/>
      <w:bookmarkStart w:id="1552" w:name="_Toc37254122"/>
      <w:bookmarkStart w:id="1553" w:name="_Toc37322981"/>
      <w:r w:rsidRPr="00FE760F">
        <w:rPr>
          <w:lang w:eastAsia="en-GB"/>
        </w:rPr>
        <w:t>7.4A.3</w:t>
      </w:r>
      <w:r w:rsidRPr="00FE760F">
        <w:rPr>
          <w:lang w:eastAsia="en-GB"/>
        </w:rPr>
        <w:tab/>
      </w:r>
      <w:bookmarkEnd w:id="1549"/>
      <w:bookmarkEnd w:id="1550"/>
      <w:bookmarkEnd w:id="1551"/>
      <w:r w:rsidRPr="00FE760F">
        <w:rPr>
          <w:lang w:eastAsia="en-GB"/>
        </w:rPr>
        <w:t>void</w:t>
      </w:r>
      <w:bookmarkEnd w:id="1552"/>
      <w:bookmarkEnd w:id="1553"/>
    </w:p>
    <w:p w14:paraId="5DFF4B9A" w14:textId="77777777" w:rsidR="00842EF7" w:rsidRPr="00FE760F" w:rsidRDefault="00842EF7" w:rsidP="00842EF7">
      <w:pPr>
        <w:pStyle w:val="Heading2"/>
      </w:pPr>
      <w:bookmarkStart w:id="1554" w:name="_Toc21340956"/>
      <w:bookmarkStart w:id="1555" w:name="_Toc29805404"/>
      <w:bookmarkStart w:id="1556" w:name="_Toc36456613"/>
      <w:bookmarkStart w:id="1557" w:name="_Toc36469711"/>
      <w:bookmarkStart w:id="1558" w:name="_Toc37254123"/>
      <w:bookmarkStart w:id="1559" w:name="_Toc37322982"/>
      <w:r w:rsidRPr="00FE760F">
        <w:t>7.4D</w:t>
      </w:r>
      <w:r w:rsidRPr="00FE760F">
        <w:tab/>
        <w:t>Maximum input level for UL MIMO</w:t>
      </w:r>
      <w:bookmarkEnd w:id="1554"/>
      <w:bookmarkEnd w:id="1555"/>
      <w:bookmarkEnd w:id="1556"/>
      <w:bookmarkEnd w:id="1557"/>
      <w:bookmarkEnd w:id="1558"/>
      <w:bookmarkEnd w:id="1559"/>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0A5C1F81" w14:textId="77777777" w:rsidR="00842EF7" w:rsidRPr="00FE760F" w:rsidRDefault="00842EF7" w:rsidP="00842EF7">
      <w:pPr>
        <w:pStyle w:val="Heading2"/>
      </w:pPr>
      <w:bookmarkStart w:id="1560" w:name="_Toc21340957"/>
      <w:bookmarkStart w:id="1561" w:name="_Toc29805405"/>
      <w:bookmarkStart w:id="1562" w:name="_Toc36456614"/>
      <w:bookmarkStart w:id="1563" w:name="_Toc36469712"/>
      <w:bookmarkStart w:id="1564" w:name="_Toc37254124"/>
      <w:bookmarkStart w:id="1565" w:name="_Toc37322983"/>
      <w:r w:rsidRPr="00FE760F">
        <w:t>7.5</w:t>
      </w:r>
      <w:r w:rsidRPr="00FE760F">
        <w:tab/>
        <w:t>Adjacent channel selectivity</w:t>
      </w:r>
      <w:bookmarkEnd w:id="1560"/>
      <w:bookmarkEnd w:id="1561"/>
      <w:bookmarkEnd w:id="1562"/>
      <w:bookmarkEnd w:id="1563"/>
      <w:bookmarkEnd w:id="1564"/>
      <w:bookmarkEnd w:id="1565"/>
    </w:p>
    <w:p w14:paraId="0B314C8B"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7.5A-1: Void</w:t>
      </w:r>
    </w:p>
    <w:p w14:paraId="7D521834"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7.5A-2: Void</w:t>
      </w:r>
    </w:p>
    <w:p w14:paraId="51778D6F"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7.5A-3: Void</w:t>
      </w:r>
    </w:p>
    <w:p w14:paraId="7279AF9E" w14:textId="77777777" w:rsidR="00263719" w:rsidRPr="00FE760F" w:rsidRDefault="00263719" w:rsidP="00263719">
      <w:pPr>
        <w:pStyle w:val="Heading3"/>
        <w:rPr>
          <w:lang w:eastAsia="en-GB"/>
        </w:rPr>
      </w:pPr>
      <w:bookmarkStart w:id="1566" w:name="_Toc37254125"/>
      <w:bookmarkStart w:id="1567" w:name="_Toc37322984"/>
      <w:r w:rsidRPr="00FE760F">
        <w:rPr>
          <w:lang w:eastAsia="en-GB"/>
        </w:rPr>
        <w:t>7.5A.1</w:t>
      </w:r>
      <w:r w:rsidRPr="00FE760F">
        <w:rPr>
          <w:lang w:eastAsia="en-GB"/>
        </w:rPr>
        <w:tab/>
        <w:t>Adjacent channel selectivity for Intra-band contiguous CA</w:t>
      </w:r>
      <w:bookmarkEnd w:id="1566"/>
      <w:bookmarkEnd w:id="1567"/>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lastRenderedPageBreak/>
        <w:t xml:space="preserve">Table </w:t>
      </w:r>
      <w:r w:rsidRPr="00FE760F">
        <w:rPr>
          <w:rFonts w:ascii="Arial" w:eastAsia="MS Mincho" w:hAnsi="Arial" w:cs="Arial"/>
          <w:b/>
        </w:rPr>
        <w:t>7.5A.1-1</w:t>
      </w:r>
      <w:r w:rsidRPr="00FE760F">
        <w:rPr>
          <w:rFonts w:ascii="Arial" w:eastAsia="Malgun Gothic" w:hAnsi="Arial" w:cs="Arial"/>
          <w:b/>
        </w:rPr>
        <w:t>: Adjacent channel selectivity for intra-band contiguous CA</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77777777" w:rsidR="00842EF7" w:rsidRPr="00FE760F" w:rsidRDefault="00842EF7" w:rsidP="00F91227">
            <w:pPr>
              <w:pStyle w:val="TAC"/>
              <w:rPr>
                <w:rFonts w:eastAsia="MS Mincho" w:cs="Arial"/>
              </w:rPr>
            </w:pPr>
            <w:r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7.5A.1-2</w:t>
      </w:r>
      <w:r w:rsidRPr="00FE760F">
        <w:rPr>
          <w:rFonts w:ascii="Arial" w:eastAsia="Malgun Gothic" w:hAnsi="Arial" w:cs="Arial"/>
          <w:b/>
        </w:rPr>
        <w:t>: Adjacent channel selectivity test parameters for intra-band contiguous CA,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77777777"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n257, n258, 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for band 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4620B113" w14:textId="77777777" w:rsidR="00842EF7" w:rsidRPr="00FE760F" w:rsidRDefault="00842EF7" w:rsidP="00F91227">
            <w:pPr>
              <w:pStyle w:val="TAN"/>
              <w:rPr>
                <w:rFonts w:eastAsia="MS Mincho" w:cs="Arial"/>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tc>
      </w:tr>
    </w:tbl>
    <w:p w14:paraId="07DA1418" w14:textId="77777777" w:rsidR="00842EF7" w:rsidRPr="00FE760F" w:rsidRDefault="00842EF7" w:rsidP="00842EF7"/>
    <w:p w14:paraId="54418567" w14:textId="77777777"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7.5A.1-3</w:t>
      </w:r>
      <w:r w:rsidRPr="00FE760F">
        <w:rPr>
          <w:rFonts w:ascii="Arial" w:eastAsia="Malgun Gothic" w:hAnsi="Arial" w:cs="Arial"/>
          <w:b/>
        </w:rPr>
        <w:t>: Adjacent channel selectivity test parameters for intra-band contiguous CA,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77777777" w:rsidR="00842EF7" w:rsidRPr="00FE760F" w:rsidRDefault="00842EF7" w:rsidP="00F91227">
            <w:pPr>
              <w:pStyle w:val="TAL"/>
              <w:rPr>
                <w:rFonts w:cs="Arial"/>
              </w:rPr>
            </w:pPr>
            <w:r w:rsidRPr="00FE760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01A220C2" w14:textId="77777777" w:rsidR="00842EF7" w:rsidRPr="00FE760F" w:rsidRDefault="00842EF7" w:rsidP="00F91227">
            <w:pPr>
              <w:pStyle w:val="TAN"/>
              <w:rPr>
                <w:rFonts w:eastAsia="MS Mincho" w:cs="Arial"/>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p>
        </w:tc>
      </w:tr>
    </w:tbl>
    <w:p w14:paraId="04706B5F" w14:textId="77777777" w:rsidR="00842EF7" w:rsidRPr="00FE760F" w:rsidRDefault="00842EF7" w:rsidP="00842EF7"/>
    <w:p w14:paraId="3E7E4885" w14:textId="77777777" w:rsidR="00747BD9" w:rsidRPr="00FE760F" w:rsidRDefault="00747BD9" w:rsidP="00747BD9">
      <w:pPr>
        <w:pStyle w:val="Heading3"/>
        <w:rPr>
          <w:lang w:eastAsia="en-GB"/>
        </w:rPr>
      </w:pPr>
      <w:bookmarkStart w:id="1568" w:name="_Toc21340959"/>
      <w:bookmarkStart w:id="1569" w:name="_Toc29805407"/>
      <w:bookmarkStart w:id="1570" w:name="_Toc36456616"/>
      <w:bookmarkStart w:id="1571" w:name="_Toc36469714"/>
      <w:bookmarkStart w:id="1572" w:name="_Toc37254129"/>
      <w:bookmarkStart w:id="1573" w:name="_Toc37322985"/>
      <w:r w:rsidRPr="00FE760F">
        <w:rPr>
          <w:lang w:eastAsia="en-GB"/>
        </w:rPr>
        <w:lastRenderedPageBreak/>
        <w:t>7.5A.2</w:t>
      </w:r>
      <w:r w:rsidRPr="00FE760F">
        <w:rPr>
          <w:lang w:eastAsia="en-GB"/>
        </w:rPr>
        <w:tab/>
        <w:t xml:space="preserve">Adjacent channel selectivity </w:t>
      </w:r>
      <w:bookmarkStart w:id="1574" w:name="_Hlk32426810"/>
      <w:r w:rsidRPr="00FE760F">
        <w:rPr>
          <w:lang w:eastAsia="en-GB"/>
        </w:rPr>
        <w:t>for Intra-band non-contiguous CA</w:t>
      </w:r>
      <w:bookmarkEnd w:id="1573"/>
      <w:bookmarkEnd w:id="1574"/>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77777777"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p>
    <w:p w14:paraId="29E57556" w14:textId="77777777" w:rsidR="008F768F" w:rsidRPr="00FE760F" w:rsidRDefault="008F768F" w:rsidP="008F768F">
      <w:pPr>
        <w:pStyle w:val="Heading3"/>
        <w:rPr>
          <w:lang w:eastAsia="en-GB"/>
        </w:rPr>
      </w:pPr>
      <w:bookmarkStart w:id="1575" w:name="_Toc37322986"/>
      <w:r w:rsidRPr="00FE760F">
        <w:rPr>
          <w:lang w:eastAsia="en-GB"/>
        </w:rPr>
        <w:t>7.5A.3</w:t>
      </w:r>
      <w:r w:rsidRPr="00FE760F">
        <w:rPr>
          <w:lang w:eastAsia="en-GB"/>
        </w:rPr>
        <w:tab/>
        <w:t>void</w:t>
      </w:r>
      <w:bookmarkEnd w:id="1575"/>
    </w:p>
    <w:p w14:paraId="44B902A1" w14:textId="77777777" w:rsidR="00842EF7" w:rsidRPr="00FE760F" w:rsidRDefault="00842EF7" w:rsidP="00842EF7">
      <w:pPr>
        <w:pStyle w:val="Heading2"/>
      </w:pPr>
      <w:bookmarkStart w:id="1576" w:name="_Toc37322987"/>
      <w:r w:rsidRPr="00FE760F">
        <w:t>7.5D</w:t>
      </w:r>
      <w:r w:rsidRPr="00FE760F">
        <w:tab/>
        <w:t>Adjacent channel selectivity for UL MIMO</w:t>
      </w:r>
      <w:bookmarkEnd w:id="1568"/>
      <w:bookmarkEnd w:id="1569"/>
      <w:bookmarkEnd w:id="1570"/>
      <w:bookmarkEnd w:id="1571"/>
      <w:bookmarkEnd w:id="1572"/>
      <w:bookmarkEnd w:id="1576"/>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1577" w:name="_Toc21340960"/>
      <w:bookmarkStart w:id="1578" w:name="_Toc29805408"/>
      <w:bookmarkStart w:id="1579" w:name="_Toc36456617"/>
      <w:bookmarkStart w:id="1580" w:name="_Toc36469715"/>
      <w:bookmarkStart w:id="1581" w:name="_Toc37254130"/>
      <w:bookmarkStart w:id="1582" w:name="_Toc37322988"/>
      <w:r w:rsidRPr="00FE760F">
        <w:t>7.6</w:t>
      </w:r>
      <w:r w:rsidRPr="00FE760F">
        <w:tab/>
        <w:t>Blocking characteristics</w:t>
      </w:r>
      <w:bookmarkEnd w:id="1577"/>
      <w:bookmarkEnd w:id="1578"/>
      <w:bookmarkEnd w:id="1579"/>
      <w:bookmarkEnd w:id="1580"/>
      <w:bookmarkEnd w:id="1581"/>
      <w:bookmarkEnd w:id="1582"/>
    </w:p>
    <w:p w14:paraId="4E8B2505" w14:textId="77777777" w:rsidR="00842EF7" w:rsidRPr="00FE760F" w:rsidRDefault="00842EF7" w:rsidP="00842EF7">
      <w:pPr>
        <w:pStyle w:val="Heading3"/>
      </w:pPr>
      <w:bookmarkStart w:id="1583" w:name="_Toc21340961"/>
      <w:bookmarkStart w:id="1584" w:name="_Toc29805409"/>
      <w:bookmarkStart w:id="1585" w:name="_Toc36456618"/>
      <w:bookmarkStart w:id="1586" w:name="_Toc36469716"/>
      <w:bookmarkStart w:id="1587" w:name="_Toc37254131"/>
      <w:bookmarkStart w:id="1588" w:name="_Toc37322989"/>
      <w:r w:rsidRPr="00FE760F">
        <w:t>7.6.1</w:t>
      </w:r>
      <w:r w:rsidRPr="00FE760F">
        <w:tab/>
        <w:t>General</w:t>
      </w:r>
      <w:bookmarkEnd w:id="1583"/>
      <w:bookmarkEnd w:id="1584"/>
      <w:bookmarkEnd w:id="1585"/>
      <w:bookmarkEnd w:id="1586"/>
      <w:bookmarkEnd w:id="1587"/>
      <w:bookmarkEnd w:id="1588"/>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1589" w:name="_Toc21340962"/>
      <w:bookmarkStart w:id="1590" w:name="_Toc29805410"/>
      <w:bookmarkStart w:id="1591" w:name="_Toc36456619"/>
      <w:bookmarkStart w:id="1592" w:name="_Toc36469717"/>
      <w:bookmarkStart w:id="1593" w:name="_Toc37254132"/>
      <w:bookmarkStart w:id="1594" w:name="_Toc37322990"/>
      <w:r w:rsidRPr="00FE760F">
        <w:t>7.6.2</w:t>
      </w:r>
      <w:r w:rsidRPr="00FE760F">
        <w:tab/>
        <w:t>In-band blocking</w:t>
      </w:r>
      <w:bookmarkEnd w:id="1589"/>
      <w:bookmarkEnd w:id="1590"/>
      <w:bookmarkEnd w:id="1591"/>
      <w:bookmarkEnd w:id="1592"/>
      <w:bookmarkEnd w:id="1593"/>
      <w:bookmarkEnd w:id="1594"/>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lastRenderedPageBreak/>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77777777" w:rsidR="00842EF7" w:rsidRPr="00FE760F" w:rsidRDefault="00842EF7" w:rsidP="00F91227">
            <w:pPr>
              <w:pStyle w:val="TAL"/>
              <w:rPr>
                <w:rFonts w:eastAsia="MS Mincho" w:cs="Arial"/>
                <w:bCs/>
              </w:rPr>
            </w:pPr>
            <w:r w:rsidRPr="00FE760F">
              <w:rPr>
                <w:rFonts w:eastAsia="MS Mincho" w:cs="Arial"/>
                <w:bCs/>
              </w:rPr>
              <w:t>for band 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3F011980" w14:textId="77777777" w:rsidR="00842EF7" w:rsidRPr="00FE760F" w:rsidRDefault="00842EF7" w:rsidP="00F91227">
            <w:pPr>
              <w:pStyle w:val="TAN"/>
              <w:rPr>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1595" w:name="_Toc21340963"/>
      <w:bookmarkStart w:id="1596" w:name="_Toc29805411"/>
      <w:bookmarkStart w:id="1597" w:name="_Toc36456620"/>
      <w:bookmarkStart w:id="1598" w:name="_Toc36469718"/>
      <w:bookmarkStart w:id="1599" w:name="_Toc37254133"/>
      <w:bookmarkStart w:id="1600" w:name="_Toc37322991"/>
      <w:r w:rsidRPr="00FE760F">
        <w:t>7.6.3</w:t>
      </w:r>
      <w:r w:rsidRPr="00FE760F">
        <w:tab/>
        <w:t>Void</w:t>
      </w:r>
      <w:bookmarkEnd w:id="1595"/>
      <w:bookmarkEnd w:id="1596"/>
      <w:bookmarkEnd w:id="1597"/>
      <w:bookmarkEnd w:id="1598"/>
      <w:bookmarkEnd w:id="1599"/>
      <w:bookmarkEnd w:id="1600"/>
    </w:p>
    <w:p w14:paraId="5FBE9F5E" w14:textId="77777777" w:rsidR="00842EF7" w:rsidRPr="00FE760F" w:rsidRDefault="00842EF7" w:rsidP="00842EF7">
      <w:pPr>
        <w:pStyle w:val="Heading2"/>
      </w:pPr>
      <w:bookmarkStart w:id="1601" w:name="_Toc21340964"/>
      <w:bookmarkStart w:id="1602" w:name="_Toc29805412"/>
      <w:bookmarkStart w:id="1603" w:name="_Toc36456621"/>
      <w:bookmarkStart w:id="1604" w:name="_Toc36469719"/>
      <w:bookmarkStart w:id="1605" w:name="_Toc37254134"/>
      <w:bookmarkStart w:id="1606" w:name="_Toc37322992"/>
      <w:r w:rsidRPr="00FE760F">
        <w:t>7.6A</w:t>
      </w:r>
      <w:r w:rsidRPr="00FE760F">
        <w:tab/>
        <w:t>Blocking characteristics for CA</w:t>
      </w:r>
      <w:bookmarkEnd w:id="1601"/>
      <w:bookmarkEnd w:id="1602"/>
      <w:bookmarkEnd w:id="1603"/>
      <w:bookmarkEnd w:id="1604"/>
      <w:bookmarkEnd w:id="1605"/>
      <w:bookmarkEnd w:id="1606"/>
    </w:p>
    <w:p w14:paraId="2EF4BCE1" w14:textId="77777777" w:rsidR="00842EF7" w:rsidRPr="00FE760F" w:rsidRDefault="00842EF7" w:rsidP="00842EF7">
      <w:pPr>
        <w:pStyle w:val="Heading3"/>
      </w:pPr>
      <w:bookmarkStart w:id="1607" w:name="_Toc21340965"/>
      <w:bookmarkStart w:id="1608" w:name="_Toc29805413"/>
      <w:bookmarkStart w:id="1609" w:name="_Toc36456622"/>
      <w:bookmarkStart w:id="1610" w:name="_Toc36469720"/>
      <w:bookmarkStart w:id="1611" w:name="_Toc37254135"/>
      <w:bookmarkStart w:id="1612" w:name="_Toc37322993"/>
      <w:r w:rsidRPr="00FE760F">
        <w:t>7.6A.1</w:t>
      </w:r>
      <w:r w:rsidRPr="00FE760F">
        <w:tab/>
        <w:t>General</w:t>
      </w:r>
      <w:bookmarkEnd w:id="1607"/>
      <w:bookmarkEnd w:id="1608"/>
      <w:bookmarkEnd w:id="1609"/>
      <w:bookmarkEnd w:id="1610"/>
      <w:bookmarkEnd w:id="1611"/>
      <w:bookmarkEnd w:id="1612"/>
    </w:p>
    <w:p w14:paraId="7DFED482" w14:textId="77777777" w:rsidR="00842EF7" w:rsidRPr="00FE760F" w:rsidRDefault="00842EF7" w:rsidP="00842EF7">
      <w:pPr>
        <w:pStyle w:val="Heading3"/>
      </w:pPr>
      <w:bookmarkStart w:id="1613" w:name="_Toc21340966"/>
      <w:bookmarkStart w:id="1614" w:name="_Toc29805414"/>
      <w:bookmarkStart w:id="1615" w:name="_Toc36456623"/>
      <w:bookmarkStart w:id="1616" w:name="_Toc36469721"/>
      <w:bookmarkStart w:id="1617" w:name="_Toc37254136"/>
      <w:bookmarkStart w:id="1618" w:name="_Toc37322994"/>
      <w:r w:rsidRPr="00FE760F">
        <w:t>7.6A.2</w:t>
      </w:r>
      <w:r w:rsidRPr="00FE760F">
        <w:tab/>
        <w:t>In-band blocking</w:t>
      </w:r>
      <w:bookmarkEnd w:id="1613"/>
      <w:bookmarkEnd w:id="1614"/>
      <w:bookmarkEnd w:id="1615"/>
      <w:bookmarkEnd w:id="1616"/>
      <w:bookmarkEnd w:id="1617"/>
      <w:bookmarkEnd w:id="1618"/>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77777777"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lastRenderedPageBreak/>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624FCE75" w14:textId="77777777" w:rsidR="00842EF7" w:rsidRPr="00FE760F" w:rsidRDefault="00842EF7" w:rsidP="00F91227">
            <w:pPr>
              <w:pStyle w:val="TAN"/>
              <w:rPr>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1619" w:name="_Toc37254137"/>
      <w:bookmarkStart w:id="1620" w:name="_Toc37322995"/>
      <w:r w:rsidRPr="00FE760F">
        <w:t>7.6A.2.2</w:t>
      </w:r>
      <w:r w:rsidRPr="00FE760F">
        <w:tab/>
        <w:t>In-band blocking for Intra-band non-contiguous CA</w:t>
      </w:r>
      <w:bookmarkEnd w:id="1619"/>
      <w:bookmarkEnd w:id="1620"/>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77777777"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p>
    <w:p w14:paraId="66508854" w14:textId="77777777" w:rsidR="00263719" w:rsidRPr="00FE760F" w:rsidRDefault="00263719" w:rsidP="00263719">
      <w:pPr>
        <w:pStyle w:val="Heading4"/>
      </w:pPr>
      <w:bookmarkStart w:id="1621" w:name="_Toc37254138"/>
      <w:bookmarkStart w:id="1622" w:name="_Toc37322996"/>
      <w:r w:rsidRPr="00FE760F">
        <w:t>7.6A.2.3</w:t>
      </w:r>
      <w:r w:rsidRPr="00FE760F">
        <w:tab/>
        <w:t>void</w:t>
      </w:r>
      <w:bookmarkEnd w:id="1621"/>
      <w:bookmarkEnd w:id="1622"/>
    </w:p>
    <w:p w14:paraId="3A8AE05F" w14:textId="77777777" w:rsidR="00263719" w:rsidRPr="00FE760F" w:rsidRDefault="00263719" w:rsidP="00263719">
      <w:pPr>
        <w:rPr>
          <w:rFonts w:eastAsia="Malgun Gothic"/>
        </w:rPr>
      </w:pPr>
    </w:p>
    <w:p w14:paraId="7CCE7EE4" w14:textId="77777777" w:rsidR="00842EF7" w:rsidRPr="00FE760F" w:rsidRDefault="00842EF7" w:rsidP="00842EF7"/>
    <w:p w14:paraId="18E6DDA0" w14:textId="77777777" w:rsidR="00842EF7" w:rsidRPr="00FE760F" w:rsidRDefault="00842EF7" w:rsidP="00842EF7">
      <w:pPr>
        <w:pStyle w:val="Heading2"/>
      </w:pPr>
      <w:bookmarkStart w:id="1623" w:name="_Toc21340967"/>
      <w:bookmarkStart w:id="1624" w:name="_Toc29805415"/>
      <w:bookmarkStart w:id="1625" w:name="_Toc36456624"/>
      <w:bookmarkStart w:id="1626" w:name="_Toc36469722"/>
      <w:bookmarkStart w:id="1627" w:name="_Toc37254139"/>
      <w:bookmarkStart w:id="1628" w:name="_Toc37322997"/>
      <w:r w:rsidRPr="00FE760F">
        <w:lastRenderedPageBreak/>
        <w:t>7.6D</w:t>
      </w:r>
      <w:r w:rsidRPr="00FE760F">
        <w:tab/>
        <w:t>Blocking characteristics for UL MIMO</w:t>
      </w:r>
      <w:bookmarkEnd w:id="1623"/>
      <w:bookmarkEnd w:id="1624"/>
      <w:bookmarkEnd w:id="1625"/>
      <w:bookmarkEnd w:id="1626"/>
      <w:bookmarkEnd w:id="1627"/>
      <w:bookmarkEnd w:id="1628"/>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1629" w:name="_Toc21340968"/>
      <w:bookmarkStart w:id="1630" w:name="_Toc29805416"/>
      <w:bookmarkStart w:id="1631" w:name="_Toc36456625"/>
      <w:bookmarkStart w:id="1632" w:name="_Toc36469723"/>
      <w:bookmarkStart w:id="1633" w:name="_Toc37254140"/>
      <w:bookmarkStart w:id="1634" w:name="_Toc37322998"/>
      <w:r w:rsidRPr="00FE760F">
        <w:t>7.7</w:t>
      </w:r>
      <w:r w:rsidRPr="00FE760F">
        <w:tab/>
        <w:t>Void</w:t>
      </w:r>
      <w:bookmarkEnd w:id="1629"/>
      <w:bookmarkEnd w:id="1630"/>
      <w:bookmarkEnd w:id="1631"/>
      <w:bookmarkEnd w:id="1632"/>
      <w:bookmarkEnd w:id="1633"/>
      <w:bookmarkEnd w:id="1634"/>
    </w:p>
    <w:p w14:paraId="72610C63" w14:textId="77777777" w:rsidR="00842EF7" w:rsidRPr="00FE760F" w:rsidRDefault="00842EF7" w:rsidP="00842EF7">
      <w:pPr>
        <w:pStyle w:val="Heading2"/>
      </w:pPr>
      <w:bookmarkStart w:id="1635" w:name="_Toc21340969"/>
      <w:bookmarkStart w:id="1636" w:name="_Toc29805417"/>
      <w:bookmarkStart w:id="1637" w:name="_Toc36456626"/>
      <w:bookmarkStart w:id="1638" w:name="_Toc36469724"/>
      <w:bookmarkStart w:id="1639" w:name="_Toc37254141"/>
      <w:bookmarkStart w:id="1640" w:name="_Toc37322999"/>
      <w:r w:rsidRPr="00FE760F">
        <w:t>7.8</w:t>
      </w:r>
      <w:r w:rsidRPr="00FE760F">
        <w:tab/>
        <w:t>Void</w:t>
      </w:r>
      <w:bookmarkEnd w:id="1635"/>
      <w:bookmarkEnd w:id="1636"/>
      <w:bookmarkEnd w:id="1637"/>
      <w:bookmarkEnd w:id="1638"/>
      <w:bookmarkEnd w:id="1639"/>
      <w:bookmarkEnd w:id="1640"/>
    </w:p>
    <w:p w14:paraId="10252967" w14:textId="77777777" w:rsidR="00842EF7" w:rsidRPr="00FE760F" w:rsidRDefault="00842EF7" w:rsidP="00842EF7">
      <w:pPr>
        <w:pStyle w:val="Heading2"/>
      </w:pPr>
      <w:bookmarkStart w:id="1641" w:name="_Toc21340970"/>
      <w:bookmarkStart w:id="1642" w:name="_Toc29805418"/>
      <w:bookmarkStart w:id="1643" w:name="_Toc36456627"/>
      <w:bookmarkStart w:id="1644" w:name="_Toc36469725"/>
      <w:bookmarkStart w:id="1645" w:name="_Toc37254142"/>
      <w:bookmarkStart w:id="1646" w:name="_Toc37323000"/>
      <w:r w:rsidRPr="00FE760F">
        <w:t>7.9</w:t>
      </w:r>
      <w:r w:rsidRPr="00FE760F">
        <w:tab/>
        <w:t>Spurious emissions</w:t>
      </w:r>
      <w:bookmarkEnd w:id="1641"/>
      <w:bookmarkEnd w:id="1642"/>
      <w:bookmarkEnd w:id="1643"/>
      <w:bookmarkEnd w:id="1644"/>
      <w:bookmarkEnd w:id="1645"/>
      <w:bookmarkEnd w:id="1646"/>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77777777"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The requirement is verified in beam locked mode with the test metric of TRP (Link=TX beam peak direction).</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1647" w:name="_Toc21340971"/>
      <w:bookmarkStart w:id="1648" w:name="_Toc29805419"/>
      <w:bookmarkStart w:id="1649" w:name="_Toc36456628"/>
      <w:bookmarkStart w:id="1650" w:name="_Toc36469726"/>
      <w:bookmarkStart w:id="1651" w:name="_Toc37254143"/>
      <w:bookmarkStart w:id="1652" w:name="_Toc37323001"/>
      <w:r w:rsidRPr="00FE760F">
        <w:t>7.10</w:t>
      </w:r>
      <w:r w:rsidRPr="00FE760F">
        <w:tab/>
        <w:t>Void</w:t>
      </w:r>
      <w:bookmarkEnd w:id="1647"/>
      <w:bookmarkEnd w:id="1648"/>
      <w:bookmarkEnd w:id="1649"/>
      <w:bookmarkEnd w:id="1650"/>
      <w:bookmarkEnd w:id="1651"/>
      <w:bookmarkEnd w:id="1652"/>
    </w:p>
    <w:p w14:paraId="36A571A2" w14:textId="77777777" w:rsidR="00842EF7" w:rsidRPr="00FE760F" w:rsidRDefault="00842EF7" w:rsidP="00842EF7">
      <w:pPr>
        <w:pStyle w:val="Heading8"/>
      </w:pPr>
      <w:r w:rsidRPr="00FE760F">
        <w:br w:type="page"/>
      </w:r>
      <w:bookmarkStart w:id="1653" w:name="_Toc21340972"/>
      <w:bookmarkStart w:id="1654" w:name="_Toc29805420"/>
      <w:bookmarkStart w:id="1655" w:name="_Toc36456629"/>
      <w:bookmarkStart w:id="1656" w:name="_Toc36469727"/>
      <w:bookmarkStart w:id="1657" w:name="_Toc37254144"/>
      <w:bookmarkStart w:id="1658" w:name="_Toc37323002"/>
      <w:r w:rsidRPr="00FE760F">
        <w:lastRenderedPageBreak/>
        <w:t>Annex A (normative):</w:t>
      </w:r>
      <w:r w:rsidRPr="00FE760F">
        <w:br/>
        <w:t>Measurement channels</w:t>
      </w:r>
      <w:bookmarkEnd w:id="1653"/>
      <w:bookmarkEnd w:id="1654"/>
      <w:bookmarkEnd w:id="1655"/>
      <w:bookmarkEnd w:id="1656"/>
      <w:bookmarkEnd w:id="1657"/>
      <w:bookmarkEnd w:id="1658"/>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1659" w:name="_Toc21340973"/>
      <w:bookmarkStart w:id="1660" w:name="_Toc29805421"/>
      <w:bookmarkStart w:id="1661" w:name="_Toc36456630"/>
      <w:bookmarkStart w:id="1662" w:name="_Toc36469728"/>
      <w:bookmarkStart w:id="1663" w:name="_Toc37254145"/>
      <w:bookmarkStart w:id="1664" w:name="_Toc37323003"/>
      <w:r w:rsidRPr="00FE760F">
        <w:t>A.1</w:t>
      </w:r>
      <w:r w:rsidRPr="00FE760F">
        <w:tab/>
        <w:t>General</w:t>
      </w:r>
      <w:bookmarkEnd w:id="1659"/>
      <w:bookmarkEnd w:id="1660"/>
      <w:bookmarkEnd w:id="1661"/>
      <w:bookmarkEnd w:id="1662"/>
      <w:bookmarkEnd w:id="1663"/>
      <w:bookmarkEnd w:id="1664"/>
    </w:p>
    <w:p w14:paraId="14211790" w14:textId="77777777" w:rsidR="00842EF7" w:rsidRPr="00FE760F" w:rsidRDefault="00842EF7" w:rsidP="00842EF7"/>
    <w:p w14:paraId="5491A735" w14:textId="77777777" w:rsidR="00842EF7" w:rsidRPr="00FE760F" w:rsidRDefault="00842EF7" w:rsidP="00842EF7">
      <w:pPr>
        <w:pStyle w:val="Heading1"/>
      </w:pPr>
      <w:bookmarkStart w:id="1665" w:name="_Toc21340974"/>
      <w:bookmarkStart w:id="1666" w:name="_Toc29805422"/>
      <w:bookmarkStart w:id="1667" w:name="_Toc36456631"/>
      <w:bookmarkStart w:id="1668" w:name="_Toc36469729"/>
      <w:bookmarkStart w:id="1669" w:name="_Toc37254146"/>
      <w:bookmarkStart w:id="1670" w:name="_Toc37323004"/>
      <w:r w:rsidRPr="00FE760F">
        <w:t>A.2</w:t>
      </w:r>
      <w:r w:rsidRPr="00FE760F">
        <w:tab/>
        <w:t>UL reference measurement channels</w:t>
      </w:r>
      <w:bookmarkEnd w:id="1665"/>
      <w:bookmarkEnd w:id="1666"/>
      <w:bookmarkEnd w:id="1667"/>
      <w:bookmarkEnd w:id="1668"/>
      <w:bookmarkEnd w:id="1669"/>
      <w:bookmarkEnd w:id="1670"/>
    </w:p>
    <w:p w14:paraId="72C8896C" w14:textId="77777777" w:rsidR="00842EF7" w:rsidRPr="00FE760F" w:rsidRDefault="00842EF7" w:rsidP="00842EF7">
      <w:pPr>
        <w:pStyle w:val="Heading2"/>
      </w:pPr>
      <w:bookmarkStart w:id="1671" w:name="_Toc21340975"/>
      <w:bookmarkStart w:id="1672" w:name="_Toc29805423"/>
      <w:bookmarkStart w:id="1673" w:name="_Toc36456632"/>
      <w:bookmarkStart w:id="1674" w:name="_Toc36469730"/>
      <w:bookmarkStart w:id="1675" w:name="_Toc37254147"/>
      <w:bookmarkStart w:id="1676" w:name="_Toc37323005"/>
      <w:r w:rsidRPr="00FE760F">
        <w:t>A.2.1</w:t>
      </w:r>
      <w:r w:rsidRPr="00FE760F">
        <w:tab/>
        <w:t>General</w:t>
      </w:r>
      <w:bookmarkEnd w:id="1671"/>
      <w:bookmarkEnd w:id="1672"/>
      <w:bookmarkEnd w:id="1673"/>
      <w:bookmarkEnd w:id="1674"/>
      <w:bookmarkEnd w:id="1675"/>
      <w:bookmarkEnd w:id="1676"/>
    </w:p>
    <w:p w14:paraId="124CE707" w14:textId="77777777" w:rsidR="00842EF7" w:rsidRPr="00FE760F" w:rsidRDefault="00842EF7" w:rsidP="00842EF7">
      <w:pPr>
        <w:pStyle w:val="Heading2"/>
      </w:pPr>
      <w:bookmarkStart w:id="1677" w:name="_Toc21340976"/>
      <w:bookmarkStart w:id="1678" w:name="_Toc29805424"/>
      <w:bookmarkStart w:id="1679" w:name="_Toc36456633"/>
      <w:bookmarkStart w:id="1680" w:name="_Toc36469731"/>
      <w:bookmarkStart w:id="1681" w:name="_Toc37254148"/>
      <w:bookmarkStart w:id="1682" w:name="_Toc37323006"/>
      <w:r w:rsidRPr="00FE760F">
        <w:t>A.2.2</w:t>
      </w:r>
      <w:r w:rsidRPr="00FE760F">
        <w:tab/>
        <w:t>Void</w:t>
      </w:r>
      <w:bookmarkEnd w:id="1677"/>
      <w:bookmarkEnd w:id="1678"/>
      <w:bookmarkEnd w:id="1679"/>
      <w:bookmarkEnd w:id="1680"/>
      <w:bookmarkEnd w:id="1681"/>
      <w:bookmarkEnd w:id="1682"/>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1683" w:name="_Toc21340977"/>
      <w:bookmarkStart w:id="1684" w:name="_Toc29805425"/>
      <w:bookmarkStart w:id="1685" w:name="_Toc36456634"/>
      <w:bookmarkStart w:id="1686" w:name="_Toc36469732"/>
      <w:bookmarkStart w:id="1687" w:name="_Toc37254149"/>
      <w:bookmarkStart w:id="1688" w:name="_Toc37323007"/>
      <w:r w:rsidRPr="00FE760F">
        <w:lastRenderedPageBreak/>
        <w:t>A.2.3</w:t>
      </w:r>
      <w:r w:rsidRPr="00FE760F">
        <w:tab/>
        <w:t>Reference measurement channels for TDD</w:t>
      </w:r>
      <w:bookmarkEnd w:id="1683"/>
      <w:bookmarkEnd w:id="1684"/>
      <w:bookmarkEnd w:id="1685"/>
      <w:bookmarkEnd w:id="1686"/>
      <w:bookmarkEnd w:id="1687"/>
      <w:bookmarkEnd w:id="1688"/>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1689" w:name="_Toc21340978"/>
      <w:bookmarkStart w:id="1690" w:name="_Toc29805426"/>
      <w:bookmarkStart w:id="1691" w:name="_Toc36456635"/>
      <w:bookmarkStart w:id="1692" w:name="_Toc36469733"/>
      <w:bookmarkStart w:id="1693" w:name="_Toc37254150"/>
      <w:bookmarkStart w:id="1694" w:name="_Toc37323008"/>
      <w:r w:rsidRPr="00FE760F">
        <w:lastRenderedPageBreak/>
        <w:t>A.2.3.1</w:t>
      </w:r>
      <w:r w:rsidRPr="00FE760F">
        <w:tab/>
        <w:t>DFT-s-OFDM Pi/2-BPSK</w:t>
      </w:r>
      <w:bookmarkEnd w:id="1689"/>
      <w:bookmarkEnd w:id="1690"/>
      <w:bookmarkEnd w:id="1691"/>
      <w:bookmarkEnd w:id="1692"/>
      <w:bookmarkEnd w:id="1693"/>
      <w:bookmarkEnd w:id="1694"/>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1695" w:name="_Toc21340979"/>
      <w:bookmarkStart w:id="1696" w:name="_Toc29805427"/>
      <w:bookmarkStart w:id="1697" w:name="_Toc36456636"/>
      <w:bookmarkStart w:id="1698" w:name="_Toc36469734"/>
      <w:bookmarkStart w:id="1699" w:name="_Toc37254151"/>
      <w:bookmarkStart w:id="1700" w:name="_Toc37323009"/>
      <w:r w:rsidRPr="00FE760F">
        <w:lastRenderedPageBreak/>
        <w:t>A.2.3.2</w:t>
      </w:r>
      <w:r w:rsidRPr="00FE760F">
        <w:tab/>
        <w:t>DFT-s-OFDM QPSK</w:t>
      </w:r>
      <w:bookmarkEnd w:id="1695"/>
      <w:bookmarkEnd w:id="1696"/>
      <w:bookmarkEnd w:id="1697"/>
      <w:bookmarkEnd w:id="1698"/>
      <w:bookmarkEnd w:id="1699"/>
      <w:bookmarkEnd w:id="1700"/>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1A94B03"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842EF7" w:rsidRPr="00FE760F" w14:paraId="1E55120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5BD73AE1" w14:textId="77777777" w:rsidR="00842EF7" w:rsidRPr="00FE760F" w:rsidRDefault="00842EF7" w:rsidP="00F91227">
            <w:pPr>
              <w:pStyle w:val="TAC"/>
            </w:pPr>
            <w:r w:rsidRPr="00FE760F">
              <w:t>50-200</w:t>
            </w:r>
          </w:p>
        </w:tc>
        <w:tc>
          <w:tcPr>
            <w:tcW w:w="1110" w:type="dxa"/>
            <w:tcBorders>
              <w:top w:val="nil"/>
              <w:left w:val="nil"/>
              <w:bottom w:val="single" w:sz="4" w:space="0" w:color="auto"/>
              <w:right w:val="single" w:sz="4" w:space="0" w:color="auto"/>
            </w:tcBorders>
            <w:shd w:val="clear" w:color="auto" w:fill="auto"/>
            <w:noWrap/>
            <w:vAlign w:val="bottom"/>
            <w:hideMark/>
          </w:tcPr>
          <w:p w14:paraId="6AFAB51C"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2F02D82D" w14:textId="77777777" w:rsidR="00842EF7" w:rsidRPr="00FE760F" w:rsidRDefault="00842EF7" w:rsidP="00F91227">
            <w:pPr>
              <w:pStyle w:val="TAC"/>
            </w:pPr>
            <w:r w:rsidRPr="00FE760F">
              <w:t>1</w:t>
            </w:r>
          </w:p>
        </w:tc>
        <w:tc>
          <w:tcPr>
            <w:tcW w:w="961" w:type="dxa"/>
            <w:tcBorders>
              <w:top w:val="nil"/>
              <w:left w:val="nil"/>
              <w:bottom w:val="single" w:sz="4" w:space="0" w:color="auto"/>
              <w:right w:val="single" w:sz="4" w:space="0" w:color="auto"/>
            </w:tcBorders>
            <w:shd w:val="clear" w:color="auto" w:fill="auto"/>
            <w:noWrap/>
            <w:vAlign w:val="bottom"/>
            <w:hideMark/>
          </w:tcPr>
          <w:p w14:paraId="1B2C0A7F"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039B5CF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7A4942DE"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7973D20"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3010E5D8" w14:textId="77777777" w:rsidR="00842EF7" w:rsidRPr="00FE760F" w:rsidRDefault="00842EF7" w:rsidP="00F91227">
            <w:pPr>
              <w:pStyle w:val="TAC"/>
            </w:pPr>
            <w:r w:rsidRPr="00FE760F">
              <w:t>56</w:t>
            </w:r>
          </w:p>
        </w:tc>
        <w:tc>
          <w:tcPr>
            <w:tcW w:w="1050" w:type="dxa"/>
            <w:tcBorders>
              <w:top w:val="nil"/>
              <w:left w:val="nil"/>
              <w:bottom w:val="single" w:sz="4" w:space="0" w:color="auto"/>
              <w:right w:val="single" w:sz="4" w:space="0" w:color="auto"/>
            </w:tcBorders>
            <w:shd w:val="clear" w:color="auto" w:fill="auto"/>
            <w:noWrap/>
            <w:vAlign w:val="bottom"/>
            <w:hideMark/>
          </w:tcPr>
          <w:p w14:paraId="134E548E"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3F0E9132"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2CE4FB30"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678539FA" w14:textId="77777777" w:rsidR="00842EF7" w:rsidRPr="00FE760F" w:rsidRDefault="00842EF7" w:rsidP="00F91227">
            <w:pPr>
              <w:pStyle w:val="TAC"/>
            </w:pPr>
            <w:r w:rsidRPr="00FE760F">
              <w:t>264</w:t>
            </w:r>
          </w:p>
        </w:tc>
        <w:tc>
          <w:tcPr>
            <w:tcW w:w="1120" w:type="dxa"/>
            <w:tcBorders>
              <w:top w:val="nil"/>
              <w:left w:val="nil"/>
              <w:bottom w:val="single" w:sz="4" w:space="0" w:color="auto"/>
              <w:right w:val="single" w:sz="4" w:space="0" w:color="auto"/>
            </w:tcBorders>
            <w:shd w:val="clear" w:color="auto" w:fill="auto"/>
            <w:noWrap/>
            <w:vAlign w:val="bottom"/>
            <w:hideMark/>
          </w:tcPr>
          <w:p w14:paraId="7D0E07FB" w14:textId="77777777" w:rsidR="00842EF7" w:rsidRPr="00FE760F" w:rsidRDefault="00842EF7" w:rsidP="00F91227">
            <w:pPr>
              <w:pStyle w:val="TAC"/>
            </w:pPr>
            <w:r w:rsidRPr="00FE760F">
              <w:t>132</w:t>
            </w:r>
          </w:p>
        </w:tc>
      </w:tr>
      <w:tr w:rsidR="00842EF7" w:rsidRPr="00FE760F" w14:paraId="6CD29D00"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40A29640" w14:textId="77777777" w:rsidR="00842EF7" w:rsidRPr="00FE760F" w:rsidRDefault="00842EF7" w:rsidP="00F91227">
            <w:pPr>
              <w:pStyle w:val="TAC"/>
            </w:pPr>
          </w:p>
        </w:tc>
        <w:tc>
          <w:tcPr>
            <w:tcW w:w="1109" w:type="dxa"/>
            <w:tcBorders>
              <w:top w:val="nil"/>
              <w:left w:val="nil"/>
              <w:bottom w:val="single" w:sz="4" w:space="0" w:color="auto"/>
              <w:right w:val="single" w:sz="4" w:space="0" w:color="auto"/>
            </w:tcBorders>
            <w:shd w:val="clear" w:color="auto" w:fill="auto"/>
            <w:noWrap/>
          </w:tcPr>
          <w:p w14:paraId="386AF60F" w14:textId="77777777" w:rsidR="00842EF7" w:rsidRPr="00FE760F" w:rsidRDefault="00842EF7" w:rsidP="00F91227">
            <w:pPr>
              <w:pStyle w:val="TAC"/>
            </w:pPr>
            <w:r w:rsidRPr="00FE760F">
              <w:t>50-200</w:t>
            </w:r>
          </w:p>
        </w:tc>
        <w:tc>
          <w:tcPr>
            <w:tcW w:w="1110" w:type="dxa"/>
            <w:tcBorders>
              <w:top w:val="nil"/>
              <w:left w:val="nil"/>
              <w:bottom w:val="single" w:sz="4" w:space="0" w:color="auto"/>
              <w:right w:val="single" w:sz="4" w:space="0" w:color="auto"/>
            </w:tcBorders>
            <w:shd w:val="clear" w:color="auto" w:fill="auto"/>
            <w:noWrap/>
          </w:tcPr>
          <w:p w14:paraId="7A6E6AF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tcPr>
          <w:p w14:paraId="790BB8C3" w14:textId="77777777" w:rsidR="00842EF7" w:rsidRPr="00FE760F" w:rsidRDefault="00842EF7" w:rsidP="00F91227">
            <w:pPr>
              <w:pStyle w:val="TAC"/>
            </w:pPr>
            <w:r w:rsidRPr="00FE760F">
              <w:t>16</w:t>
            </w:r>
          </w:p>
        </w:tc>
        <w:tc>
          <w:tcPr>
            <w:tcW w:w="961" w:type="dxa"/>
            <w:tcBorders>
              <w:top w:val="nil"/>
              <w:left w:val="nil"/>
              <w:bottom w:val="single" w:sz="4" w:space="0" w:color="auto"/>
              <w:right w:val="single" w:sz="4" w:space="0" w:color="auto"/>
            </w:tcBorders>
            <w:shd w:val="clear" w:color="auto" w:fill="auto"/>
            <w:noWrap/>
          </w:tcPr>
          <w:p w14:paraId="51BC020E"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tcPr>
          <w:p w14:paraId="34A7BE9C"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tcPr>
          <w:p w14:paraId="22483340"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tcPr>
          <w:p w14:paraId="46E2EA27"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tcPr>
          <w:p w14:paraId="0A3DB416" w14:textId="77777777" w:rsidR="00842EF7" w:rsidRPr="00FE760F" w:rsidRDefault="00842EF7" w:rsidP="00F91227">
            <w:pPr>
              <w:pStyle w:val="TAC"/>
            </w:pPr>
            <w:r w:rsidRPr="00FE760F">
              <w:t>768</w:t>
            </w:r>
          </w:p>
        </w:tc>
        <w:tc>
          <w:tcPr>
            <w:tcW w:w="1050" w:type="dxa"/>
            <w:tcBorders>
              <w:top w:val="nil"/>
              <w:left w:val="nil"/>
              <w:bottom w:val="single" w:sz="4" w:space="0" w:color="auto"/>
              <w:right w:val="single" w:sz="4" w:space="0" w:color="auto"/>
            </w:tcBorders>
            <w:shd w:val="clear" w:color="auto" w:fill="auto"/>
            <w:noWrap/>
          </w:tcPr>
          <w:p w14:paraId="7C326244"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tcPr>
          <w:p w14:paraId="33F0C656"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tcPr>
          <w:p w14:paraId="36F59FFE"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tcPr>
          <w:p w14:paraId="0807A972" w14:textId="77777777" w:rsidR="00842EF7" w:rsidRPr="00FE760F" w:rsidRDefault="00842EF7" w:rsidP="00F91227">
            <w:pPr>
              <w:pStyle w:val="TAC"/>
            </w:pPr>
            <w:r w:rsidRPr="00FE760F">
              <w:t>4048</w:t>
            </w:r>
          </w:p>
        </w:tc>
        <w:tc>
          <w:tcPr>
            <w:tcW w:w="1120" w:type="dxa"/>
            <w:tcBorders>
              <w:top w:val="nil"/>
              <w:left w:val="nil"/>
              <w:bottom w:val="single" w:sz="4" w:space="0" w:color="auto"/>
              <w:right w:val="single" w:sz="4" w:space="0" w:color="auto"/>
            </w:tcBorders>
            <w:shd w:val="clear" w:color="auto" w:fill="auto"/>
            <w:noWrap/>
          </w:tcPr>
          <w:p w14:paraId="28FC298C" w14:textId="77777777" w:rsidR="00842EF7" w:rsidRPr="00FE760F" w:rsidRDefault="00842EF7" w:rsidP="00F91227">
            <w:pPr>
              <w:pStyle w:val="TAC"/>
            </w:pPr>
            <w:r w:rsidRPr="00FE760F">
              <w:t>2024</w:t>
            </w:r>
          </w:p>
        </w:tc>
      </w:tr>
      <w:tr w:rsidR="00842EF7" w:rsidRPr="00FE760F" w14:paraId="00E835E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0"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1"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0"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0"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0"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1"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0"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0"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0"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1"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0"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32"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4"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0"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0"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1"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0"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0"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0"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1"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0"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0"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09"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0"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1"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1"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68"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8"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3"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4"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0"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32"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4"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4"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0"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77777777" w:rsidR="00842EF7" w:rsidRPr="00FE760F" w:rsidRDefault="00842EF7" w:rsidP="00F91227">
            <w:pPr>
              <w:pStyle w:val="TAC"/>
              <w:rPr>
                <w:lang w:val="en-US"/>
              </w:rPr>
            </w:pPr>
            <w:r w:rsidRPr="00FE760F">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1701" w:name="_Toc21340980"/>
      <w:bookmarkStart w:id="1702" w:name="_Toc29805428"/>
      <w:bookmarkStart w:id="1703" w:name="_Toc36456637"/>
      <w:bookmarkStart w:id="1704" w:name="_Toc36469735"/>
      <w:bookmarkStart w:id="1705" w:name="_Toc37254152"/>
      <w:bookmarkStart w:id="1706" w:name="_Toc37323010"/>
      <w:r w:rsidRPr="00FE760F">
        <w:lastRenderedPageBreak/>
        <w:t>A.2.3.3</w:t>
      </w:r>
      <w:r w:rsidRPr="00FE760F">
        <w:tab/>
        <w:t>DFT-s-OFDM 16QAM</w:t>
      </w:r>
      <w:bookmarkEnd w:id="1701"/>
      <w:bookmarkEnd w:id="1702"/>
      <w:bookmarkEnd w:id="1703"/>
      <w:bookmarkEnd w:id="1704"/>
      <w:bookmarkEnd w:id="1705"/>
      <w:bookmarkEnd w:id="1706"/>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1707" w:name="_Toc21340981"/>
      <w:bookmarkStart w:id="1708" w:name="_Toc29805429"/>
      <w:bookmarkStart w:id="1709" w:name="_Toc36456638"/>
      <w:bookmarkStart w:id="1710" w:name="_Toc36469736"/>
      <w:bookmarkStart w:id="1711" w:name="_Toc37254153"/>
      <w:bookmarkStart w:id="1712" w:name="_Toc37323011"/>
      <w:r w:rsidRPr="00FE760F">
        <w:lastRenderedPageBreak/>
        <w:t>A.2.3.4</w:t>
      </w:r>
      <w:r w:rsidRPr="00FE760F">
        <w:tab/>
        <w:t>DFT-s-OFDM 64QAM</w:t>
      </w:r>
      <w:bookmarkEnd w:id="1707"/>
      <w:bookmarkEnd w:id="1708"/>
      <w:bookmarkEnd w:id="1709"/>
      <w:bookmarkEnd w:id="1710"/>
      <w:bookmarkEnd w:id="1711"/>
      <w:bookmarkEnd w:id="1712"/>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1713" w:name="_Toc21340982"/>
      <w:bookmarkStart w:id="1714" w:name="_Toc29805430"/>
      <w:bookmarkStart w:id="1715" w:name="_Toc36456639"/>
      <w:bookmarkStart w:id="1716" w:name="_Toc36469737"/>
      <w:bookmarkStart w:id="1717" w:name="_Toc37254154"/>
      <w:bookmarkStart w:id="1718" w:name="_Toc37323012"/>
      <w:r w:rsidRPr="00FE760F">
        <w:lastRenderedPageBreak/>
        <w:t>A.2.3.5</w:t>
      </w:r>
      <w:r w:rsidRPr="00FE760F">
        <w:tab/>
        <w:t>CP-OFDM QPSK</w:t>
      </w:r>
      <w:bookmarkEnd w:id="1713"/>
      <w:bookmarkEnd w:id="1714"/>
      <w:bookmarkEnd w:id="1715"/>
      <w:bookmarkEnd w:id="1716"/>
      <w:bookmarkEnd w:id="1717"/>
      <w:bookmarkEnd w:id="1718"/>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40067509"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842EF7" w:rsidRPr="00FE760F" w14:paraId="1E210FE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8D21691"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3EB88BB2"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8D40F65"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0A5F6678"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8EAB5BB"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F4A79E3"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5732C0B8"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184914" w14:textId="77777777" w:rsidR="00842EF7" w:rsidRPr="00FE760F" w:rsidRDefault="00842EF7" w:rsidP="00F91227">
            <w:pPr>
              <w:pStyle w:val="TAC"/>
              <w:rPr>
                <w:lang w:val="en-US"/>
              </w:rPr>
            </w:pPr>
            <w:r w:rsidRPr="00FE760F">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2BB8763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E9C99D6"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8C68FD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48A0B6B"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2EE4E48F" w14:textId="77777777" w:rsidR="00842EF7" w:rsidRPr="00FE760F" w:rsidRDefault="00842EF7" w:rsidP="00F91227">
            <w:pPr>
              <w:pStyle w:val="TAC"/>
              <w:rPr>
                <w:lang w:val="en-US"/>
              </w:rPr>
            </w:pPr>
            <w:r w:rsidRPr="00FE760F">
              <w:rPr>
                <w:lang w:val="en-US"/>
              </w:rPr>
              <w:t>132</w:t>
            </w:r>
          </w:p>
        </w:tc>
      </w:tr>
      <w:tr w:rsidR="00842EF7" w:rsidRPr="00FE760F" w14:paraId="5328D249"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756ADA9D"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1F51BBDD"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1DA0C67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3BEA40AF"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4C04CAC"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004A26D3"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37C012F1"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5EA37A6C"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409C656A" w14:textId="77777777" w:rsidR="00842EF7" w:rsidRPr="00FE760F" w:rsidRDefault="00842EF7" w:rsidP="00F91227">
            <w:pPr>
              <w:pStyle w:val="TAC"/>
              <w:rPr>
                <w:lang w:val="en-US"/>
              </w:rPr>
            </w:pPr>
            <w:r w:rsidRPr="00FE760F">
              <w:t>768</w:t>
            </w:r>
          </w:p>
        </w:tc>
        <w:tc>
          <w:tcPr>
            <w:tcW w:w="1050" w:type="dxa"/>
            <w:tcBorders>
              <w:top w:val="nil"/>
              <w:left w:val="nil"/>
              <w:bottom w:val="single" w:sz="4" w:space="0" w:color="auto"/>
              <w:right w:val="single" w:sz="4" w:space="0" w:color="auto"/>
            </w:tcBorders>
            <w:shd w:val="clear" w:color="auto" w:fill="auto"/>
            <w:noWrap/>
          </w:tcPr>
          <w:p w14:paraId="4AEB67BA"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43F72AB4"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7C2E16F3"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F336722" w14:textId="77777777" w:rsidR="00842EF7" w:rsidRPr="00FE760F" w:rsidRDefault="00842EF7" w:rsidP="00F91227">
            <w:pPr>
              <w:pStyle w:val="TAC"/>
              <w:rPr>
                <w:lang w:val="en-US"/>
              </w:rPr>
            </w:pPr>
            <w:r w:rsidRPr="00FE760F">
              <w:t>4048</w:t>
            </w:r>
          </w:p>
        </w:tc>
        <w:tc>
          <w:tcPr>
            <w:tcW w:w="1120" w:type="dxa"/>
            <w:tcBorders>
              <w:top w:val="nil"/>
              <w:left w:val="nil"/>
              <w:bottom w:val="single" w:sz="4" w:space="0" w:color="auto"/>
              <w:right w:val="single" w:sz="4" w:space="0" w:color="auto"/>
            </w:tcBorders>
            <w:shd w:val="clear" w:color="auto" w:fill="auto"/>
            <w:noWrap/>
          </w:tcPr>
          <w:p w14:paraId="42084AC2" w14:textId="77777777" w:rsidR="00842EF7" w:rsidRPr="00FE760F" w:rsidRDefault="00842EF7" w:rsidP="00F91227">
            <w:pPr>
              <w:pStyle w:val="TAC"/>
              <w:rPr>
                <w:lang w:val="en-US"/>
              </w:rPr>
            </w:pPr>
            <w:r w:rsidRPr="00FE760F">
              <w:t>2024</w:t>
            </w:r>
          </w:p>
        </w:tc>
      </w:tr>
      <w:tr w:rsidR="00842EF7" w:rsidRPr="00FE760F" w14:paraId="4048A1B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777777" w:rsidR="00842EF7" w:rsidRPr="00FE760F" w:rsidRDefault="00842EF7" w:rsidP="00F91227">
            <w:pPr>
              <w:pStyle w:val="TAC"/>
              <w:rPr>
                <w:lang w:val="en-US"/>
              </w:rPr>
            </w:pPr>
            <w:r w:rsidRPr="00FE760F">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5A9D2DE"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7F0B52E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1719" w:name="_Toc21340983"/>
      <w:bookmarkStart w:id="1720" w:name="_Toc29805431"/>
      <w:bookmarkStart w:id="1721" w:name="_Toc36456640"/>
      <w:bookmarkStart w:id="1722" w:name="_Toc36469738"/>
      <w:bookmarkStart w:id="1723" w:name="_Toc37254155"/>
      <w:bookmarkStart w:id="1724" w:name="_Toc37323013"/>
      <w:r w:rsidRPr="00FE760F">
        <w:lastRenderedPageBreak/>
        <w:t>A.2.3.6</w:t>
      </w:r>
      <w:r w:rsidRPr="00FE760F">
        <w:tab/>
        <w:t>CP-OFDM 16QAM</w:t>
      </w:r>
      <w:bookmarkEnd w:id="1719"/>
      <w:bookmarkEnd w:id="1720"/>
      <w:bookmarkEnd w:id="1721"/>
      <w:bookmarkEnd w:id="1722"/>
      <w:bookmarkEnd w:id="1723"/>
      <w:bookmarkEnd w:id="1724"/>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1725" w:name="_Toc21340984"/>
      <w:bookmarkStart w:id="1726" w:name="_Toc29805432"/>
      <w:bookmarkStart w:id="1727" w:name="_Toc36456641"/>
      <w:bookmarkStart w:id="1728" w:name="_Toc36469739"/>
      <w:bookmarkStart w:id="1729" w:name="_Toc37254156"/>
      <w:bookmarkStart w:id="1730" w:name="_Toc37323014"/>
      <w:r w:rsidRPr="00FE760F">
        <w:lastRenderedPageBreak/>
        <w:t>A.2.3.7</w:t>
      </w:r>
      <w:r w:rsidRPr="00FE760F">
        <w:tab/>
        <w:t>CP-OFDM 64QAM</w:t>
      </w:r>
      <w:bookmarkEnd w:id="1725"/>
      <w:bookmarkEnd w:id="1726"/>
      <w:bookmarkEnd w:id="1727"/>
      <w:bookmarkEnd w:id="1728"/>
      <w:bookmarkEnd w:id="1729"/>
      <w:bookmarkEnd w:id="1730"/>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21B8DE3"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1731" w:name="_Toc21340985"/>
      <w:bookmarkStart w:id="1732" w:name="_Toc29805433"/>
      <w:bookmarkStart w:id="1733" w:name="_Toc36456642"/>
      <w:bookmarkStart w:id="1734" w:name="_Toc36469740"/>
      <w:bookmarkStart w:id="1735" w:name="_Toc37254157"/>
      <w:bookmarkStart w:id="1736" w:name="_Toc37323015"/>
      <w:r w:rsidRPr="00FE760F">
        <w:lastRenderedPageBreak/>
        <w:t>A.3</w:t>
      </w:r>
      <w:r w:rsidRPr="00FE760F">
        <w:tab/>
        <w:t>DL reference measurement channels</w:t>
      </w:r>
      <w:bookmarkEnd w:id="1731"/>
      <w:bookmarkEnd w:id="1732"/>
      <w:bookmarkEnd w:id="1733"/>
      <w:bookmarkEnd w:id="1734"/>
      <w:bookmarkEnd w:id="1735"/>
      <w:bookmarkEnd w:id="1736"/>
    </w:p>
    <w:p w14:paraId="50E206CE" w14:textId="77777777" w:rsidR="00842EF7" w:rsidRPr="00FE760F" w:rsidRDefault="00842EF7" w:rsidP="00842EF7">
      <w:pPr>
        <w:pStyle w:val="Heading2"/>
      </w:pPr>
      <w:bookmarkStart w:id="1737" w:name="_Toc21340986"/>
      <w:bookmarkStart w:id="1738" w:name="_Toc29805434"/>
      <w:bookmarkStart w:id="1739" w:name="_Toc36456643"/>
      <w:bookmarkStart w:id="1740" w:name="_Toc36469741"/>
      <w:bookmarkStart w:id="1741" w:name="_Toc37254158"/>
      <w:bookmarkStart w:id="1742" w:name="_Toc37323016"/>
      <w:r w:rsidRPr="00FE760F">
        <w:t>A.3.1</w:t>
      </w:r>
      <w:r w:rsidRPr="00FE760F">
        <w:tab/>
        <w:t>General</w:t>
      </w:r>
      <w:bookmarkEnd w:id="1737"/>
      <w:bookmarkEnd w:id="1738"/>
      <w:bookmarkEnd w:id="1739"/>
      <w:bookmarkEnd w:id="1740"/>
      <w:bookmarkEnd w:id="1741"/>
      <w:bookmarkEnd w:id="1742"/>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77777777" w:rsidR="00842EF7" w:rsidRPr="00FE760F" w:rsidRDefault="00842EF7" w:rsidP="00842EF7">
      <w:r w:rsidRPr="00FE760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842EF7" w:rsidRPr="00FE760F" w14:paraId="0E6837AD" w14:textId="77777777" w:rsidTr="00F91227">
        <w:tc>
          <w:tcPr>
            <w:tcW w:w="4677" w:type="dxa"/>
            <w:gridSpan w:val="2"/>
            <w:shd w:val="clear" w:color="auto" w:fill="auto"/>
          </w:tcPr>
          <w:p w14:paraId="41A217CD" w14:textId="77777777" w:rsidR="00842EF7" w:rsidRPr="00FE760F" w:rsidRDefault="00842EF7" w:rsidP="00F91227">
            <w:pPr>
              <w:pStyle w:val="TAH"/>
            </w:pPr>
            <w:r w:rsidRPr="00FE760F">
              <w:t>Parameter</w:t>
            </w:r>
          </w:p>
        </w:tc>
        <w:tc>
          <w:tcPr>
            <w:tcW w:w="806" w:type="dxa"/>
            <w:shd w:val="clear" w:color="auto" w:fill="auto"/>
          </w:tcPr>
          <w:p w14:paraId="0277ECA4" w14:textId="77777777" w:rsidR="00842EF7" w:rsidRPr="00FE760F" w:rsidRDefault="00842EF7" w:rsidP="00F91227">
            <w:pPr>
              <w:pStyle w:val="TAH"/>
            </w:pPr>
            <w:r w:rsidRPr="00FE760F">
              <w:t>Unit</w:t>
            </w:r>
          </w:p>
        </w:tc>
        <w:tc>
          <w:tcPr>
            <w:tcW w:w="4148" w:type="dxa"/>
            <w:shd w:val="clear" w:color="auto" w:fill="auto"/>
          </w:tcPr>
          <w:p w14:paraId="4DBE08E6" w14:textId="77777777" w:rsidR="00842EF7" w:rsidRPr="00FE760F" w:rsidRDefault="00842EF7" w:rsidP="00F91227">
            <w:pPr>
              <w:pStyle w:val="TAH"/>
            </w:pPr>
            <w:r w:rsidRPr="00FE760F">
              <w:t>Value</w:t>
            </w:r>
          </w:p>
        </w:tc>
      </w:tr>
      <w:tr w:rsidR="00842EF7" w:rsidRPr="00FE760F" w14:paraId="05B3A1EC" w14:textId="77777777" w:rsidTr="00F91227">
        <w:tc>
          <w:tcPr>
            <w:tcW w:w="4677" w:type="dxa"/>
            <w:gridSpan w:val="2"/>
            <w:shd w:val="clear" w:color="auto" w:fill="auto"/>
          </w:tcPr>
          <w:p w14:paraId="4F2CA357" w14:textId="77777777" w:rsidR="00842EF7" w:rsidRPr="00FE760F" w:rsidRDefault="00842EF7" w:rsidP="00F91227">
            <w:pPr>
              <w:pStyle w:val="TAC"/>
            </w:pPr>
            <w:r w:rsidRPr="00FE760F">
              <w:t>CORESET frequency domain allocation</w:t>
            </w:r>
          </w:p>
        </w:tc>
        <w:tc>
          <w:tcPr>
            <w:tcW w:w="806" w:type="dxa"/>
            <w:shd w:val="clear" w:color="auto" w:fill="auto"/>
          </w:tcPr>
          <w:p w14:paraId="7E8322FC" w14:textId="77777777" w:rsidR="00842EF7" w:rsidRPr="00FE760F" w:rsidRDefault="00842EF7" w:rsidP="00F91227">
            <w:pPr>
              <w:pStyle w:val="TAC"/>
            </w:pPr>
          </w:p>
        </w:tc>
        <w:tc>
          <w:tcPr>
            <w:tcW w:w="4148" w:type="dxa"/>
            <w:shd w:val="clear" w:color="auto" w:fill="auto"/>
            <w:vAlign w:val="center"/>
          </w:tcPr>
          <w:p w14:paraId="07E20A59" w14:textId="77777777" w:rsidR="00842EF7" w:rsidRPr="00FE760F" w:rsidRDefault="00842EF7" w:rsidP="00F91227">
            <w:pPr>
              <w:pStyle w:val="TAC"/>
            </w:pPr>
            <w:r w:rsidRPr="00FE760F">
              <w:t>Full BW</w:t>
            </w:r>
          </w:p>
        </w:tc>
      </w:tr>
      <w:tr w:rsidR="00842EF7" w:rsidRPr="00FE760F" w14:paraId="7094CEFC" w14:textId="77777777" w:rsidTr="00F91227">
        <w:tc>
          <w:tcPr>
            <w:tcW w:w="4677" w:type="dxa"/>
            <w:gridSpan w:val="2"/>
            <w:shd w:val="clear" w:color="auto" w:fill="auto"/>
          </w:tcPr>
          <w:p w14:paraId="575786F1" w14:textId="77777777" w:rsidR="00842EF7" w:rsidRPr="00FE760F" w:rsidRDefault="00842EF7" w:rsidP="00F91227">
            <w:pPr>
              <w:pStyle w:val="TAC"/>
            </w:pPr>
            <w:r w:rsidRPr="00FE760F">
              <w:t>CORESET time domain allocation</w:t>
            </w:r>
          </w:p>
        </w:tc>
        <w:tc>
          <w:tcPr>
            <w:tcW w:w="806" w:type="dxa"/>
            <w:shd w:val="clear" w:color="auto" w:fill="auto"/>
          </w:tcPr>
          <w:p w14:paraId="53E0ABD5" w14:textId="77777777" w:rsidR="00842EF7" w:rsidRPr="00FE760F" w:rsidRDefault="00842EF7" w:rsidP="00F91227">
            <w:pPr>
              <w:pStyle w:val="TAC"/>
            </w:pPr>
          </w:p>
        </w:tc>
        <w:tc>
          <w:tcPr>
            <w:tcW w:w="4148" w:type="dxa"/>
            <w:shd w:val="clear" w:color="auto" w:fill="auto"/>
            <w:vAlign w:val="center"/>
          </w:tcPr>
          <w:p w14:paraId="6D2CF3E0" w14:textId="77777777" w:rsidR="00842EF7" w:rsidRPr="00FE760F" w:rsidRDefault="00842EF7" w:rsidP="00F91227">
            <w:pPr>
              <w:pStyle w:val="TAC"/>
            </w:pPr>
            <w:r w:rsidRPr="00FE760F">
              <w:t>2 OFDM symbols at the begin of each slot</w:t>
            </w:r>
          </w:p>
        </w:tc>
      </w:tr>
      <w:tr w:rsidR="00842EF7" w:rsidRPr="00FE760F" w14:paraId="4AA3B68A" w14:textId="77777777" w:rsidTr="00F91227">
        <w:tc>
          <w:tcPr>
            <w:tcW w:w="4677" w:type="dxa"/>
            <w:gridSpan w:val="2"/>
            <w:shd w:val="clear" w:color="auto" w:fill="auto"/>
          </w:tcPr>
          <w:p w14:paraId="17D58812" w14:textId="77777777" w:rsidR="00842EF7" w:rsidRPr="00FE760F" w:rsidRDefault="00842EF7" w:rsidP="00F91227">
            <w:pPr>
              <w:pStyle w:val="TAC"/>
            </w:pPr>
            <w:r w:rsidRPr="00FE760F">
              <w:t>PDSCH mapping type</w:t>
            </w:r>
          </w:p>
        </w:tc>
        <w:tc>
          <w:tcPr>
            <w:tcW w:w="806" w:type="dxa"/>
            <w:shd w:val="clear" w:color="auto" w:fill="auto"/>
          </w:tcPr>
          <w:p w14:paraId="75D1CB04" w14:textId="77777777" w:rsidR="00842EF7" w:rsidRPr="00FE760F" w:rsidRDefault="00842EF7" w:rsidP="00F91227">
            <w:pPr>
              <w:pStyle w:val="TAC"/>
            </w:pPr>
          </w:p>
        </w:tc>
        <w:tc>
          <w:tcPr>
            <w:tcW w:w="4148" w:type="dxa"/>
            <w:shd w:val="clear" w:color="auto" w:fill="auto"/>
            <w:vAlign w:val="center"/>
          </w:tcPr>
          <w:p w14:paraId="0C66464D" w14:textId="77777777" w:rsidR="00842EF7" w:rsidRPr="00FE760F" w:rsidRDefault="00842EF7" w:rsidP="00F91227">
            <w:pPr>
              <w:pStyle w:val="TAC"/>
            </w:pPr>
            <w:r w:rsidRPr="00FE760F">
              <w:t>Type A</w:t>
            </w:r>
          </w:p>
        </w:tc>
      </w:tr>
      <w:tr w:rsidR="00842EF7" w:rsidRPr="00FE760F" w14:paraId="2ECB0F33" w14:textId="77777777" w:rsidTr="00F91227">
        <w:tc>
          <w:tcPr>
            <w:tcW w:w="4677" w:type="dxa"/>
            <w:gridSpan w:val="2"/>
            <w:shd w:val="clear" w:color="auto" w:fill="auto"/>
          </w:tcPr>
          <w:p w14:paraId="059E9950" w14:textId="77777777" w:rsidR="00842EF7" w:rsidRPr="00FE760F" w:rsidRDefault="00842EF7" w:rsidP="00F91227">
            <w:pPr>
              <w:pStyle w:val="TAC"/>
            </w:pPr>
            <w:r w:rsidRPr="00FE760F">
              <w:t>PDSCH start symbol index (S)</w:t>
            </w:r>
          </w:p>
        </w:tc>
        <w:tc>
          <w:tcPr>
            <w:tcW w:w="806" w:type="dxa"/>
            <w:shd w:val="clear" w:color="auto" w:fill="auto"/>
          </w:tcPr>
          <w:p w14:paraId="306C48FC" w14:textId="77777777" w:rsidR="00842EF7" w:rsidRPr="00FE760F" w:rsidRDefault="00842EF7" w:rsidP="00F91227">
            <w:pPr>
              <w:pStyle w:val="TAC"/>
            </w:pPr>
          </w:p>
        </w:tc>
        <w:tc>
          <w:tcPr>
            <w:tcW w:w="4148" w:type="dxa"/>
            <w:shd w:val="clear" w:color="auto" w:fill="auto"/>
            <w:vAlign w:val="center"/>
          </w:tcPr>
          <w:p w14:paraId="4538CADB" w14:textId="77777777" w:rsidR="00842EF7" w:rsidRPr="00FE760F" w:rsidRDefault="00842EF7" w:rsidP="00F91227">
            <w:pPr>
              <w:pStyle w:val="TAC"/>
            </w:pPr>
            <w:r w:rsidRPr="00FE760F">
              <w:t>2</w:t>
            </w:r>
          </w:p>
        </w:tc>
      </w:tr>
      <w:tr w:rsidR="00842EF7" w:rsidRPr="00FE760F" w14:paraId="155279D5" w14:textId="77777777" w:rsidTr="00F91227">
        <w:tc>
          <w:tcPr>
            <w:tcW w:w="4677" w:type="dxa"/>
            <w:gridSpan w:val="2"/>
            <w:shd w:val="clear" w:color="auto" w:fill="auto"/>
          </w:tcPr>
          <w:p w14:paraId="3F12D0A0" w14:textId="77777777" w:rsidR="00842EF7" w:rsidRPr="00FE760F" w:rsidRDefault="00842EF7" w:rsidP="00F91227">
            <w:pPr>
              <w:pStyle w:val="TAC"/>
            </w:pPr>
            <w:r w:rsidRPr="00FE760F">
              <w:t>Number of consecutive PDSCH symbols (L)</w:t>
            </w:r>
          </w:p>
        </w:tc>
        <w:tc>
          <w:tcPr>
            <w:tcW w:w="806" w:type="dxa"/>
            <w:shd w:val="clear" w:color="auto" w:fill="auto"/>
          </w:tcPr>
          <w:p w14:paraId="4FDA4D56" w14:textId="77777777" w:rsidR="00842EF7" w:rsidRPr="00FE760F" w:rsidRDefault="00842EF7" w:rsidP="00F91227">
            <w:pPr>
              <w:pStyle w:val="TAC"/>
            </w:pPr>
          </w:p>
        </w:tc>
        <w:tc>
          <w:tcPr>
            <w:tcW w:w="4148" w:type="dxa"/>
            <w:shd w:val="clear" w:color="auto" w:fill="auto"/>
            <w:vAlign w:val="center"/>
          </w:tcPr>
          <w:p w14:paraId="04D5B376" w14:textId="77777777" w:rsidR="00842EF7" w:rsidRPr="00FE760F" w:rsidRDefault="00842EF7" w:rsidP="00F91227">
            <w:pPr>
              <w:pStyle w:val="TAC"/>
            </w:pPr>
            <w:r w:rsidRPr="00FE760F">
              <w:t>12</w:t>
            </w:r>
          </w:p>
        </w:tc>
      </w:tr>
      <w:tr w:rsidR="00842EF7" w:rsidRPr="00FE760F" w14:paraId="7A37CCB8" w14:textId="77777777" w:rsidTr="00F91227">
        <w:tc>
          <w:tcPr>
            <w:tcW w:w="4677" w:type="dxa"/>
            <w:gridSpan w:val="2"/>
            <w:shd w:val="clear" w:color="auto" w:fill="auto"/>
          </w:tcPr>
          <w:p w14:paraId="18188A31" w14:textId="77777777" w:rsidR="00842EF7" w:rsidRPr="00FE760F" w:rsidRDefault="00842EF7" w:rsidP="00F91227">
            <w:pPr>
              <w:pStyle w:val="TAC"/>
            </w:pPr>
            <w:r w:rsidRPr="00FE760F">
              <w:t>PDSCH PRB bundling</w:t>
            </w:r>
          </w:p>
        </w:tc>
        <w:tc>
          <w:tcPr>
            <w:tcW w:w="806" w:type="dxa"/>
            <w:shd w:val="clear" w:color="auto" w:fill="auto"/>
          </w:tcPr>
          <w:p w14:paraId="007A3AEB" w14:textId="77777777" w:rsidR="00842EF7" w:rsidRPr="00FE760F" w:rsidRDefault="00842EF7" w:rsidP="00F91227">
            <w:pPr>
              <w:pStyle w:val="TAC"/>
            </w:pPr>
            <w:r w:rsidRPr="00FE760F">
              <w:t>PRBs</w:t>
            </w:r>
          </w:p>
        </w:tc>
        <w:tc>
          <w:tcPr>
            <w:tcW w:w="4148" w:type="dxa"/>
            <w:shd w:val="clear" w:color="auto" w:fill="auto"/>
            <w:vAlign w:val="center"/>
          </w:tcPr>
          <w:p w14:paraId="6C32F6ED" w14:textId="77777777" w:rsidR="00842EF7" w:rsidRPr="00FE760F" w:rsidRDefault="00842EF7" w:rsidP="00F91227">
            <w:pPr>
              <w:pStyle w:val="TAC"/>
            </w:pPr>
            <w:r w:rsidRPr="00FE760F">
              <w:t>2</w:t>
            </w:r>
          </w:p>
        </w:tc>
      </w:tr>
      <w:tr w:rsidR="00842EF7" w:rsidRPr="00FE760F" w14:paraId="04A9B99D" w14:textId="77777777" w:rsidTr="00F91227">
        <w:tc>
          <w:tcPr>
            <w:tcW w:w="4677" w:type="dxa"/>
            <w:gridSpan w:val="2"/>
            <w:shd w:val="clear" w:color="auto" w:fill="auto"/>
          </w:tcPr>
          <w:p w14:paraId="49B5A681" w14:textId="77777777" w:rsidR="00842EF7" w:rsidRPr="00FE760F" w:rsidRDefault="00842EF7" w:rsidP="00F91227">
            <w:pPr>
              <w:pStyle w:val="TAC"/>
            </w:pPr>
            <w:r w:rsidRPr="00FE760F">
              <w:t>Dynamic PRB bundling</w:t>
            </w:r>
          </w:p>
        </w:tc>
        <w:tc>
          <w:tcPr>
            <w:tcW w:w="806" w:type="dxa"/>
            <w:shd w:val="clear" w:color="auto" w:fill="auto"/>
          </w:tcPr>
          <w:p w14:paraId="58C17FD9" w14:textId="77777777" w:rsidR="00842EF7" w:rsidRPr="00FE760F" w:rsidRDefault="00842EF7" w:rsidP="00F91227">
            <w:pPr>
              <w:pStyle w:val="TAC"/>
            </w:pPr>
          </w:p>
        </w:tc>
        <w:tc>
          <w:tcPr>
            <w:tcW w:w="4148" w:type="dxa"/>
            <w:shd w:val="clear" w:color="auto" w:fill="auto"/>
            <w:vAlign w:val="center"/>
          </w:tcPr>
          <w:p w14:paraId="125291A2" w14:textId="77777777" w:rsidR="00842EF7" w:rsidRPr="00FE760F" w:rsidRDefault="00842EF7" w:rsidP="00F91227">
            <w:pPr>
              <w:pStyle w:val="TAC"/>
            </w:pPr>
            <w:r w:rsidRPr="00FE760F">
              <w:t>false</w:t>
            </w:r>
          </w:p>
        </w:tc>
      </w:tr>
      <w:tr w:rsidR="00842EF7" w:rsidRPr="00FE760F" w14:paraId="76F8DC2E" w14:textId="77777777" w:rsidTr="00F91227">
        <w:tc>
          <w:tcPr>
            <w:tcW w:w="4677" w:type="dxa"/>
            <w:gridSpan w:val="2"/>
            <w:shd w:val="clear" w:color="auto" w:fill="auto"/>
          </w:tcPr>
          <w:p w14:paraId="7E4273A1" w14:textId="77777777" w:rsidR="00842EF7" w:rsidRPr="00FE760F" w:rsidRDefault="00842EF7" w:rsidP="00F91227">
            <w:pPr>
              <w:pStyle w:val="TAC"/>
            </w:pPr>
            <w:r w:rsidRPr="00FE760F">
              <w:t>MCS table for TBS determination</w:t>
            </w:r>
          </w:p>
        </w:tc>
        <w:tc>
          <w:tcPr>
            <w:tcW w:w="806" w:type="dxa"/>
            <w:shd w:val="clear" w:color="auto" w:fill="auto"/>
          </w:tcPr>
          <w:p w14:paraId="565ADF26" w14:textId="77777777" w:rsidR="00842EF7" w:rsidRPr="00FE760F" w:rsidRDefault="00842EF7" w:rsidP="00F91227">
            <w:pPr>
              <w:pStyle w:val="TAC"/>
            </w:pPr>
          </w:p>
        </w:tc>
        <w:tc>
          <w:tcPr>
            <w:tcW w:w="4148" w:type="dxa"/>
            <w:shd w:val="clear" w:color="auto" w:fill="auto"/>
            <w:vAlign w:val="center"/>
          </w:tcPr>
          <w:p w14:paraId="772F91CA" w14:textId="77777777" w:rsidR="00842EF7" w:rsidRPr="00FE760F" w:rsidRDefault="00842EF7" w:rsidP="00F91227">
            <w:pPr>
              <w:pStyle w:val="TAC"/>
            </w:pPr>
            <w:r w:rsidRPr="00FE760F">
              <w:t>64QAM</w:t>
            </w:r>
          </w:p>
        </w:tc>
      </w:tr>
      <w:tr w:rsidR="00842EF7" w:rsidRPr="00FE760F" w14:paraId="495793B8" w14:textId="77777777" w:rsidTr="00F91227">
        <w:tc>
          <w:tcPr>
            <w:tcW w:w="4677" w:type="dxa"/>
            <w:gridSpan w:val="2"/>
            <w:shd w:val="clear" w:color="auto" w:fill="auto"/>
          </w:tcPr>
          <w:p w14:paraId="4423BCD5" w14:textId="77777777" w:rsidR="00842EF7" w:rsidRPr="00FE760F" w:rsidRDefault="00842EF7" w:rsidP="00F91227">
            <w:pPr>
              <w:pStyle w:val="TAC"/>
            </w:pPr>
            <w:r w:rsidRPr="00FE760F">
              <w:t>Overhead value for TBS determination</w:t>
            </w:r>
          </w:p>
        </w:tc>
        <w:tc>
          <w:tcPr>
            <w:tcW w:w="806" w:type="dxa"/>
            <w:shd w:val="clear" w:color="auto" w:fill="auto"/>
          </w:tcPr>
          <w:p w14:paraId="2A10156A" w14:textId="77777777" w:rsidR="00842EF7" w:rsidRPr="00FE760F" w:rsidRDefault="00842EF7" w:rsidP="00F91227">
            <w:pPr>
              <w:pStyle w:val="TAC"/>
            </w:pPr>
          </w:p>
        </w:tc>
        <w:tc>
          <w:tcPr>
            <w:tcW w:w="4148" w:type="dxa"/>
            <w:shd w:val="clear" w:color="auto" w:fill="auto"/>
            <w:vAlign w:val="center"/>
          </w:tcPr>
          <w:p w14:paraId="46125BC6" w14:textId="77777777" w:rsidR="00842EF7" w:rsidRPr="00FE760F" w:rsidRDefault="00842EF7" w:rsidP="00F91227">
            <w:pPr>
              <w:pStyle w:val="TAC"/>
            </w:pPr>
            <w:r w:rsidRPr="00FE760F">
              <w:t>0</w:t>
            </w:r>
          </w:p>
        </w:tc>
      </w:tr>
      <w:tr w:rsidR="00842EF7" w:rsidRPr="00FE760F" w14:paraId="54043F5D" w14:textId="77777777" w:rsidTr="00F91227">
        <w:tc>
          <w:tcPr>
            <w:tcW w:w="4677" w:type="dxa"/>
            <w:gridSpan w:val="2"/>
            <w:shd w:val="clear" w:color="auto" w:fill="auto"/>
          </w:tcPr>
          <w:p w14:paraId="3FCADD0D" w14:textId="77777777" w:rsidR="00842EF7" w:rsidRPr="00FE760F" w:rsidRDefault="00842EF7" w:rsidP="00F91227">
            <w:pPr>
              <w:pStyle w:val="TAC"/>
            </w:pPr>
            <w:r w:rsidRPr="00FE760F">
              <w:t>First DMRS position for Type A PDSCH mapping</w:t>
            </w:r>
          </w:p>
        </w:tc>
        <w:tc>
          <w:tcPr>
            <w:tcW w:w="806" w:type="dxa"/>
            <w:shd w:val="clear" w:color="auto" w:fill="auto"/>
          </w:tcPr>
          <w:p w14:paraId="648F0214" w14:textId="77777777" w:rsidR="00842EF7" w:rsidRPr="00FE760F" w:rsidRDefault="00842EF7" w:rsidP="00F91227">
            <w:pPr>
              <w:pStyle w:val="TAC"/>
            </w:pPr>
          </w:p>
        </w:tc>
        <w:tc>
          <w:tcPr>
            <w:tcW w:w="4148" w:type="dxa"/>
            <w:shd w:val="clear" w:color="auto" w:fill="auto"/>
            <w:vAlign w:val="center"/>
          </w:tcPr>
          <w:p w14:paraId="5D4FA89C" w14:textId="77777777" w:rsidR="00842EF7" w:rsidRPr="00FE760F" w:rsidRDefault="00842EF7" w:rsidP="00F91227">
            <w:pPr>
              <w:pStyle w:val="TAC"/>
            </w:pPr>
            <w:r w:rsidRPr="00FE760F">
              <w:t>2</w:t>
            </w:r>
          </w:p>
        </w:tc>
      </w:tr>
      <w:tr w:rsidR="00842EF7" w:rsidRPr="00FE760F" w14:paraId="320DFB27" w14:textId="77777777" w:rsidTr="00F91227">
        <w:tc>
          <w:tcPr>
            <w:tcW w:w="4677" w:type="dxa"/>
            <w:gridSpan w:val="2"/>
            <w:shd w:val="clear" w:color="auto" w:fill="auto"/>
          </w:tcPr>
          <w:p w14:paraId="41FFB2B2" w14:textId="77777777" w:rsidR="00842EF7" w:rsidRPr="00FE760F" w:rsidRDefault="00842EF7" w:rsidP="00F91227">
            <w:pPr>
              <w:pStyle w:val="TAC"/>
            </w:pPr>
            <w:r w:rsidRPr="00FE760F">
              <w:t>DMRS type</w:t>
            </w:r>
          </w:p>
        </w:tc>
        <w:tc>
          <w:tcPr>
            <w:tcW w:w="806" w:type="dxa"/>
            <w:shd w:val="clear" w:color="auto" w:fill="auto"/>
          </w:tcPr>
          <w:p w14:paraId="09771D53" w14:textId="77777777" w:rsidR="00842EF7" w:rsidRPr="00FE760F" w:rsidRDefault="00842EF7" w:rsidP="00F91227">
            <w:pPr>
              <w:pStyle w:val="TAC"/>
            </w:pPr>
          </w:p>
        </w:tc>
        <w:tc>
          <w:tcPr>
            <w:tcW w:w="4148" w:type="dxa"/>
            <w:shd w:val="clear" w:color="auto" w:fill="auto"/>
            <w:vAlign w:val="center"/>
          </w:tcPr>
          <w:p w14:paraId="39ACB7A5" w14:textId="77777777" w:rsidR="00842EF7" w:rsidRPr="00FE760F" w:rsidRDefault="00842EF7" w:rsidP="00F91227">
            <w:pPr>
              <w:pStyle w:val="TAC"/>
            </w:pPr>
            <w:r w:rsidRPr="00FE760F">
              <w:t>Type 1</w:t>
            </w:r>
          </w:p>
        </w:tc>
      </w:tr>
      <w:tr w:rsidR="00842EF7" w:rsidRPr="00FE760F" w14:paraId="5A246D4D" w14:textId="77777777" w:rsidTr="00F91227">
        <w:tc>
          <w:tcPr>
            <w:tcW w:w="4677" w:type="dxa"/>
            <w:gridSpan w:val="2"/>
            <w:shd w:val="clear" w:color="auto" w:fill="auto"/>
          </w:tcPr>
          <w:p w14:paraId="5D68C236" w14:textId="77777777" w:rsidR="00842EF7" w:rsidRPr="00FE760F" w:rsidRDefault="00842EF7" w:rsidP="00F91227">
            <w:pPr>
              <w:pStyle w:val="TAC"/>
            </w:pPr>
            <w:r w:rsidRPr="00FE760F">
              <w:t>Number of additional DMRS</w:t>
            </w:r>
          </w:p>
        </w:tc>
        <w:tc>
          <w:tcPr>
            <w:tcW w:w="806" w:type="dxa"/>
            <w:shd w:val="clear" w:color="auto" w:fill="auto"/>
          </w:tcPr>
          <w:p w14:paraId="16EF708E" w14:textId="77777777" w:rsidR="00842EF7" w:rsidRPr="00FE760F" w:rsidRDefault="00842EF7" w:rsidP="00F91227">
            <w:pPr>
              <w:pStyle w:val="TAC"/>
            </w:pPr>
          </w:p>
        </w:tc>
        <w:tc>
          <w:tcPr>
            <w:tcW w:w="4148" w:type="dxa"/>
            <w:shd w:val="clear" w:color="auto" w:fill="auto"/>
            <w:vAlign w:val="center"/>
          </w:tcPr>
          <w:p w14:paraId="7ABDB061" w14:textId="77777777" w:rsidR="00842EF7" w:rsidRPr="00FE760F" w:rsidRDefault="00842EF7" w:rsidP="00F91227">
            <w:pPr>
              <w:pStyle w:val="TAC"/>
            </w:pPr>
            <w:r w:rsidRPr="00FE760F">
              <w:t>2</w:t>
            </w:r>
          </w:p>
        </w:tc>
      </w:tr>
      <w:tr w:rsidR="00842EF7" w:rsidRPr="00FE760F" w14:paraId="351BF161" w14:textId="77777777" w:rsidTr="00F91227">
        <w:tc>
          <w:tcPr>
            <w:tcW w:w="4677" w:type="dxa"/>
            <w:gridSpan w:val="2"/>
            <w:shd w:val="clear" w:color="auto" w:fill="auto"/>
          </w:tcPr>
          <w:p w14:paraId="42820AC0" w14:textId="77777777" w:rsidR="00842EF7" w:rsidRPr="00FE760F" w:rsidRDefault="00842EF7" w:rsidP="00F91227">
            <w:pPr>
              <w:pStyle w:val="TAC"/>
            </w:pPr>
            <w:r w:rsidRPr="00FE760F">
              <w:t>FDM between DMRS and PDSCH</w:t>
            </w:r>
          </w:p>
        </w:tc>
        <w:tc>
          <w:tcPr>
            <w:tcW w:w="806" w:type="dxa"/>
            <w:shd w:val="clear" w:color="auto" w:fill="auto"/>
          </w:tcPr>
          <w:p w14:paraId="11E3312F" w14:textId="77777777" w:rsidR="00842EF7" w:rsidRPr="00FE760F" w:rsidRDefault="00842EF7" w:rsidP="00F91227">
            <w:pPr>
              <w:pStyle w:val="TAC"/>
            </w:pPr>
          </w:p>
        </w:tc>
        <w:tc>
          <w:tcPr>
            <w:tcW w:w="4148" w:type="dxa"/>
            <w:shd w:val="clear" w:color="auto" w:fill="auto"/>
            <w:vAlign w:val="center"/>
          </w:tcPr>
          <w:p w14:paraId="53E28BD9" w14:textId="77777777" w:rsidR="00842EF7" w:rsidRPr="00FE760F" w:rsidRDefault="00842EF7" w:rsidP="00F91227">
            <w:pPr>
              <w:pStyle w:val="TAC"/>
            </w:pPr>
            <w:r w:rsidRPr="00FE760F">
              <w:t>Disable</w:t>
            </w:r>
          </w:p>
        </w:tc>
      </w:tr>
      <w:tr w:rsidR="00842EF7" w:rsidRPr="00FE760F" w14:paraId="2C54D6AB" w14:textId="77777777" w:rsidTr="00F91227">
        <w:tc>
          <w:tcPr>
            <w:tcW w:w="2338" w:type="dxa"/>
            <w:vMerge w:val="restart"/>
            <w:shd w:val="clear" w:color="auto" w:fill="auto"/>
          </w:tcPr>
          <w:p w14:paraId="0C07DF26" w14:textId="77777777" w:rsidR="00842EF7" w:rsidRPr="00FE760F" w:rsidRDefault="00842EF7" w:rsidP="00F91227">
            <w:pPr>
              <w:pStyle w:val="TAC"/>
              <w:rPr>
                <w:lang w:val="en-US"/>
              </w:rPr>
            </w:pPr>
            <w:r w:rsidRPr="00FE760F">
              <w:rPr>
                <w:lang w:val="en-US"/>
              </w:rPr>
              <w:t>CSI-RS for tracking</w:t>
            </w:r>
          </w:p>
        </w:tc>
        <w:tc>
          <w:tcPr>
            <w:tcW w:w="2339" w:type="dxa"/>
            <w:shd w:val="clear" w:color="auto" w:fill="auto"/>
          </w:tcPr>
          <w:p w14:paraId="25085E2B" w14:textId="77777777" w:rsidR="00842EF7" w:rsidRPr="00FE760F" w:rsidRDefault="00842EF7" w:rsidP="00F91227">
            <w:pPr>
              <w:pStyle w:val="TAC"/>
              <w:rPr>
                <w:lang w:val="en-US"/>
              </w:rPr>
            </w:pPr>
            <w:r w:rsidRPr="00FE760F">
              <w:t>OFDM symbols in the PRB used for CSI-RS</w:t>
            </w:r>
          </w:p>
        </w:tc>
        <w:tc>
          <w:tcPr>
            <w:tcW w:w="806" w:type="dxa"/>
            <w:shd w:val="clear" w:color="auto" w:fill="auto"/>
          </w:tcPr>
          <w:p w14:paraId="4D115549" w14:textId="77777777" w:rsidR="00842EF7" w:rsidRPr="00FE760F" w:rsidRDefault="00842EF7" w:rsidP="00F91227">
            <w:pPr>
              <w:pStyle w:val="TAC"/>
            </w:pPr>
          </w:p>
        </w:tc>
        <w:tc>
          <w:tcPr>
            <w:tcW w:w="4148" w:type="dxa"/>
            <w:shd w:val="clear" w:color="auto" w:fill="auto"/>
            <w:vAlign w:val="center"/>
          </w:tcPr>
          <w:p w14:paraId="2D01BE2B" w14:textId="77777777" w:rsidR="00842EF7" w:rsidRPr="00FE760F" w:rsidRDefault="00842EF7" w:rsidP="00F91227">
            <w:pPr>
              <w:pStyle w:val="TAC"/>
            </w:pPr>
            <w:r w:rsidRPr="00FE760F">
              <w:t>l</w:t>
            </w:r>
            <w:r w:rsidRPr="00FE760F">
              <w:rPr>
                <w:vertAlign w:val="subscript"/>
              </w:rPr>
              <w:t>0</w:t>
            </w:r>
            <w:r w:rsidRPr="00FE760F">
              <w:t xml:space="preserve"> = 8 for CSI-RS resource 1</w:t>
            </w:r>
          </w:p>
          <w:p w14:paraId="36E939A2" w14:textId="77777777" w:rsidR="00842EF7" w:rsidRPr="00FE760F" w:rsidRDefault="00842EF7" w:rsidP="00F91227">
            <w:pPr>
              <w:pStyle w:val="TAC"/>
            </w:pPr>
            <w:r w:rsidRPr="00FE760F">
              <w:t>l</w:t>
            </w:r>
            <w:r w:rsidRPr="00FE760F">
              <w:rPr>
                <w:vertAlign w:val="subscript"/>
              </w:rPr>
              <w:t>0</w:t>
            </w:r>
            <w:r w:rsidRPr="00FE760F">
              <w:t xml:space="preserve"> = 12 for CSI-RS resource 2</w:t>
            </w:r>
          </w:p>
        </w:tc>
      </w:tr>
      <w:tr w:rsidR="00842EF7" w:rsidRPr="00FE760F" w14:paraId="3EBE789D" w14:textId="77777777" w:rsidTr="00F91227">
        <w:tc>
          <w:tcPr>
            <w:tcW w:w="2338" w:type="dxa"/>
            <w:vMerge/>
            <w:shd w:val="clear" w:color="auto" w:fill="auto"/>
          </w:tcPr>
          <w:p w14:paraId="4DBC174A" w14:textId="77777777" w:rsidR="00842EF7" w:rsidRPr="00FE760F" w:rsidRDefault="00842EF7" w:rsidP="00F91227">
            <w:pPr>
              <w:pStyle w:val="TAC"/>
              <w:rPr>
                <w:lang w:val="en-US"/>
              </w:rPr>
            </w:pPr>
          </w:p>
        </w:tc>
        <w:tc>
          <w:tcPr>
            <w:tcW w:w="2339" w:type="dxa"/>
            <w:shd w:val="clear" w:color="auto" w:fill="auto"/>
          </w:tcPr>
          <w:p w14:paraId="43D6626D" w14:textId="77777777" w:rsidR="00842EF7" w:rsidRPr="00FE760F" w:rsidRDefault="00842EF7" w:rsidP="00F91227">
            <w:pPr>
              <w:pStyle w:val="TAC"/>
              <w:rPr>
                <w:lang w:val="en-US"/>
              </w:rPr>
            </w:pPr>
            <w:r w:rsidRPr="00FE760F">
              <w:t>CSI-RS periodicity</w:t>
            </w:r>
          </w:p>
        </w:tc>
        <w:tc>
          <w:tcPr>
            <w:tcW w:w="806" w:type="dxa"/>
            <w:shd w:val="clear" w:color="auto" w:fill="auto"/>
          </w:tcPr>
          <w:p w14:paraId="128AC2B2" w14:textId="77777777" w:rsidR="00842EF7" w:rsidRPr="00FE760F" w:rsidRDefault="00842EF7" w:rsidP="00F91227">
            <w:pPr>
              <w:pStyle w:val="TAC"/>
            </w:pPr>
            <w:r w:rsidRPr="00FE760F">
              <w:t>Slots</w:t>
            </w:r>
          </w:p>
        </w:tc>
        <w:tc>
          <w:tcPr>
            <w:tcW w:w="4148" w:type="dxa"/>
            <w:shd w:val="clear" w:color="auto" w:fill="auto"/>
          </w:tcPr>
          <w:p w14:paraId="705BEAFF"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60 kHz SCS: 80 for CSI-RS resources 1 and 2</w:t>
            </w:r>
          </w:p>
          <w:p w14:paraId="11532BA8" w14:textId="77777777" w:rsidR="00842EF7" w:rsidRPr="00FE760F" w:rsidRDefault="00263719" w:rsidP="00263719">
            <w:pPr>
              <w:pStyle w:val="TAC"/>
            </w:pPr>
            <w:r w:rsidRPr="00FE760F">
              <w:rPr>
                <w:rFonts w:eastAsia="Malgun Gothic"/>
              </w:rPr>
              <w:t>120 kHz SCS: 160 for CSI-RS resources 1 and 2</w:t>
            </w:r>
          </w:p>
        </w:tc>
      </w:tr>
      <w:tr w:rsidR="00263719" w:rsidRPr="00FE760F" w14:paraId="2F1C0DE2" w14:textId="77777777" w:rsidTr="00F91227">
        <w:tc>
          <w:tcPr>
            <w:tcW w:w="2338" w:type="dxa"/>
            <w:vMerge/>
            <w:shd w:val="clear" w:color="auto" w:fill="auto"/>
          </w:tcPr>
          <w:p w14:paraId="2C25FBCC" w14:textId="77777777" w:rsidR="00263719" w:rsidRPr="00FE760F" w:rsidRDefault="00263719" w:rsidP="00263719">
            <w:pPr>
              <w:pStyle w:val="TAC"/>
              <w:rPr>
                <w:lang w:val="en-US"/>
              </w:rPr>
            </w:pPr>
          </w:p>
        </w:tc>
        <w:tc>
          <w:tcPr>
            <w:tcW w:w="2339" w:type="dxa"/>
            <w:shd w:val="clear" w:color="auto" w:fill="auto"/>
          </w:tcPr>
          <w:p w14:paraId="48399601" w14:textId="77777777" w:rsidR="00263719" w:rsidRPr="00FE760F" w:rsidRDefault="00263719" w:rsidP="00263719">
            <w:pPr>
              <w:pStyle w:val="TAC"/>
              <w:rPr>
                <w:lang w:val="en-US"/>
              </w:rPr>
            </w:pPr>
            <w:r w:rsidRPr="00FE760F">
              <w:t>CSI-RS offset</w:t>
            </w:r>
          </w:p>
        </w:tc>
        <w:tc>
          <w:tcPr>
            <w:tcW w:w="806" w:type="dxa"/>
            <w:shd w:val="clear" w:color="auto" w:fill="auto"/>
          </w:tcPr>
          <w:p w14:paraId="643C767C" w14:textId="77777777" w:rsidR="00263719" w:rsidRPr="00FE760F" w:rsidRDefault="00263719" w:rsidP="00263719">
            <w:pPr>
              <w:pStyle w:val="TAC"/>
            </w:pPr>
            <w:r w:rsidRPr="00FE760F">
              <w:t>Slots</w:t>
            </w:r>
          </w:p>
        </w:tc>
        <w:tc>
          <w:tcPr>
            <w:tcW w:w="4148" w:type="dxa"/>
            <w:shd w:val="clear" w:color="auto" w:fill="auto"/>
          </w:tcPr>
          <w:p w14:paraId="7E9A4FE1"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60 kHz SCS: 40 for CSI-RS resources 1 and 2</w:t>
            </w:r>
          </w:p>
          <w:p w14:paraId="00F76CF8" w14:textId="77777777" w:rsidR="00263719" w:rsidRPr="00FE760F" w:rsidRDefault="00263719" w:rsidP="00263719">
            <w:pPr>
              <w:keepNext/>
              <w:keepLines/>
              <w:spacing w:after="0"/>
              <w:jc w:val="center"/>
              <w:rPr>
                <w:rFonts w:ascii="Arial" w:eastAsia="Malgun Gothic" w:hAnsi="Arial"/>
                <w:sz w:val="18"/>
              </w:rPr>
            </w:pPr>
            <w:r w:rsidRPr="00FE760F">
              <w:rPr>
                <w:rFonts w:ascii="Arial" w:eastAsia="Malgun Gothic" w:hAnsi="Arial"/>
                <w:sz w:val="18"/>
              </w:rPr>
              <w:t>120kHz SCS: 80 for CSI-RS resources 1 and 2</w:t>
            </w:r>
          </w:p>
        </w:tc>
      </w:tr>
      <w:tr w:rsidR="00263719" w:rsidRPr="00FE760F" w14:paraId="25059D7C" w14:textId="77777777" w:rsidTr="00F91227">
        <w:tc>
          <w:tcPr>
            <w:tcW w:w="4677" w:type="dxa"/>
            <w:gridSpan w:val="2"/>
            <w:shd w:val="clear" w:color="auto" w:fill="auto"/>
          </w:tcPr>
          <w:p w14:paraId="624D5BE3" w14:textId="77777777" w:rsidR="00263719" w:rsidRPr="00FE760F" w:rsidRDefault="00263719" w:rsidP="00263719">
            <w:pPr>
              <w:pStyle w:val="TAC"/>
              <w:rPr>
                <w:lang w:val="en-US"/>
              </w:rPr>
            </w:pPr>
            <w:r w:rsidRPr="00FE760F">
              <w:rPr>
                <w:lang w:val="en-US"/>
              </w:rPr>
              <w:t>PTRS configuration</w:t>
            </w:r>
          </w:p>
        </w:tc>
        <w:tc>
          <w:tcPr>
            <w:tcW w:w="806" w:type="dxa"/>
            <w:shd w:val="clear" w:color="auto" w:fill="auto"/>
          </w:tcPr>
          <w:p w14:paraId="4CCAEF10" w14:textId="77777777" w:rsidR="00263719" w:rsidRPr="00FE760F" w:rsidRDefault="00263719" w:rsidP="00263719">
            <w:pPr>
              <w:pStyle w:val="TAC"/>
            </w:pPr>
          </w:p>
        </w:tc>
        <w:tc>
          <w:tcPr>
            <w:tcW w:w="4148" w:type="dxa"/>
            <w:shd w:val="clear" w:color="auto" w:fill="auto"/>
            <w:vAlign w:val="center"/>
          </w:tcPr>
          <w:p w14:paraId="20422802" w14:textId="77777777" w:rsidR="00263719" w:rsidRPr="00FE760F" w:rsidRDefault="00263719" w:rsidP="00263719">
            <w:pPr>
              <w:pStyle w:val="TAC"/>
            </w:pPr>
            <w:r w:rsidRPr="00FE760F">
              <w:t>PTRS is not configured</w:t>
            </w:r>
          </w:p>
        </w:tc>
      </w:tr>
    </w:tbl>
    <w:p w14:paraId="63775FD5" w14:textId="77777777" w:rsidR="00842EF7" w:rsidRPr="00FE760F" w:rsidRDefault="00842EF7" w:rsidP="00842EF7"/>
    <w:p w14:paraId="75A45AA6" w14:textId="77777777" w:rsidR="00842EF7" w:rsidRPr="00FE760F" w:rsidRDefault="00842EF7" w:rsidP="00842EF7">
      <w:pPr>
        <w:pStyle w:val="TH"/>
      </w:pPr>
      <w:r w:rsidRPr="00FE760F">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1743" w:name="_Toc21340987"/>
      <w:bookmarkStart w:id="1744" w:name="_Toc29805435"/>
      <w:bookmarkStart w:id="1745" w:name="_Toc36456644"/>
      <w:bookmarkStart w:id="1746" w:name="_Toc36469742"/>
      <w:bookmarkStart w:id="1747" w:name="_Toc37254159"/>
      <w:bookmarkStart w:id="1748" w:name="_Toc37323017"/>
      <w:r w:rsidRPr="00FE760F">
        <w:lastRenderedPageBreak/>
        <w:t>A.3.2</w:t>
      </w:r>
      <w:r w:rsidRPr="00FE760F">
        <w:tab/>
        <w:t>Void</w:t>
      </w:r>
      <w:bookmarkEnd w:id="1743"/>
      <w:bookmarkEnd w:id="1744"/>
      <w:bookmarkEnd w:id="1745"/>
      <w:bookmarkEnd w:id="1746"/>
      <w:bookmarkEnd w:id="1747"/>
      <w:bookmarkEnd w:id="1748"/>
    </w:p>
    <w:p w14:paraId="54DD67AC" w14:textId="77777777" w:rsidR="00842EF7" w:rsidRPr="00FE760F" w:rsidRDefault="00842EF7" w:rsidP="00842EF7">
      <w:pPr>
        <w:pStyle w:val="Heading2"/>
      </w:pPr>
      <w:bookmarkStart w:id="1749" w:name="_Toc21340988"/>
      <w:bookmarkStart w:id="1750" w:name="_Toc29805436"/>
      <w:bookmarkStart w:id="1751" w:name="_Toc36456645"/>
      <w:bookmarkStart w:id="1752" w:name="_Toc36469743"/>
      <w:bookmarkStart w:id="1753" w:name="_Toc37254160"/>
      <w:bookmarkStart w:id="1754" w:name="_Toc37323018"/>
      <w:r w:rsidRPr="00FE760F">
        <w:t>A.3.3</w:t>
      </w:r>
      <w:r w:rsidRPr="00FE760F">
        <w:tab/>
        <w:t>DL reference measurement channels for TDD</w:t>
      </w:r>
      <w:bookmarkEnd w:id="1749"/>
      <w:bookmarkEnd w:id="1750"/>
      <w:bookmarkEnd w:id="1751"/>
      <w:bookmarkEnd w:id="1752"/>
      <w:bookmarkEnd w:id="1753"/>
      <w:bookmarkEnd w:id="1754"/>
    </w:p>
    <w:p w14:paraId="4CDF0999" w14:textId="77777777" w:rsidR="00842EF7" w:rsidRPr="00FE760F" w:rsidRDefault="00842EF7" w:rsidP="00842EF7">
      <w:pPr>
        <w:pStyle w:val="Heading4"/>
      </w:pPr>
      <w:bookmarkStart w:id="1755" w:name="_Toc21340989"/>
      <w:bookmarkStart w:id="1756" w:name="_Toc29805437"/>
      <w:bookmarkStart w:id="1757" w:name="_Toc36456646"/>
      <w:bookmarkStart w:id="1758" w:name="_Toc36469744"/>
      <w:bookmarkStart w:id="1759" w:name="_Toc37254161"/>
      <w:bookmarkStart w:id="1760" w:name="_Toc37323019"/>
      <w:r w:rsidRPr="00FE760F">
        <w:t>A.3.3.1 General</w:t>
      </w:r>
      <w:bookmarkEnd w:id="1755"/>
      <w:bookmarkEnd w:id="1756"/>
      <w:bookmarkEnd w:id="1757"/>
      <w:bookmarkEnd w:id="1758"/>
      <w:bookmarkEnd w:id="1759"/>
      <w:bookmarkEnd w:id="1760"/>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842EF7" w:rsidRPr="00FE760F" w14:paraId="574A9AFB" w14:textId="77777777" w:rsidTr="00F91227">
        <w:tc>
          <w:tcPr>
            <w:tcW w:w="2203" w:type="pct"/>
            <w:gridSpan w:val="2"/>
          </w:tcPr>
          <w:p w14:paraId="499F0B98" w14:textId="77777777" w:rsidR="00842EF7" w:rsidRPr="00FE760F" w:rsidRDefault="00842EF7" w:rsidP="00F91227">
            <w:pPr>
              <w:pStyle w:val="TAC"/>
              <w:rPr>
                <w:i/>
              </w:rPr>
            </w:pPr>
            <w:r w:rsidRPr="00FE760F">
              <w:t>The number of slots between PDSCH and corresponding HARQ-ACK information (Note 3)</w:t>
            </w:r>
          </w:p>
        </w:tc>
        <w:tc>
          <w:tcPr>
            <w:tcW w:w="1398" w:type="pct"/>
            <w:shd w:val="clear" w:color="auto" w:fill="auto"/>
            <w:vAlign w:val="center"/>
          </w:tcPr>
          <w:p w14:paraId="758C902C" w14:textId="77777777" w:rsidR="00842EF7" w:rsidRPr="00FE760F" w:rsidRDefault="00842EF7" w:rsidP="00F91227">
            <w:pPr>
              <w:pStyle w:val="TAC"/>
            </w:pPr>
            <w:r w:rsidRPr="00FE760F">
              <w:t>K1 = 4 if mod(i,5) = 0</w:t>
            </w:r>
            <w:r w:rsidRPr="00FE760F">
              <w:br/>
              <w:t>K1 =3 if mod(i,5) = 1</w:t>
            </w:r>
            <w:r w:rsidRPr="00FE760F">
              <w:br/>
              <w:t>K1 =2 if mod(i,5) = 2</w:t>
            </w:r>
            <w:r w:rsidRPr="00FE760F">
              <w:br/>
              <w:t xml:space="preserve">where i is slot </w:t>
            </w:r>
            <w:r w:rsidRPr="00FE760F">
              <w:rPr>
                <w:lang w:val="en-US"/>
              </w:rPr>
              <w:t xml:space="preserve">index per frame; i = </w:t>
            </w:r>
            <w:r w:rsidRPr="00FE760F">
              <w:t>{0,…,39}</w:t>
            </w:r>
          </w:p>
        </w:tc>
        <w:tc>
          <w:tcPr>
            <w:tcW w:w="1399" w:type="pct"/>
            <w:vAlign w:val="center"/>
          </w:tcPr>
          <w:p w14:paraId="2C83CC8A" w14:textId="77777777" w:rsidR="00842EF7" w:rsidRPr="00FE760F" w:rsidRDefault="00842EF7" w:rsidP="00F91227">
            <w:pPr>
              <w:pStyle w:val="TAC"/>
            </w:pPr>
            <w:r w:rsidRPr="00FE760F">
              <w:t>K1 = 4 if mod(i,5) = 0</w:t>
            </w:r>
            <w:r w:rsidRPr="00FE760F">
              <w:br/>
              <w:t>K1 =3 if mod(i,5) = 1</w:t>
            </w:r>
            <w:r w:rsidRPr="00FE760F">
              <w:br/>
              <w:t>K1 =2 if mod(i,5) = 2</w:t>
            </w:r>
            <w:r w:rsidRPr="00FE760F">
              <w:br/>
              <w:t xml:space="preserve">where i is slot </w:t>
            </w:r>
            <w:r w:rsidRPr="00FE760F">
              <w:rPr>
                <w:lang w:val="en-US"/>
              </w:rPr>
              <w:t xml:space="preserve">index per frame; i = </w:t>
            </w:r>
            <w:r w:rsidRPr="00FE760F">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1761" w:name="_Toc21340990"/>
      <w:bookmarkStart w:id="1762" w:name="_Toc29805438"/>
      <w:bookmarkStart w:id="1763" w:name="_Toc36456647"/>
      <w:bookmarkStart w:id="1764" w:name="_Toc36469745"/>
      <w:bookmarkStart w:id="1765" w:name="_Toc37254162"/>
      <w:bookmarkStart w:id="1766" w:name="_Toc37323020"/>
      <w:r w:rsidRPr="00FE760F">
        <w:lastRenderedPageBreak/>
        <w:t>A.3.3.2</w:t>
      </w:r>
      <w:r w:rsidRPr="00FE760F">
        <w:tab/>
        <w:t>FRC for receiver requirements for QPSK</w:t>
      </w:r>
      <w:bookmarkEnd w:id="1761"/>
      <w:bookmarkEnd w:id="1762"/>
      <w:bookmarkEnd w:id="1763"/>
      <w:bookmarkEnd w:id="1764"/>
      <w:bookmarkEnd w:id="1765"/>
      <w:bookmarkEnd w:id="1766"/>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5pt;height:15.75pt" o:ole="">
                  <v:imagedata r:id="rId34" o:title=""/>
                </v:shape>
                <o:OLEObject Type="Embed" ProgID="Equation.3" ShapeID="_x0000_i1028" DrawAspect="Content" ObjectID="_1647936224" r:id="rId35"/>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5pt;height:15.75pt" o:ole="">
                  <v:imagedata r:id="rId34" o:title=""/>
                </v:shape>
                <o:OLEObject Type="Embed" ProgID="Equation.3" ShapeID="_x0000_i1029" DrawAspect="Content" ObjectID="_1647936225" r:id="rId36"/>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1767" w:name="_Toc21340991"/>
      <w:bookmarkStart w:id="1768" w:name="_Toc29805439"/>
      <w:bookmarkStart w:id="1769" w:name="_Toc36456648"/>
      <w:bookmarkStart w:id="1770" w:name="_Toc36469746"/>
      <w:bookmarkStart w:id="1771" w:name="_Toc37254163"/>
      <w:bookmarkStart w:id="1772" w:name="_Toc37323021"/>
      <w:r w:rsidRPr="00FE760F">
        <w:t>A.3.3.3</w:t>
      </w:r>
      <w:r w:rsidRPr="00FE760F">
        <w:tab/>
        <w:t>FRC for receiver requirements for 16QAM</w:t>
      </w:r>
      <w:bookmarkEnd w:id="1767"/>
      <w:bookmarkEnd w:id="1768"/>
      <w:bookmarkEnd w:id="1769"/>
      <w:bookmarkEnd w:id="1770"/>
      <w:bookmarkEnd w:id="1771"/>
      <w:bookmarkEnd w:id="1772"/>
    </w:p>
    <w:p w14:paraId="5B50EF85" w14:textId="77777777" w:rsidR="00842EF7" w:rsidRPr="00FE760F" w:rsidRDefault="00842EF7" w:rsidP="00842EF7"/>
    <w:p w14:paraId="4B01A425" w14:textId="77777777" w:rsidR="00842EF7" w:rsidRPr="00FE760F" w:rsidRDefault="00842EF7" w:rsidP="00842EF7">
      <w:pPr>
        <w:pStyle w:val="Heading4"/>
      </w:pPr>
      <w:bookmarkStart w:id="1773" w:name="_Toc21340992"/>
      <w:bookmarkStart w:id="1774" w:name="_Toc29805440"/>
      <w:bookmarkStart w:id="1775" w:name="_Toc36456649"/>
      <w:bookmarkStart w:id="1776" w:name="_Toc36469747"/>
      <w:bookmarkStart w:id="1777" w:name="_Toc37254164"/>
      <w:bookmarkStart w:id="1778" w:name="_Toc37323022"/>
      <w:r w:rsidRPr="00FE760F">
        <w:lastRenderedPageBreak/>
        <w:t>A.3.3.4</w:t>
      </w:r>
      <w:r w:rsidRPr="00FE760F">
        <w:tab/>
        <w:t>FRC for receiver requirements for 64QAM</w:t>
      </w:r>
      <w:bookmarkEnd w:id="1773"/>
      <w:bookmarkEnd w:id="1774"/>
      <w:bookmarkEnd w:id="1775"/>
      <w:bookmarkEnd w:id="1776"/>
      <w:bookmarkEnd w:id="1777"/>
      <w:bookmarkEnd w:id="1778"/>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5pt;height:15.75pt" o:ole="">
                  <v:imagedata r:id="rId34" o:title=""/>
                </v:shape>
                <o:OLEObject Type="Embed" ProgID="Equation.3" ShapeID="_x0000_i1030" DrawAspect="Content" ObjectID="_1647936226" r:id="rId37"/>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5pt;height:15.75pt" o:ole="">
                  <v:imagedata r:id="rId34" o:title=""/>
                </v:shape>
                <o:OLEObject Type="Embed" ProgID="Equation.3" ShapeID="_x0000_i1031" DrawAspect="Content" ObjectID="_1647936227" r:id="rId38"/>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77777777" w:rsidR="00842EF7" w:rsidRPr="00FE760F" w:rsidRDefault="00842EF7" w:rsidP="00842EF7">
      <w:pPr>
        <w:rPr>
          <w:b/>
        </w:rPr>
      </w:pPr>
    </w:p>
    <w:p w14:paraId="05446454" w14:textId="77777777" w:rsidR="00842EF7" w:rsidRPr="00FE760F" w:rsidRDefault="00842EF7" w:rsidP="00842EF7">
      <w:pPr>
        <w:pStyle w:val="Heading2"/>
      </w:pPr>
      <w:bookmarkStart w:id="1779" w:name="_Toc21340993"/>
      <w:bookmarkStart w:id="1780" w:name="_Toc29805441"/>
      <w:bookmarkStart w:id="1781" w:name="_Toc36456650"/>
      <w:bookmarkStart w:id="1782" w:name="_Toc36469748"/>
      <w:bookmarkStart w:id="1783" w:name="_Toc37254165"/>
      <w:bookmarkStart w:id="1784" w:name="_Toc37323023"/>
      <w:r w:rsidRPr="00FE760F">
        <w:lastRenderedPageBreak/>
        <w:t>A.4</w:t>
      </w:r>
      <w:r w:rsidRPr="00FE760F">
        <w:tab/>
        <w:t>Void</w:t>
      </w:r>
      <w:bookmarkEnd w:id="1779"/>
      <w:bookmarkEnd w:id="1780"/>
      <w:bookmarkEnd w:id="1781"/>
      <w:bookmarkEnd w:id="1782"/>
      <w:bookmarkEnd w:id="1783"/>
      <w:bookmarkEnd w:id="1784"/>
    </w:p>
    <w:p w14:paraId="2BC9AB7B" w14:textId="77777777" w:rsidR="00842EF7" w:rsidRPr="00FE760F" w:rsidRDefault="00842EF7" w:rsidP="00842EF7">
      <w:pPr>
        <w:pStyle w:val="Heading2"/>
      </w:pPr>
      <w:bookmarkStart w:id="1785" w:name="_Toc21340994"/>
      <w:bookmarkStart w:id="1786" w:name="_Toc29805442"/>
      <w:bookmarkStart w:id="1787" w:name="_Toc36456651"/>
      <w:bookmarkStart w:id="1788" w:name="_Toc36469749"/>
      <w:bookmarkStart w:id="1789" w:name="_Toc37254166"/>
      <w:bookmarkStart w:id="1790" w:name="_Toc37323024"/>
      <w:r w:rsidRPr="00FE760F">
        <w:t>A.5</w:t>
      </w:r>
      <w:r w:rsidRPr="00FE760F">
        <w:tab/>
        <w:t>OFDMA Channel Noise Generator (OCNG)</w:t>
      </w:r>
      <w:bookmarkEnd w:id="1785"/>
      <w:bookmarkEnd w:id="1786"/>
      <w:bookmarkEnd w:id="1787"/>
      <w:bookmarkEnd w:id="1788"/>
      <w:bookmarkEnd w:id="1789"/>
      <w:bookmarkEnd w:id="1790"/>
    </w:p>
    <w:p w14:paraId="72C453AA" w14:textId="77777777" w:rsidR="00842EF7" w:rsidRPr="00FE760F" w:rsidRDefault="00842EF7" w:rsidP="00842EF7">
      <w:pPr>
        <w:pStyle w:val="Heading3"/>
      </w:pPr>
      <w:bookmarkStart w:id="1791" w:name="_Toc21340995"/>
      <w:bookmarkStart w:id="1792" w:name="_Toc29805443"/>
      <w:bookmarkStart w:id="1793" w:name="_Toc36456652"/>
      <w:bookmarkStart w:id="1794" w:name="_Toc36469750"/>
      <w:bookmarkStart w:id="1795" w:name="_Toc37254167"/>
      <w:bookmarkStart w:id="1796" w:name="_Toc37323025"/>
      <w:r w:rsidRPr="00FE760F">
        <w:t>A.5.1</w:t>
      </w:r>
      <w:r w:rsidRPr="00FE760F">
        <w:tab/>
        <w:t>OCNG Patterns for FDD</w:t>
      </w:r>
      <w:bookmarkEnd w:id="1791"/>
      <w:bookmarkEnd w:id="1792"/>
      <w:bookmarkEnd w:id="1793"/>
      <w:bookmarkEnd w:id="1794"/>
      <w:bookmarkEnd w:id="1795"/>
      <w:bookmarkEnd w:id="1796"/>
    </w:p>
    <w:p w14:paraId="70CA939F" w14:textId="77777777" w:rsidR="00842EF7" w:rsidRPr="00FE760F" w:rsidRDefault="00842EF7" w:rsidP="00842EF7">
      <w:pPr>
        <w:pStyle w:val="Heading3"/>
      </w:pPr>
      <w:bookmarkStart w:id="1797" w:name="_Toc21340996"/>
      <w:bookmarkStart w:id="1798" w:name="_Toc29805444"/>
      <w:bookmarkStart w:id="1799" w:name="_Toc36456653"/>
      <w:bookmarkStart w:id="1800" w:name="_Toc36469751"/>
      <w:bookmarkStart w:id="1801" w:name="_Toc37254168"/>
      <w:bookmarkStart w:id="1802" w:name="_Toc37323026"/>
      <w:r w:rsidRPr="00FE760F">
        <w:t>A.5.2</w:t>
      </w:r>
      <w:r w:rsidRPr="00FE760F">
        <w:tab/>
        <w:t>OCNG Patterns for TDD</w:t>
      </w:r>
      <w:bookmarkEnd w:id="1797"/>
      <w:bookmarkEnd w:id="1798"/>
      <w:bookmarkEnd w:id="1799"/>
      <w:bookmarkEnd w:id="1800"/>
      <w:bookmarkEnd w:id="1801"/>
      <w:bookmarkEnd w:id="1802"/>
    </w:p>
    <w:p w14:paraId="268E2623" w14:textId="77777777" w:rsidR="00842EF7" w:rsidRPr="00FE760F" w:rsidRDefault="00842EF7" w:rsidP="00842EF7">
      <w:pPr>
        <w:pStyle w:val="Heading4"/>
      </w:pPr>
      <w:bookmarkStart w:id="1803" w:name="_Toc21340997"/>
      <w:bookmarkStart w:id="1804" w:name="_Toc29805445"/>
      <w:bookmarkStart w:id="1805" w:name="_Toc36456654"/>
      <w:bookmarkStart w:id="1806" w:name="_Toc36469752"/>
      <w:bookmarkStart w:id="1807" w:name="_Toc37254169"/>
      <w:bookmarkStart w:id="1808" w:name="_Toc37323027"/>
      <w:r w:rsidRPr="00FE760F">
        <w:t>A.5.2.1</w:t>
      </w:r>
      <w:r w:rsidRPr="00FE760F">
        <w:tab/>
        <w:t>OCNG TDD pattern 1: Generic OCNG TDD Pattern for all unused REs</w:t>
      </w:r>
      <w:bookmarkEnd w:id="1803"/>
      <w:bookmarkEnd w:id="1804"/>
      <w:bookmarkEnd w:id="1805"/>
      <w:bookmarkEnd w:id="1806"/>
      <w:bookmarkEnd w:id="1807"/>
      <w:bookmarkEnd w:id="1808"/>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1809" w:name="_Toc21340998"/>
      <w:bookmarkStart w:id="1810" w:name="_Toc29805446"/>
      <w:bookmarkStart w:id="1811" w:name="_Toc36456655"/>
      <w:bookmarkStart w:id="1812" w:name="_Toc36469753"/>
      <w:bookmarkStart w:id="1813" w:name="_Toc37254170"/>
      <w:bookmarkStart w:id="1814" w:name="_Toc37323028"/>
      <w:r w:rsidRPr="00FE760F">
        <w:lastRenderedPageBreak/>
        <w:t>Annex B (informative): Void</w:t>
      </w:r>
      <w:bookmarkEnd w:id="1809"/>
      <w:bookmarkEnd w:id="1810"/>
      <w:bookmarkEnd w:id="1811"/>
      <w:bookmarkEnd w:id="1812"/>
      <w:bookmarkEnd w:id="1813"/>
      <w:bookmarkEnd w:id="1814"/>
      <w:r w:rsidRPr="00FE760F">
        <w:br/>
      </w:r>
    </w:p>
    <w:p w14:paraId="417A6349" w14:textId="77777777" w:rsidR="00842EF7" w:rsidRPr="00FE760F" w:rsidRDefault="00842EF7" w:rsidP="00842EF7">
      <w:pPr>
        <w:pStyle w:val="Heading8"/>
      </w:pPr>
      <w:r w:rsidRPr="00FE760F">
        <w:br w:type="page"/>
      </w:r>
      <w:bookmarkStart w:id="1815" w:name="_Toc21340999"/>
      <w:bookmarkStart w:id="1816" w:name="_Toc29805447"/>
      <w:bookmarkStart w:id="1817" w:name="_Toc36456656"/>
      <w:bookmarkStart w:id="1818" w:name="_Toc36469754"/>
      <w:bookmarkStart w:id="1819" w:name="_Toc37254171"/>
      <w:bookmarkStart w:id="1820" w:name="_Toc37323029"/>
      <w:r w:rsidRPr="00FE760F">
        <w:lastRenderedPageBreak/>
        <w:t>Annex C (normative):</w:t>
      </w:r>
      <w:r w:rsidRPr="00FE760F">
        <w:br/>
        <w:t>Downlink physical channels</w:t>
      </w:r>
      <w:bookmarkEnd w:id="1815"/>
      <w:bookmarkEnd w:id="1816"/>
      <w:bookmarkEnd w:id="1817"/>
      <w:bookmarkEnd w:id="1818"/>
      <w:bookmarkEnd w:id="1819"/>
      <w:bookmarkEnd w:id="1820"/>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1821" w:name="_Toc21341000"/>
      <w:bookmarkStart w:id="1822" w:name="_Toc29805448"/>
      <w:bookmarkStart w:id="1823" w:name="_Toc36456657"/>
      <w:bookmarkStart w:id="1824" w:name="_Toc36469755"/>
      <w:bookmarkStart w:id="1825" w:name="_Toc37254172"/>
      <w:bookmarkStart w:id="1826" w:name="_Toc37323030"/>
      <w:r w:rsidRPr="00FE760F">
        <w:t>C.1</w:t>
      </w:r>
      <w:r w:rsidRPr="00FE760F">
        <w:tab/>
        <w:t>General</w:t>
      </w:r>
      <w:bookmarkEnd w:id="1821"/>
      <w:bookmarkEnd w:id="1822"/>
      <w:bookmarkEnd w:id="1823"/>
      <w:bookmarkEnd w:id="1824"/>
      <w:bookmarkEnd w:id="1825"/>
      <w:bookmarkEnd w:id="1826"/>
    </w:p>
    <w:p w14:paraId="19EC96F3" w14:textId="77777777" w:rsidR="00842EF7" w:rsidRPr="00FE760F" w:rsidRDefault="00842EF7" w:rsidP="00842EF7"/>
    <w:p w14:paraId="2467A32C" w14:textId="77777777" w:rsidR="00842EF7" w:rsidRPr="00FE760F" w:rsidRDefault="00842EF7" w:rsidP="00842EF7">
      <w:pPr>
        <w:pStyle w:val="Heading1"/>
      </w:pPr>
      <w:bookmarkStart w:id="1827" w:name="_Toc21341001"/>
      <w:bookmarkStart w:id="1828" w:name="_Toc29805449"/>
      <w:bookmarkStart w:id="1829" w:name="_Toc36456658"/>
      <w:bookmarkStart w:id="1830" w:name="_Toc36469756"/>
      <w:bookmarkStart w:id="1831" w:name="_Toc37254173"/>
      <w:bookmarkStart w:id="1832" w:name="_Toc37323031"/>
      <w:r w:rsidRPr="00FE760F">
        <w:t>C.2</w:t>
      </w:r>
      <w:r w:rsidRPr="00FE760F">
        <w:tab/>
        <w:t>Setup</w:t>
      </w:r>
      <w:bookmarkEnd w:id="1827"/>
      <w:bookmarkEnd w:id="1828"/>
      <w:bookmarkEnd w:id="1829"/>
      <w:bookmarkEnd w:id="1830"/>
      <w:bookmarkEnd w:id="1831"/>
      <w:bookmarkEnd w:id="1832"/>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1833" w:name="_Toc21341002"/>
      <w:bookmarkStart w:id="1834" w:name="_Toc29805450"/>
      <w:bookmarkStart w:id="1835" w:name="_Toc36456659"/>
      <w:bookmarkStart w:id="1836" w:name="_Toc36469757"/>
      <w:bookmarkStart w:id="1837" w:name="_Toc37254174"/>
      <w:bookmarkStart w:id="1838" w:name="_Toc37323032"/>
      <w:r w:rsidRPr="00FE760F">
        <w:t>C.3</w:t>
      </w:r>
      <w:r w:rsidRPr="00FE760F">
        <w:tab/>
        <w:t>Connection</w:t>
      </w:r>
      <w:bookmarkEnd w:id="1833"/>
      <w:bookmarkEnd w:id="1834"/>
      <w:bookmarkEnd w:id="1835"/>
      <w:bookmarkEnd w:id="1836"/>
      <w:bookmarkEnd w:id="1837"/>
      <w:bookmarkEnd w:id="1838"/>
    </w:p>
    <w:p w14:paraId="41F5A829" w14:textId="77777777" w:rsidR="00842EF7" w:rsidRPr="00FE760F" w:rsidRDefault="00842EF7" w:rsidP="00842EF7">
      <w:pPr>
        <w:pStyle w:val="Heading2"/>
      </w:pPr>
      <w:bookmarkStart w:id="1839" w:name="_Toc21341003"/>
      <w:bookmarkStart w:id="1840" w:name="_Toc29805451"/>
      <w:bookmarkStart w:id="1841" w:name="_Toc36456660"/>
      <w:bookmarkStart w:id="1842" w:name="_Toc36469758"/>
      <w:bookmarkStart w:id="1843" w:name="_Toc37254175"/>
      <w:bookmarkStart w:id="1844" w:name="_Toc37323033"/>
      <w:r w:rsidRPr="00FE760F">
        <w:t>C.3.1</w:t>
      </w:r>
      <w:r w:rsidRPr="00FE760F">
        <w:tab/>
        <w:t>Measurement of Receiver Characteristics</w:t>
      </w:r>
      <w:bookmarkEnd w:id="1839"/>
      <w:bookmarkEnd w:id="1840"/>
      <w:bookmarkEnd w:id="1841"/>
      <w:bookmarkEnd w:id="1842"/>
      <w:bookmarkEnd w:id="1843"/>
      <w:bookmarkEnd w:id="1844"/>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1845" w:name="_Toc21341004"/>
      <w:bookmarkStart w:id="1846" w:name="_Toc29805452"/>
      <w:bookmarkStart w:id="1847" w:name="_Toc36456661"/>
      <w:bookmarkStart w:id="1848" w:name="_Toc36469759"/>
      <w:bookmarkStart w:id="1849" w:name="_Toc37254176"/>
      <w:bookmarkStart w:id="1850" w:name="_Toc37323034"/>
      <w:r w:rsidRPr="00FE760F">
        <w:lastRenderedPageBreak/>
        <w:t>Annex D (normative):</w:t>
      </w:r>
      <w:r w:rsidRPr="00FE760F">
        <w:br/>
        <w:t>Characteristics of the interfering signal</w:t>
      </w:r>
      <w:bookmarkEnd w:id="1845"/>
      <w:bookmarkEnd w:id="1846"/>
      <w:bookmarkEnd w:id="1847"/>
      <w:bookmarkEnd w:id="1848"/>
      <w:bookmarkEnd w:id="1849"/>
      <w:bookmarkEnd w:id="1850"/>
    </w:p>
    <w:p w14:paraId="56DBEF37" w14:textId="77777777" w:rsidR="00842EF7" w:rsidRPr="00FE760F" w:rsidRDefault="00842EF7" w:rsidP="00842EF7"/>
    <w:p w14:paraId="4E74E426" w14:textId="77777777" w:rsidR="00842EF7" w:rsidRPr="00FE760F" w:rsidRDefault="00842EF7" w:rsidP="00842EF7">
      <w:pPr>
        <w:pStyle w:val="Heading1"/>
      </w:pPr>
      <w:bookmarkStart w:id="1851" w:name="_Toc21341005"/>
      <w:bookmarkStart w:id="1852" w:name="_Toc29805453"/>
      <w:bookmarkStart w:id="1853" w:name="_Toc36456662"/>
      <w:bookmarkStart w:id="1854" w:name="_Toc36469760"/>
      <w:bookmarkStart w:id="1855" w:name="_Toc37254177"/>
      <w:bookmarkStart w:id="1856" w:name="_Toc37323035"/>
      <w:r w:rsidRPr="00FE760F">
        <w:t>D.1</w:t>
      </w:r>
      <w:r w:rsidRPr="00FE760F">
        <w:tab/>
        <w:t>General</w:t>
      </w:r>
      <w:bookmarkEnd w:id="1851"/>
      <w:bookmarkEnd w:id="1852"/>
      <w:bookmarkEnd w:id="1853"/>
      <w:bookmarkEnd w:id="1854"/>
      <w:bookmarkEnd w:id="1855"/>
      <w:bookmarkEnd w:id="1856"/>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1857" w:name="_Toc21341006"/>
      <w:bookmarkStart w:id="1858" w:name="_Toc29805454"/>
      <w:bookmarkStart w:id="1859" w:name="_Toc36456663"/>
      <w:bookmarkStart w:id="1860" w:name="_Toc36469761"/>
      <w:bookmarkStart w:id="1861" w:name="_Toc37254178"/>
      <w:bookmarkStart w:id="1862" w:name="_Toc37323036"/>
      <w:r w:rsidRPr="00FE760F">
        <w:t>D.2</w:t>
      </w:r>
      <w:r w:rsidRPr="00FE760F">
        <w:tab/>
        <w:t>Interference signals</w:t>
      </w:r>
      <w:bookmarkEnd w:id="1857"/>
      <w:bookmarkEnd w:id="1858"/>
      <w:bookmarkEnd w:id="1859"/>
      <w:bookmarkEnd w:id="1860"/>
      <w:bookmarkEnd w:id="1861"/>
      <w:bookmarkEnd w:id="1862"/>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1863" w:name="_Toc21341007"/>
      <w:bookmarkStart w:id="1864" w:name="_Toc29805455"/>
      <w:bookmarkStart w:id="1865" w:name="_Toc36456664"/>
      <w:bookmarkStart w:id="1866" w:name="_Toc36469762"/>
      <w:bookmarkStart w:id="1867" w:name="_Toc37254179"/>
      <w:bookmarkStart w:id="1868" w:name="_Toc37323037"/>
      <w:r w:rsidRPr="00FE760F">
        <w:lastRenderedPageBreak/>
        <w:t>Annex E (normative):</w:t>
      </w:r>
      <w:r w:rsidRPr="00FE760F">
        <w:br/>
        <w:t>Environmental conditions</w:t>
      </w:r>
      <w:bookmarkEnd w:id="1863"/>
      <w:bookmarkEnd w:id="1864"/>
      <w:bookmarkEnd w:id="1865"/>
      <w:bookmarkEnd w:id="1866"/>
      <w:bookmarkEnd w:id="1867"/>
      <w:bookmarkEnd w:id="1868"/>
    </w:p>
    <w:p w14:paraId="7EE1D5B0" w14:textId="77777777" w:rsidR="00842EF7" w:rsidRPr="00FE760F" w:rsidRDefault="00842EF7" w:rsidP="00842EF7"/>
    <w:p w14:paraId="38CFB7ED" w14:textId="77777777" w:rsidR="00842EF7" w:rsidRPr="00FE760F" w:rsidRDefault="00842EF7" w:rsidP="00842EF7">
      <w:pPr>
        <w:pStyle w:val="Heading1"/>
      </w:pPr>
      <w:bookmarkStart w:id="1869" w:name="_Toc21341008"/>
      <w:bookmarkStart w:id="1870" w:name="_Toc29805456"/>
      <w:bookmarkStart w:id="1871" w:name="_Toc36456665"/>
      <w:bookmarkStart w:id="1872" w:name="_Toc36469763"/>
      <w:bookmarkStart w:id="1873" w:name="_Toc37254180"/>
      <w:bookmarkStart w:id="1874" w:name="_Toc37323038"/>
      <w:r w:rsidRPr="00FE760F">
        <w:t>E.1</w:t>
      </w:r>
      <w:r w:rsidRPr="00FE760F">
        <w:tab/>
        <w:t>General</w:t>
      </w:r>
      <w:bookmarkEnd w:id="1869"/>
      <w:bookmarkEnd w:id="1870"/>
      <w:bookmarkEnd w:id="1871"/>
      <w:bookmarkEnd w:id="1872"/>
      <w:bookmarkEnd w:id="1873"/>
      <w:bookmarkEnd w:id="1874"/>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1875" w:name="_Toc21341009"/>
      <w:bookmarkStart w:id="1876" w:name="_Toc29805457"/>
      <w:bookmarkStart w:id="1877" w:name="_Toc36456666"/>
      <w:bookmarkStart w:id="1878" w:name="_Toc36469764"/>
      <w:bookmarkStart w:id="1879" w:name="_Toc37254181"/>
      <w:bookmarkStart w:id="1880" w:name="_Toc37323039"/>
      <w:r w:rsidRPr="00FE760F">
        <w:t>E.2</w:t>
      </w:r>
      <w:r w:rsidRPr="00FE760F">
        <w:tab/>
        <w:t>Environmental</w:t>
      </w:r>
      <w:bookmarkEnd w:id="1875"/>
      <w:bookmarkEnd w:id="1876"/>
      <w:bookmarkEnd w:id="1877"/>
      <w:bookmarkEnd w:id="1878"/>
      <w:bookmarkEnd w:id="1879"/>
      <w:bookmarkEnd w:id="1880"/>
    </w:p>
    <w:p w14:paraId="0C21985E" w14:textId="77777777" w:rsidR="00842EF7" w:rsidRPr="00FE760F" w:rsidRDefault="00842EF7" w:rsidP="00842EF7">
      <w:bookmarkStart w:id="1881" w:name="historyclause"/>
      <w:r w:rsidRPr="00FE760F">
        <w:t>The requirements in this clause apply to all types of UE(s).</w:t>
      </w:r>
    </w:p>
    <w:p w14:paraId="7FDEFEB3" w14:textId="77777777" w:rsidR="00842EF7" w:rsidRPr="00FE760F" w:rsidRDefault="00842EF7" w:rsidP="00842EF7">
      <w:pPr>
        <w:pStyle w:val="Heading2"/>
      </w:pPr>
      <w:bookmarkStart w:id="1882" w:name="_Toc21341010"/>
      <w:bookmarkStart w:id="1883" w:name="_Toc29805458"/>
      <w:bookmarkStart w:id="1884" w:name="_Toc36456667"/>
      <w:bookmarkStart w:id="1885" w:name="_Toc36469765"/>
      <w:bookmarkStart w:id="1886" w:name="_Toc37254182"/>
      <w:bookmarkStart w:id="1887" w:name="_Toc37323040"/>
      <w:r w:rsidRPr="00FE760F">
        <w:t>E.2.1</w:t>
      </w:r>
      <w:r w:rsidRPr="00FE760F">
        <w:tab/>
        <w:t>Temperature</w:t>
      </w:r>
      <w:bookmarkEnd w:id="1882"/>
      <w:bookmarkEnd w:id="1883"/>
      <w:bookmarkEnd w:id="1884"/>
      <w:bookmarkEnd w:id="1885"/>
      <w:bookmarkEnd w:id="1886"/>
      <w:bookmarkEnd w:id="1887"/>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1888" w:name="_Toc21341011"/>
      <w:bookmarkStart w:id="1889" w:name="_Toc29805459"/>
      <w:bookmarkStart w:id="1890" w:name="_Toc36456668"/>
      <w:bookmarkStart w:id="1891" w:name="_Toc36469766"/>
      <w:bookmarkStart w:id="1892" w:name="_Toc37254183"/>
      <w:bookmarkStart w:id="1893" w:name="_Toc37323041"/>
      <w:r w:rsidRPr="00FE760F">
        <w:t>E.2.2</w:t>
      </w:r>
      <w:r w:rsidRPr="00FE760F">
        <w:tab/>
        <w:t>Voltage</w:t>
      </w:r>
      <w:bookmarkEnd w:id="1888"/>
      <w:bookmarkEnd w:id="1889"/>
      <w:bookmarkEnd w:id="1890"/>
      <w:bookmarkEnd w:id="1891"/>
      <w:bookmarkEnd w:id="1892"/>
      <w:bookmarkEnd w:id="1893"/>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1894" w:name="_Toc21341012"/>
      <w:bookmarkStart w:id="1895" w:name="_Toc29805460"/>
      <w:bookmarkStart w:id="1896" w:name="_Toc36456669"/>
      <w:bookmarkStart w:id="1897" w:name="_Toc36469767"/>
      <w:bookmarkStart w:id="1898" w:name="_Toc37254184"/>
      <w:bookmarkStart w:id="1899" w:name="_Toc37323042"/>
      <w:r w:rsidRPr="00FE760F">
        <w:t>E.2.3</w:t>
      </w:r>
      <w:r w:rsidRPr="00FE760F">
        <w:tab/>
        <w:t>Void</w:t>
      </w:r>
      <w:bookmarkEnd w:id="1894"/>
      <w:bookmarkEnd w:id="1895"/>
      <w:bookmarkEnd w:id="1896"/>
      <w:bookmarkEnd w:id="1897"/>
      <w:bookmarkEnd w:id="1898"/>
      <w:bookmarkEnd w:id="1899"/>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1900" w:name="_Toc21341013"/>
      <w:bookmarkStart w:id="1901" w:name="_Toc29805461"/>
      <w:bookmarkStart w:id="1902" w:name="_Toc36456670"/>
      <w:bookmarkStart w:id="1903" w:name="_Toc36469768"/>
      <w:bookmarkStart w:id="1904" w:name="_Toc37254185"/>
      <w:bookmarkStart w:id="1905" w:name="_Toc37323043"/>
      <w:r w:rsidRPr="00FE760F">
        <w:lastRenderedPageBreak/>
        <w:t>Annex F (normative):</w:t>
      </w:r>
      <w:r w:rsidRPr="00FE760F">
        <w:br/>
        <w:t>Transmit modulation</w:t>
      </w:r>
      <w:bookmarkEnd w:id="1900"/>
      <w:bookmarkEnd w:id="1901"/>
      <w:bookmarkEnd w:id="1902"/>
      <w:bookmarkEnd w:id="1903"/>
      <w:bookmarkEnd w:id="1904"/>
      <w:bookmarkEnd w:id="1905"/>
    </w:p>
    <w:p w14:paraId="55DBE17D" w14:textId="77777777" w:rsidR="00842EF7" w:rsidRPr="00FE760F" w:rsidRDefault="00842EF7" w:rsidP="00842EF7"/>
    <w:p w14:paraId="6F664EA6" w14:textId="77777777" w:rsidR="00842EF7" w:rsidRPr="00FE760F" w:rsidRDefault="00842EF7" w:rsidP="00842EF7">
      <w:pPr>
        <w:pStyle w:val="Heading1"/>
      </w:pPr>
      <w:bookmarkStart w:id="1906" w:name="_Toc21341014"/>
      <w:bookmarkStart w:id="1907" w:name="_Toc29805462"/>
      <w:bookmarkStart w:id="1908" w:name="_Toc36456671"/>
      <w:bookmarkStart w:id="1909" w:name="_Toc36469769"/>
      <w:bookmarkStart w:id="1910" w:name="_Toc37254186"/>
      <w:bookmarkStart w:id="1911" w:name="_Toc37323044"/>
      <w:r w:rsidRPr="00FE760F">
        <w:t>F.1</w:t>
      </w:r>
      <w:r w:rsidRPr="00FE760F">
        <w:tab/>
        <w:t>Measurement Point</w:t>
      </w:r>
      <w:bookmarkEnd w:id="1906"/>
      <w:bookmarkEnd w:id="1907"/>
      <w:bookmarkEnd w:id="1908"/>
      <w:bookmarkEnd w:id="1909"/>
      <w:bookmarkEnd w:id="1910"/>
      <w:bookmarkEnd w:id="1911"/>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7274DE" w:rsidRDefault="007274DE"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7274DE" w:rsidRDefault="007274DE"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7274DE" w:rsidRDefault="007274DE"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7274DE" w:rsidRDefault="007274DE"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7274DE" w:rsidRDefault="007274DE"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7274DE" w:rsidRDefault="007274DE"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7274DE" w:rsidRDefault="007274DE"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7274DE" w:rsidRDefault="007274DE"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7274DE" w:rsidRDefault="007274DE"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7274DE" w:rsidRDefault="007274DE"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7274DE" w:rsidRDefault="007274DE"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7274DE" w:rsidRDefault="007274DE"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7274DE" w:rsidRDefault="007274DE"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7274DE" w:rsidRDefault="007274DE"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7274DE" w:rsidRDefault="007274DE"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7274DE" w:rsidRDefault="007274DE"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7274DE" w:rsidRDefault="007274DE"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7274DE" w:rsidRPr="00075AF0" w:rsidRDefault="007274DE"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7274DE" w:rsidRDefault="007274DE"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7274DE" w:rsidRDefault="007274DE"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7274DE" w:rsidRDefault="007274DE"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7274DE" w:rsidRDefault="007274DE"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7274DE" w:rsidRDefault="007274DE"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7274DE" w:rsidRDefault="007274DE"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7274DE" w:rsidRDefault="007274DE"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7274DE" w:rsidRDefault="007274DE"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7274DE" w:rsidRDefault="007274DE"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7274DE" w:rsidRDefault="007274DE"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7274DE" w:rsidRDefault="007274DE"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7274DE" w:rsidRDefault="007274DE"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7274DE" w:rsidRDefault="007274DE"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7274DE" w:rsidRPr="00366CDF" w:rsidRDefault="007274DE"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7274DE" w:rsidRDefault="007274DE"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7274DE" w:rsidRDefault="007274DE"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7274DE" w:rsidRDefault="007274DE"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7274DE" w:rsidRDefault="007274DE"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7274DE" w:rsidRDefault="007274DE"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7274DE" w:rsidRDefault="007274DE"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7274DE" w:rsidRDefault="007274DE"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7274DE" w:rsidRDefault="007274DE"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7274DE" w:rsidRDefault="007274DE"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7274DE" w:rsidRDefault="007274DE"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7274DE" w:rsidRDefault="007274DE"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7274DE" w:rsidRDefault="007274DE"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7274DE" w:rsidRDefault="007274DE"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7274DE" w:rsidRDefault="007274DE"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7274DE" w:rsidRDefault="007274DE"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7274DE" w:rsidRDefault="007274DE"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7274DE" w:rsidRDefault="007274DE"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7274DE" w:rsidRDefault="007274DE"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7274DE" w:rsidRDefault="007274DE"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7274DE" w:rsidRDefault="007274DE"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7274DE" w:rsidRDefault="007274DE"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7274DE" w:rsidRDefault="007274DE"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7274DE" w:rsidRDefault="007274DE"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7274DE" w:rsidRDefault="007274DE"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7274DE" w:rsidRDefault="007274DE"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7274DE" w:rsidRDefault="007274DE"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7274DE" w:rsidRDefault="007274DE"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7274DE" w:rsidRDefault="007274DE"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7274DE" w:rsidRDefault="007274DE"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7274DE" w:rsidRPr="00075AF0" w:rsidRDefault="007274DE"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7274DE" w:rsidRDefault="007274DE"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7274DE" w:rsidRDefault="007274DE"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7274DE" w:rsidRDefault="007274DE"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7274DE" w:rsidRDefault="007274DE"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7274DE" w:rsidRDefault="007274DE"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7274DE" w:rsidRDefault="007274DE"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7274DE" w:rsidRDefault="007274DE"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7274DE" w:rsidRDefault="007274DE"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7274DE" w:rsidRDefault="007274DE"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7274DE" w:rsidRDefault="007274DE"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7274DE" w:rsidRDefault="007274DE"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7274DE" w:rsidRDefault="007274DE"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7274DE" w:rsidRDefault="007274DE"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7274DE" w:rsidRDefault="007274DE"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7274DE" w:rsidRDefault="007274DE"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7274DE" w:rsidRDefault="007274DE"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7274DE" w:rsidRDefault="007274DE"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7274DE" w:rsidRDefault="007274DE"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7274DE" w:rsidRDefault="007274DE"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7274DE" w:rsidRDefault="007274DE"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7274DE" w:rsidRPr="00366CDF" w:rsidRDefault="007274DE"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7274DE" w:rsidRDefault="007274DE"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1912" w:name="_Toc21341015"/>
      <w:bookmarkStart w:id="1913" w:name="_Toc29805463"/>
      <w:bookmarkStart w:id="1914" w:name="_Toc36456672"/>
      <w:bookmarkStart w:id="1915" w:name="_Toc36469770"/>
      <w:bookmarkStart w:id="1916" w:name="_Toc37254187"/>
      <w:bookmarkStart w:id="1917" w:name="_Toc37323045"/>
      <w:r w:rsidRPr="00FE760F">
        <w:t>F.2</w:t>
      </w:r>
      <w:r w:rsidRPr="00FE760F">
        <w:tab/>
        <w:t>Basic Error Vector Magnitude measurement</w:t>
      </w:r>
      <w:bookmarkEnd w:id="1912"/>
      <w:bookmarkEnd w:id="1913"/>
      <w:bookmarkEnd w:id="1914"/>
      <w:bookmarkEnd w:id="1915"/>
      <w:bookmarkEnd w:id="1916"/>
      <w:bookmarkEnd w:id="1917"/>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2" type="#_x0000_t75" style="width:128.25pt;height:51.75pt" o:ole="">
            <v:imagedata r:id="rId39" o:title=""/>
          </v:shape>
          <o:OLEObject Type="Embed" ProgID="Equation.3" ShapeID="_x0000_i1032" DrawAspect="Content" ObjectID="_1647936228" r:id="rId40"/>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3" type="#_x0000_t75" style="width:15.75pt;height:20.25pt" o:ole="">
            <v:imagedata r:id="rId41" o:title=""/>
          </v:shape>
          <o:OLEObject Type="Embed" ProgID="Equation.3" ShapeID="_x0000_i1033" DrawAspect="Content" ObjectID="_1647936229" r:id="rId42"/>
        </w:object>
      </w:r>
      <w:r w:rsidRPr="00FE760F">
        <w:rPr>
          <w:i/>
        </w:rPr>
        <w:t xml:space="preserve"> </w:t>
      </w:r>
      <w:r w:rsidRPr="00FE760F">
        <w:t xml:space="preserve">is a set of </w:t>
      </w:r>
      <w:r w:rsidRPr="00FE760F">
        <w:rPr>
          <w:position w:val="-14"/>
          <w:sz w:val="24"/>
          <w:szCs w:val="24"/>
        </w:rPr>
        <w:object w:dxaOrig="380" w:dyaOrig="400" w14:anchorId="6AA93F44">
          <v:shape id="_x0000_i1034" type="#_x0000_t75" style="width:20.25pt;height:20.25pt" o:ole="">
            <v:imagedata r:id="rId43" o:title=""/>
          </v:shape>
          <o:OLEObject Type="Embed" ProgID="Equation.3" ShapeID="_x0000_i1034" DrawAspect="Content" ObjectID="_1647936230" r:id="rId44"/>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5" type="#_x0000_t75" style="width:20.25pt;height:20.25pt" o:ole="">
            <v:imagedata r:id="rId45" o:title=""/>
          </v:shape>
          <o:OLEObject Type="Embed" ProgID="Equation.3" ShapeID="_x0000_i1035" DrawAspect="Content" ObjectID="_1647936231" r:id="rId46"/>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6" type="#_x0000_t75" style="width:20.25pt;height:20.25pt" o:ole="">
            <v:imagedata r:id="rId47" o:title=""/>
          </v:shape>
          <o:OLEObject Type="Embed" ProgID="Equation.3" ShapeID="_x0000_i1036" DrawAspect="Content" ObjectID="_1647936232" r:id="rId48"/>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7" type="#_x0000_t75" style="width:15.75pt;height:20.25pt" o:ole="">
            <v:imagedata r:id="rId49" o:title=""/>
          </v:shape>
          <o:OLEObject Type="Embed" ProgID="Equation.3" ShapeID="_x0000_i1037" DrawAspect="Content" ObjectID="_1647936233" r:id="rId50"/>
        </w:object>
      </w:r>
      <w:r w:rsidRPr="00FE760F">
        <w:t xml:space="preserve"> is the average power of the ideal signal. For normalized modulation symbols </w:t>
      </w:r>
      <w:r w:rsidRPr="00FE760F">
        <w:rPr>
          <w:position w:val="-12"/>
        </w:rPr>
        <w:object w:dxaOrig="260" w:dyaOrig="360" w14:anchorId="267F9EFF">
          <v:shape id="_x0000_i1038" type="#_x0000_t75" style="width:15.75pt;height:20.25pt" o:ole="">
            <v:imagedata r:id="rId49" o:title=""/>
          </v:shape>
          <o:OLEObject Type="Embed" ProgID="Equation.3" ShapeID="_x0000_i1038" DrawAspect="Content" ObjectID="_1647936234" r:id="rId51"/>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1918" w:name="_Toc21341016"/>
      <w:bookmarkStart w:id="1919" w:name="_Toc29805464"/>
      <w:bookmarkStart w:id="1920" w:name="_Toc36456673"/>
      <w:bookmarkStart w:id="1921" w:name="_Toc36469771"/>
      <w:bookmarkStart w:id="1922" w:name="_Toc37254188"/>
      <w:bookmarkStart w:id="1923" w:name="_Toc37323046"/>
      <w:r w:rsidRPr="00FE760F">
        <w:t>F.3</w:t>
      </w:r>
      <w:r w:rsidRPr="00FE760F">
        <w:tab/>
        <w:t>Basic in-band emissions measurement</w:t>
      </w:r>
      <w:bookmarkEnd w:id="1918"/>
      <w:bookmarkEnd w:id="1919"/>
      <w:bookmarkEnd w:id="1920"/>
      <w:bookmarkEnd w:id="1921"/>
      <w:bookmarkEnd w:id="1922"/>
      <w:bookmarkEnd w:id="1923"/>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39" type="#_x0000_t75" style="width:318.75pt;height:1in" o:ole="">
            <v:imagedata r:id="rId52" o:title=""/>
          </v:shape>
          <o:OLEObject Type="Embed" ProgID="Equation.3" ShapeID="_x0000_i1039" DrawAspect="Content" ObjectID="_1647936235" r:id="rId53"/>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0" type="#_x0000_t75" style="width:15.75pt;height:20.25pt" o:ole="">
            <v:imagedata r:id="rId54" o:title=""/>
          </v:shape>
          <o:OLEObject Type="Embed" ProgID="Equation.3" ShapeID="_x0000_i1040" DrawAspect="Content" ObjectID="_1647936236" r:id="rId55"/>
        </w:object>
      </w:r>
      <w:r w:rsidRPr="00FE760F">
        <w:rPr>
          <w:i/>
        </w:rPr>
        <w:t xml:space="preserve"> </w:t>
      </w:r>
      <w:r w:rsidRPr="00FE760F">
        <w:t xml:space="preserve">is a set of </w:t>
      </w:r>
      <w:r w:rsidRPr="00FE760F">
        <w:rPr>
          <w:position w:val="-14"/>
          <w:sz w:val="24"/>
          <w:szCs w:val="24"/>
        </w:rPr>
        <w:object w:dxaOrig="340" w:dyaOrig="400" w14:anchorId="609C0B54">
          <v:shape id="_x0000_i1041" type="#_x0000_t75" style="width:20.25pt;height:20.25pt" o:ole="">
            <v:imagedata r:id="rId56" o:title=""/>
          </v:shape>
          <o:OLEObject Type="Embed" ProgID="Equation.3" ShapeID="_x0000_i1041" DrawAspect="Content" ObjectID="_1647936237" r:id="rId57"/>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2" type="#_x0000_t75" style="width:20.25pt;height:15.75pt" o:ole="">
            <v:imagedata r:id="rId58" o:title=""/>
          </v:shape>
          <o:OLEObject Type="Embed" ProgID="Equation.3" ShapeID="_x0000_i1042" DrawAspect="Content" ObjectID="_1647936238" r:id="rId59"/>
        </w:object>
      </w:r>
      <w:r w:rsidRPr="00FE760F">
        <w:t xml:space="preserve"> is the starting frequency offset between the allocated RB and the measured non-allocated RB (e.g. </w:t>
      </w:r>
      <w:r w:rsidRPr="00FE760F">
        <w:rPr>
          <w:position w:val="-10"/>
        </w:rPr>
        <w:object w:dxaOrig="760" w:dyaOrig="340" w14:anchorId="15309D1A">
          <v:shape id="_x0000_i1043" type="#_x0000_t75" style="width:36pt;height:20.25pt" o:ole="">
            <v:imagedata r:id="rId60" o:title=""/>
          </v:shape>
          <o:OLEObject Type="Embed" ProgID="Equation.3" ShapeID="_x0000_i1043" DrawAspect="Content" ObjectID="_1647936239" r:id="rId61"/>
        </w:object>
      </w:r>
      <w:r w:rsidRPr="00FE760F">
        <w:t xml:space="preserve"> or </w:t>
      </w:r>
      <w:r w:rsidRPr="00FE760F">
        <w:rPr>
          <w:position w:val="-10"/>
        </w:rPr>
        <w:object w:dxaOrig="920" w:dyaOrig="340" w14:anchorId="1B324CC1">
          <v:shape id="_x0000_i1044" type="#_x0000_t75" style="width:41.25pt;height:20.25pt" o:ole="">
            <v:imagedata r:id="rId62" o:title=""/>
          </v:shape>
          <o:OLEObject Type="Embed" ProgID="Equation.3" ShapeID="_x0000_i1044" DrawAspect="Content" ObjectID="_1647936240" r:id="rId63"/>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5" type="#_x0000_t75" style="width:20.25pt;height:15.75pt" o:ole="">
            <v:imagedata r:id="rId64" o:title=""/>
          </v:shape>
          <o:OLEObject Type="Embed" ProgID="Equation.3" ShapeID="_x0000_i1045" DrawAspect="Content" ObjectID="_1647936241" r:id="rId65"/>
        </w:object>
      </w:r>
      <w:r w:rsidRPr="00FE760F">
        <w:t xml:space="preserve"> (resp. </w:t>
      </w:r>
      <w:r w:rsidRPr="00FE760F">
        <w:rPr>
          <w:position w:val="-12"/>
        </w:rPr>
        <w:object w:dxaOrig="460" w:dyaOrig="360" w14:anchorId="76F7D14A">
          <v:shape id="_x0000_i1046" type="#_x0000_t75" style="width:30.75pt;height:20.25pt" o:ole="">
            <v:imagedata r:id="rId66" o:title=""/>
          </v:shape>
          <o:OLEObject Type="Embed" ProgID="Equation.3" ShapeID="_x0000_i1046" DrawAspect="Content" ObjectID="_1647936242" r:id="rId67"/>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7" type="#_x0000_t75" style="width:15.75pt;height:20.25pt" o:ole="">
            <v:imagedata r:id="rId68" o:title=""/>
          </v:shape>
          <o:OLEObject Type="Embed" ProgID="Equation.3" ShapeID="_x0000_i1047" DrawAspect="Content" ObjectID="_1647936243" r:id="rId69"/>
        </w:object>
      </w:r>
      <w:r w:rsidRPr="00FE760F">
        <w:t xml:space="preserve"> and </w:t>
      </w:r>
      <w:r w:rsidRPr="00FE760F">
        <w:rPr>
          <w:position w:val="-12"/>
        </w:rPr>
        <w:object w:dxaOrig="279" w:dyaOrig="360" w14:anchorId="2088A887">
          <v:shape id="_x0000_i1048" type="#_x0000_t75" style="width:15.75pt;height:20.25pt" o:ole="">
            <v:imagedata r:id="rId70" o:title=""/>
          </v:shape>
          <o:OLEObject Type="Embed" ProgID="Equation.3" ShapeID="_x0000_i1048" DrawAspect="Content" ObjectID="_1647936244" r:id="rId71"/>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49" type="#_x0000_t75" style="width:30.75pt;height:15.75pt" o:ole="">
            <v:imagedata r:id="rId72" o:title=""/>
          </v:shape>
          <o:OLEObject Type="Embed" ProgID="Equation.3" ShapeID="_x0000_i1049" DrawAspect="Content" ObjectID="_1647936245" r:id="rId73"/>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0" type="#_x0000_t75" style="width:257.25pt;height:51.75pt" o:ole="">
            <v:imagedata r:id="rId74" o:title=""/>
          </v:shape>
          <o:OLEObject Type="Embed" ProgID="Equation.3" ShapeID="_x0000_i1050" DrawAspect="Content" ObjectID="_1647936246" r:id="rId75"/>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1" type="#_x0000_t75" style="width:20.25pt;height:20.25pt" o:ole="">
            <v:imagedata r:id="rId76" o:title=""/>
          </v:shape>
          <o:OLEObject Type="Embed" ProgID="Equation.3" ShapeID="_x0000_i1051" DrawAspect="Content" ObjectID="_1647936247" r:id="rId77"/>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2" type="#_x0000_t75" style="width:41.25pt;height:15.75pt" o:ole="" fillcolor="window">
            <v:imagedata r:id="rId78" o:title=""/>
          </v:shape>
          <o:OLEObject Type="Embed" ProgID="Equation.3" ShapeID="_x0000_i1052" DrawAspect="Content" ObjectID="_1647936248" r:id="rId79"/>
        </w:object>
      </w:r>
      <w:r w:rsidRPr="00FE760F">
        <w:t xml:space="preserve">, where sample time offsets </w:t>
      </w:r>
      <w:r w:rsidRPr="00FE760F">
        <w:rPr>
          <w:position w:val="-6"/>
        </w:rPr>
        <w:object w:dxaOrig="360" w:dyaOrig="300" w14:anchorId="538F52B1">
          <v:shape id="_x0000_i1053" type="#_x0000_t75" style="width:20.25pt;height:15.75pt" o:ole="" fillcolor="window">
            <v:imagedata r:id="rId80" o:title=""/>
          </v:shape>
          <o:OLEObject Type="Embed" ProgID="Equation.3" ShapeID="_x0000_i1053" DrawAspect="Content" ObjectID="_1647936249" r:id="rId81"/>
        </w:object>
      </w:r>
      <w:r w:rsidRPr="00FE760F">
        <w:t xml:space="preserve"> and </w:t>
      </w:r>
      <w:r w:rsidRPr="00FE760F">
        <w:rPr>
          <w:position w:val="-6"/>
        </w:rPr>
        <w:object w:dxaOrig="360" w:dyaOrig="279" w14:anchorId="03503020">
          <v:shape id="_x0000_i1054" type="#_x0000_t75" style="width:20.25pt;height:15.75pt" o:ole="" fillcolor="window">
            <v:imagedata r:id="rId82" o:title=""/>
          </v:shape>
          <o:OLEObject Type="Embed" ProgID="Equation.3" ShapeID="_x0000_i1054" DrawAspect="Content" ObjectID="_1647936250" r:id="rId83"/>
        </w:object>
      </w:r>
      <w:r w:rsidRPr="00FE760F">
        <w:t xml:space="preserve"> are defined in clause F.4.</w:t>
      </w:r>
    </w:p>
    <w:p w14:paraId="23E58A11" w14:textId="77777777" w:rsidR="00842EF7" w:rsidRPr="00FE760F" w:rsidRDefault="00842EF7" w:rsidP="00842EF7">
      <w:pPr>
        <w:pStyle w:val="Heading1"/>
      </w:pPr>
      <w:bookmarkStart w:id="1924" w:name="_Toc21341017"/>
      <w:bookmarkStart w:id="1925" w:name="_Toc29805465"/>
      <w:bookmarkStart w:id="1926" w:name="_Toc36456674"/>
      <w:bookmarkStart w:id="1927" w:name="_Toc36469772"/>
      <w:bookmarkStart w:id="1928" w:name="_Toc37254189"/>
      <w:bookmarkStart w:id="1929" w:name="_Toc37323047"/>
      <w:r w:rsidRPr="00FE760F">
        <w:t>F.4</w:t>
      </w:r>
      <w:r w:rsidRPr="00FE760F">
        <w:tab/>
        <w:t>Modified signal under test</w:t>
      </w:r>
      <w:bookmarkEnd w:id="1924"/>
      <w:bookmarkEnd w:id="1925"/>
      <w:bookmarkEnd w:id="1926"/>
      <w:bookmarkEnd w:id="1927"/>
      <w:bookmarkEnd w:id="1928"/>
      <w:bookmarkEnd w:id="1929"/>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5" type="#_x0000_t75" style="width:236.25pt;height:41.25pt" o:ole="">
            <v:imagedata r:id="rId84" o:title=""/>
          </v:shape>
          <o:OLEObject Type="Embed" ProgID="Equation.3" ShapeID="_x0000_i1055" DrawAspect="Content" ObjectID="_1647936251" r:id="rId85"/>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6" type="#_x0000_t75" style="width:30.75pt;height:20.25pt" o:ole="">
            <v:imagedata r:id="rId86" o:title=""/>
          </v:shape>
          <o:OLEObject Type="Embed" ProgID="Equation.3" ShapeID="_x0000_i1056" DrawAspect="Content" ObjectID="_1647936252" r:id="rId87"/>
        </w:object>
      </w:r>
      <w:r w:rsidRPr="00FE760F">
        <w:t xml:space="preserve"> is the time domain samples of the signal under test.</w:t>
      </w:r>
    </w:p>
    <w:p w14:paraId="0024A96C" w14:textId="77777777" w:rsidR="00842EF7" w:rsidRPr="00FE760F" w:rsidRDefault="00842EF7" w:rsidP="00842EF7">
      <w:r w:rsidRPr="00FE760F">
        <w:lastRenderedPageBreak/>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7" type="#_x0000_t75" style="width:200.25pt;height:36pt" o:ole="">
            <v:imagedata r:id="rId88" o:title=""/>
          </v:shape>
          <o:OLEObject Type="Embed" ProgID="Equation.3" ShapeID="_x0000_i1057" DrawAspect="Content" ObjectID="_1647936253" r:id="rId89"/>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58" type="#_x0000_t75" style="width:30.75pt;height:20.25pt" o:ole="">
            <v:imagedata r:id="rId86" o:title=""/>
          </v:shape>
          <o:OLEObject Type="Embed" ProgID="Equation.3" ShapeID="_x0000_i1058" DrawAspect="Content" ObjectID="_1647936254" r:id="rId90"/>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59" type="#_x0000_t75" style="width:20.25pt;height:15.75pt" o:ole="" fillcolor="window">
            <v:imagedata r:id="rId91" o:title=""/>
          </v:shape>
          <o:OLEObject Type="Embed" ProgID="Equation.3" ShapeID="_x0000_i1059" DrawAspect="Content" ObjectID="_1647936255" r:id="rId92"/>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0" type="#_x0000_t75" style="width:20.25pt;height:20.25pt" o:ole="" fillcolor="window">
            <v:imagedata r:id="rId93" o:title=""/>
          </v:shape>
          <o:OLEObject Type="Embed" ProgID="Equation.3" ShapeID="_x0000_i1060" DrawAspect="Content" ObjectID="_1647936256" r:id="rId94"/>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1" type="#_x0000_t75" style="width:36pt;height:20.25pt" o:ole="" fillcolor="window">
            <v:imagedata r:id="rId95" o:title=""/>
          </v:shape>
          <o:OLEObject Type="Embed" ProgID="Equation.3" ShapeID="_x0000_i1061" DrawAspect="Content" ObjectID="_1647936257" r:id="rId96"/>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2" type="#_x0000_t75" style="width:36pt;height:20.25pt" o:ole="" fillcolor="window">
            <v:imagedata r:id="rId97" o:title=""/>
          </v:shape>
          <o:OLEObject Type="Embed" ProgID="Equation.3" ShapeID="_x0000_i1062" DrawAspect="Content" ObjectID="_1647936258" r:id="rId98"/>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3" type="#_x0000_t75" style="width:20.25pt;height:15.75pt" o:ole="" fillcolor="window">
            <v:imagedata r:id="rId82" o:title=""/>
          </v:shape>
          <o:OLEObject Type="Embed" ProgID="Equation.3" ShapeID="_x0000_i1063" DrawAspect="Content" ObjectID="_1647936259" r:id="rId99"/>
        </w:object>
      </w:r>
      <w:r w:rsidRPr="00FE760F">
        <w:t xml:space="preserve"> represents the middle sample of the EVM window of length </w:t>
      </w:r>
      <w:r w:rsidRPr="00FE760F">
        <w:rPr>
          <w:position w:val="-6"/>
        </w:rPr>
        <w:object w:dxaOrig="279" w:dyaOrig="279" w14:anchorId="129798E5">
          <v:shape id="_x0000_i1064" type="#_x0000_t75" style="width:15.75pt;height:15.75pt" o:ole="">
            <v:imagedata r:id="rId100" o:title=""/>
          </v:shape>
          <o:OLEObject Type="Embed" ProgID="Equation.3" ShapeID="_x0000_i1064" DrawAspect="Content" ObjectID="_1647936260" r:id="rId101"/>
        </w:object>
      </w:r>
      <w:r w:rsidRPr="00FE760F">
        <w:t xml:space="preserve"> (defined in the next clauses) or the last sample of the first window half if </w:t>
      </w:r>
      <w:r w:rsidRPr="00FE760F">
        <w:rPr>
          <w:position w:val="-6"/>
        </w:rPr>
        <w:object w:dxaOrig="279" w:dyaOrig="279" w14:anchorId="18048D5B">
          <v:shape id="_x0000_i1065" type="#_x0000_t75" style="width:15.75pt;height:15.75pt" o:ole="">
            <v:imagedata r:id="rId100" o:title=""/>
          </v:shape>
          <o:OLEObject Type="Embed" ProgID="Equation.3" ShapeID="_x0000_i1065" DrawAspect="Content" ObjectID="_1647936261" r:id="rId102"/>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6" type="#_x0000_t75" style="width:20.25pt;height:15.75pt" o:ole="" fillcolor="window">
            <v:imagedata r:id="rId80" o:title=""/>
          </v:shape>
          <o:OLEObject Type="Embed" ProgID="Equation.3" ShapeID="_x0000_i1066" DrawAspect="Content" ObjectID="_1647936262" r:id="rId103"/>
        </w:object>
      </w:r>
      <w:r w:rsidRPr="00FE760F">
        <w:t xml:space="preserve"> and </w:t>
      </w:r>
      <w:r w:rsidRPr="00FE760F">
        <w:rPr>
          <w:position w:val="-10"/>
        </w:rPr>
        <w:object w:dxaOrig="360" w:dyaOrig="380" w14:anchorId="2D9B29CB">
          <v:shape id="_x0000_i1067" type="#_x0000_t75" style="width:20.25pt;height:20.25pt" o:ole="" fillcolor="window">
            <v:imagedata r:id="rId104" o:title=""/>
          </v:shape>
          <o:OLEObject Type="Embed" ProgID="Equation.3" ShapeID="_x0000_i1067" DrawAspect="Content" ObjectID="_1647936263" r:id="rId105"/>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68" type="#_x0000_t75" style="width:20.25pt;height:15.75pt" o:ole="" fillcolor="window">
            <v:imagedata r:id="rId82" o:title=""/>
          </v:shape>
          <o:OLEObject Type="Embed" ProgID="Equation.3" ShapeID="_x0000_i1068" DrawAspect="Content" ObjectID="_1647936264" r:id="rId106"/>
        </w:object>
      </w:r>
      <w:r w:rsidRPr="00FE760F">
        <w:t xml:space="preserve"> so that the EVM window of length </w:t>
      </w:r>
      <w:r w:rsidRPr="00FE760F">
        <w:rPr>
          <w:position w:val="-6"/>
        </w:rPr>
        <w:object w:dxaOrig="279" w:dyaOrig="279" w14:anchorId="4410478B">
          <v:shape id="_x0000_i1069" type="#_x0000_t75" style="width:15.75pt;height:15.75pt" o:ole="">
            <v:imagedata r:id="rId100" o:title=""/>
          </v:shape>
          <o:OLEObject Type="Embed" ProgID="Equation.3" ShapeID="_x0000_i1069" DrawAspect="Content" ObjectID="_1647936265" r:id="rId107"/>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0" type="#_x0000_t75" style="width:20.25pt;height:15.75pt" o:ole="" fillcolor="window">
            <v:imagedata r:id="rId82" o:title=""/>
          </v:shape>
          <o:OLEObject Type="Embed" ProgID="Equation.3" ShapeID="_x0000_i1070" DrawAspect="Content" ObjectID="_1647936266" r:id="rId108"/>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1" type="#_x0000_t75" style="width:20.25pt;height:20.25pt" o:ole="" fillcolor="window">
            <v:imagedata r:id="rId93" o:title=""/>
          </v:shape>
          <o:OLEObject Type="Embed" ProgID="Equation.3" ShapeID="_x0000_i1071" DrawAspect="Content" ObjectID="_1647936267" r:id="rId109"/>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2" type="#_x0000_t75" style="width:30.75pt;height:15.75pt" o:ole="">
            <v:imagedata r:id="rId110" o:title=""/>
          </v:shape>
          <o:OLEObject Type="Embed" ProgID="Equation.3" ShapeID="_x0000_i1072" DrawAspect="Content" ObjectID="_1647936268" r:id="rId111"/>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lastRenderedPageBreak/>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3" type="#_x0000_t75" style="width:36pt;height:20.25pt" o:ole="" fillcolor="window">
            <v:imagedata r:id="rId97" o:title=""/>
          </v:shape>
          <o:OLEObject Type="Embed" ProgID="Equation.3" ShapeID="_x0000_i1073" DrawAspect="Content" ObjectID="_1647936269" r:id="rId112"/>
        </w:object>
      </w:r>
      <w:r w:rsidRPr="00FE760F">
        <w:t xml:space="preserve">and </w:t>
      </w:r>
      <w:r w:rsidRPr="00FE760F">
        <w:rPr>
          <w:position w:val="-10"/>
        </w:rPr>
        <w:object w:dxaOrig="720" w:dyaOrig="320" w14:anchorId="577A6DE2">
          <v:shape id="_x0000_i1074" type="#_x0000_t75" style="width:36pt;height:20.25pt" o:ole="" fillcolor="window">
            <v:imagedata r:id="rId95" o:title=""/>
          </v:shape>
          <o:OLEObject Type="Embed" ProgID="Equation.3" ShapeID="_x0000_i1074" DrawAspect="Content" ObjectID="_1647936270" r:id="rId113"/>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5" type="#_x0000_t75" style="width:30.75pt;height:20.25pt" o:ole="" fillcolor="window">
            <v:imagedata r:id="rId114" o:title=""/>
          </v:shape>
          <o:OLEObject Type="Embed" ProgID="Equation.3" ShapeID="_x0000_i1075" DrawAspect="Content" ObjectID="_1647936271" r:id="rId115"/>
        </w:object>
      </w:r>
      <w:r w:rsidRPr="00FE760F">
        <w:t xml:space="preserve">and </w:t>
      </w:r>
      <w:r w:rsidRPr="00FE760F">
        <w:rPr>
          <w:position w:val="-10"/>
        </w:rPr>
        <w:object w:dxaOrig="480" w:dyaOrig="320" w14:anchorId="73F0BF38">
          <v:shape id="_x0000_i1076" type="#_x0000_t75" style="width:20.25pt;height:20.25pt" o:ole="" fillcolor="window">
            <v:imagedata r:id="rId116" o:title=""/>
          </v:shape>
          <o:OLEObject Type="Embed" ProgID="Equation.3" ShapeID="_x0000_i1076" DrawAspect="Content" ObjectID="_1647936272" r:id="rId117"/>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7" type="#_x0000_t75" style="width:66.75pt;height:20.25pt" o:ole="" fillcolor="window">
            <v:imagedata r:id="rId118" o:title=""/>
          </v:shape>
          <o:OLEObject Type="Embed" ProgID="Equation.3" ShapeID="_x0000_i1077" DrawAspect="Content" ObjectID="_1647936273" r:id="rId119"/>
        </w:object>
      </w:r>
      <w:r w:rsidRPr="00FE760F">
        <w:t xml:space="preserve"> and </w:t>
      </w:r>
      <w:r w:rsidRPr="00FE760F">
        <w:rPr>
          <w:position w:val="-10"/>
        </w:rPr>
        <w:object w:dxaOrig="1400" w:dyaOrig="320" w14:anchorId="2068CDFD">
          <v:shape id="_x0000_i1078" type="#_x0000_t75" style="width:1in;height:20.25pt" o:ole="" fillcolor="window">
            <v:imagedata r:id="rId120" o:title=""/>
          </v:shape>
          <o:OLEObject Type="Embed" ProgID="Equation.3" ShapeID="_x0000_i1078" DrawAspect="Content" ObjectID="_1647936274" r:id="rId121"/>
        </w:object>
      </w:r>
      <w:r w:rsidRPr="00FE760F">
        <w:t xml:space="preserve">. The TX chain coefficient are chosen independently for each preamble transmission and for each </w:t>
      </w:r>
      <w:r w:rsidRPr="00FE760F">
        <w:rPr>
          <w:position w:val="-6"/>
        </w:rPr>
        <w:object w:dxaOrig="360" w:dyaOrig="300" w14:anchorId="6057F499">
          <v:shape id="_x0000_i1079" type="#_x0000_t75" style="width:20.25pt;height:15.75pt" o:ole="" fillcolor="window">
            <v:imagedata r:id="rId80" o:title=""/>
          </v:shape>
          <o:OLEObject Type="Embed" ProgID="Equation.3" ShapeID="_x0000_i1079" DrawAspect="Content" ObjectID="_1647936275" r:id="rId122"/>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0" type="#_x0000_t75" style="width:20.25pt;height:20.25pt" o:ole="" fillcolor="window">
            <v:imagedata r:id="rId93" o:title=""/>
          </v:shape>
          <o:OLEObject Type="Embed" ProgID="Equation.3" ShapeID="_x0000_i1080" DrawAspect="Content" ObjectID="_1647936276" r:id="rId123"/>
        </w:object>
      </w:r>
      <w:r w:rsidRPr="00FE760F">
        <w:t xml:space="preserve">, </w:t>
      </w:r>
      <w:r w:rsidRPr="00FE760F">
        <w:rPr>
          <w:position w:val="-10"/>
        </w:rPr>
        <w:object w:dxaOrig="720" w:dyaOrig="320" w14:anchorId="468655FA">
          <v:shape id="_x0000_i1081" type="#_x0000_t75" style="width:36pt;height:20.25pt" o:ole="" fillcolor="window">
            <v:imagedata r:id="rId97" o:title=""/>
          </v:shape>
          <o:OLEObject Type="Embed" ProgID="Equation.3" ShapeID="_x0000_i1081" DrawAspect="Content" ObjectID="_1647936277" r:id="rId124"/>
        </w:object>
      </w:r>
      <w:r w:rsidRPr="00FE760F">
        <w:t xml:space="preserve">, </w:t>
      </w:r>
      <w:r w:rsidRPr="00FE760F">
        <w:rPr>
          <w:position w:val="-10"/>
        </w:rPr>
        <w:object w:dxaOrig="720" w:dyaOrig="320" w14:anchorId="4BCED6F9">
          <v:shape id="_x0000_i1082" type="#_x0000_t75" style="width:36pt;height:20.25pt" o:ole="" fillcolor="window">
            <v:imagedata r:id="rId95" o:title=""/>
          </v:shape>
          <o:OLEObject Type="Embed" ProgID="Equation.3" ShapeID="_x0000_i1082" DrawAspect="Content" ObjectID="_1647936278" r:id="rId125"/>
        </w:object>
      </w:r>
      <w:r w:rsidRPr="00FE760F">
        <w:t xml:space="preserve"> and </w:t>
      </w:r>
      <w:r w:rsidRPr="00FE760F">
        <w:rPr>
          <w:position w:val="-6"/>
        </w:rPr>
        <w:object w:dxaOrig="360" w:dyaOrig="279" w14:anchorId="237C9C8D">
          <v:shape id="_x0000_i1083" type="#_x0000_t75" style="width:20.25pt;height:15.75pt" o:ole="" fillcolor="window">
            <v:imagedata r:id="rId82" o:title=""/>
          </v:shape>
          <o:OLEObject Type="Embed" ProgID="Equation.3" ShapeID="_x0000_i1083" DrawAspect="Content" ObjectID="_1647936279" r:id="rId126"/>
        </w:object>
      </w:r>
      <w:r w:rsidRPr="00FE760F">
        <w:t xml:space="preserve"> are available. </w:t>
      </w:r>
      <w:r w:rsidRPr="00FE760F">
        <w:rPr>
          <w:position w:val="-6"/>
        </w:rPr>
        <w:object w:dxaOrig="360" w:dyaOrig="300" w14:anchorId="3C5B66BA">
          <v:shape id="_x0000_i1084" type="#_x0000_t75" style="width:20.25pt;height:15.75pt" o:ole="" fillcolor="window">
            <v:imagedata r:id="rId80" o:title=""/>
          </v:shape>
          <o:OLEObject Type="Embed" ProgID="Equation.3" ShapeID="_x0000_i1084" DrawAspect="Content" ObjectID="_1647936280" r:id="rId127"/>
        </w:object>
      </w:r>
      <w:r w:rsidRPr="00FE760F">
        <w:t xml:space="preserve"> is one of the extremities of the window </w:t>
      </w:r>
      <w:r w:rsidRPr="00FE760F">
        <w:rPr>
          <w:position w:val="-6"/>
        </w:rPr>
        <w:object w:dxaOrig="279" w:dyaOrig="279" w14:anchorId="01D3E73F">
          <v:shape id="_x0000_i1085" type="#_x0000_t75" style="width:15.75pt;height:15.75pt" o:ole="">
            <v:imagedata r:id="rId100" o:title=""/>
          </v:shape>
          <o:OLEObject Type="Embed" ProgID="Equation.3" ShapeID="_x0000_i1085" DrawAspect="Content" ObjectID="_1647936281" r:id="rId128"/>
        </w:object>
      </w:r>
      <w:r w:rsidRPr="00FE760F">
        <w:t xml:space="preserve">, i.e. </w:t>
      </w:r>
      <w:r w:rsidRPr="00FE760F">
        <w:rPr>
          <w:position w:val="-6"/>
        </w:rPr>
        <w:object w:dxaOrig="360" w:dyaOrig="300" w14:anchorId="20E0BD8D">
          <v:shape id="_x0000_i1086" type="#_x0000_t75" style="width:20.25pt;height:15.75pt" o:ole="" fillcolor="window">
            <v:imagedata r:id="rId80" o:title=""/>
          </v:shape>
          <o:OLEObject Type="Embed" ProgID="Equation.3" ShapeID="_x0000_i1086" DrawAspect="Content" ObjectID="_1647936282" r:id="rId129"/>
        </w:object>
      </w:r>
      <w:r w:rsidRPr="00FE760F">
        <w:t xml:space="preserve">can be </w:t>
      </w:r>
      <w:r w:rsidRPr="00FE760F">
        <w:rPr>
          <w:position w:val="-28"/>
        </w:rPr>
        <w:object w:dxaOrig="1440" w:dyaOrig="680" w14:anchorId="089F3334">
          <v:shape id="_x0000_i1087" type="#_x0000_t75" style="width:1in;height:36pt" o:ole="" fillcolor="window">
            <v:imagedata r:id="rId130" o:title=""/>
          </v:shape>
          <o:OLEObject Type="Embed" ProgID="Equation.3" ShapeID="_x0000_i1087" DrawAspect="Content" ObjectID="_1647936283" r:id="rId131"/>
        </w:object>
      </w:r>
      <w:r w:rsidRPr="00FE760F">
        <w:t xml:space="preserve"> or </w:t>
      </w:r>
      <w:r w:rsidRPr="00FE760F">
        <w:rPr>
          <w:position w:val="-28"/>
        </w:rPr>
        <w:object w:dxaOrig="1060" w:dyaOrig="680" w14:anchorId="433094F1">
          <v:shape id="_x0000_i1088" type="#_x0000_t75" style="width:51.75pt;height:36pt" o:ole="" fillcolor="window">
            <v:imagedata r:id="rId132" o:title=""/>
          </v:shape>
          <o:OLEObject Type="Embed" ProgID="Equation.3" ShapeID="_x0000_i1088" DrawAspect="Content" ObjectID="_1647936284" r:id="rId133"/>
        </w:object>
      </w:r>
      <w:r w:rsidRPr="00FE760F">
        <w:t xml:space="preserve">, where </w:t>
      </w:r>
      <w:r w:rsidRPr="00FE760F">
        <w:rPr>
          <w:position w:val="-6"/>
        </w:rPr>
        <w:object w:dxaOrig="600" w:dyaOrig="279" w14:anchorId="43636F68">
          <v:shape id="_x0000_i1089" type="#_x0000_t75" style="width:30.75pt;height:15.75pt" o:ole="" fillcolor="window">
            <v:imagedata r:id="rId134" o:title=""/>
          </v:shape>
          <o:OLEObject Type="Embed" ProgID="Equation.3" ShapeID="_x0000_i1089" DrawAspect="Content" ObjectID="_1647936285" r:id="rId135"/>
        </w:object>
      </w:r>
      <w:r w:rsidRPr="00FE760F">
        <w:t xml:space="preserve"> if </w:t>
      </w:r>
      <w:r w:rsidRPr="00FE760F">
        <w:rPr>
          <w:position w:val="-6"/>
        </w:rPr>
        <w:object w:dxaOrig="279" w:dyaOrig="279" w14:anchorId="53385A5C">
          <v:shape id="_x0000_i1090" type="#_x0000_t75" style="width:15.75pt;height:15.75pt" o:ole="">
            <v:imagedata r:id="rId136" o:title=""/>
          </v:shape>
          <o:OLEObject Type="Embed" ProgID="Equation.3" ShapeID="_x0000_i1090" DrawAspect="Content" ObjectID="_1647936286" r:id="rId137"/>
        </w:object>
      </w:r>
      <w:r w:rsidRPr="00FE760F">
        <w:t xml:space="preserve"> is odd and </w:t>
      </w:r>
      <w:r w:rsidRPr="00FE760F">
        <w:rPr>
          <w:position w:val="-6"/>
        </w:rPr>
        <w:object w:dxaOrig="560" w:dyaOrig="279" w14:anchorId="73316CE6">
          <v:shape id="_x0000_i1091" type="#_x0000_t75" style="width:30.75pt;height:15.75pt" o:ole="" fillcolor="window">
            <v:imagedata r:id="rId138" o:title=""/>
          </v:shape>
          <o:OLEObject Type="Embed" ProgID="Equation.3" ShapeID="_x0000_i1091" DrawAspect="Content" ObjectID="_1647936287" r:id="rId139"/>
        </w:object>
      </w:r>
      <w:r w:rsidRPr="00FE760F">
        <w:t xml:space="preserve"> if </w:t>
      </w:r>
      <w:r w:rsidRPr="00FE760F">
        <w:rPr>
          <w:position w:val="-6"/>
        </w:rPr>
        <w:object w:dxaOrig="279" w:dyaOrig="279" w14:anchorId="3AFA896D">
          <v:shape id="_x0000_i1092" type="#_x0000_t75" style="width:15.75pt;height:15.75pt" o:ole="">
            <v:imagedata r:id="rId140" o:title=""/>
          </v:shape>
          <o:OLEObject Type="Embed" ProgID="Equation.3" ShapeID="_x0000_i1092" DrawAspect="Content" ObjectID="_1647936288" r:id="rId141"/>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3" type="#_x0000_t75" style="width:20.25pt;height:15.75pt" o:ole="" fillcolor="window">
            <v:imagedata r:id="rId80" o:title=""/>
          </v:shape>
          <o:OLEObject Type="Embed" ProgID="Equation.3" ShapeID="_x0000_i1093" DrawAspect="Content" ObjectID="_1647936289" r:id="rId142"/>
        </w:object>
      </w:r>
      <w:r w:rsidRPr="00FE760F">
        <w:t xml:space="preserve"> set to </w:t>
      </w:r>
      <w:r w:rsidRPr="00FE760F">
        <w:rPr>
          <w:position w:val="-28"/>
        </w:rPr>
        <w:object w:dxaOrig="1440" w:dyaOrig="680" w14:anchorId="4331A161">
          <v:shape id="_x0000_i1094" type="#_x0000_t75" style="width:1in;height:36pt" o:ole="" fillcolor="window">
            <v:imagedata r:id="rId130" o:title=""/>
          </v:shape>
          <o:OLEObject Type="Embed" ProgID="Equation.3" ShapeID="_x0000_i1094" DrawAspect="Content" ObjectID="_1647936290" r:id="rId143"/>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5" type="#_x0000_t75" style="width:20.25pt;height:15.75pt" o:ole="" fillcolor="window">
            <v:imagedata r:id="rId80" o:title=""/>
          </v:shape>
          <o:OLEObject Type="Embed" ProgID="Equation.3" ShapeID="_x0000_i1095" DrawAspect="Content" ObjectID="_1647936291" r:id="rId144"/>
        </w:object>
      </w:r>
      <w:r w:rsidRPr="00FE760F">
        <w:t xml:space="preserve"> set to </w:t>
      </w:r>
      <w:r w:rsidRPr="00FE760F">
        <w:rPr>
          <w:position w:val="-28"/>
        </w:rPr>
        <w:object w:dxaOrig="1060" w:dyaOrig="680" w14:anchorId="60418FB5">
          <v:shape id="_x0000_i1096" type="#_x0000_t75" style="width:51.75pt;height:36pt" o:ole="" fillcolor="window">
            <v:imagedata r:id="rId132" o:title=""/>
          </v:shape>
          <o:OLEObject Type="Embed" ProgID="Equation.3" ShapeID="_x0000_i1096" DrawAspect="Content" ObjectID="_1647936292" r:id="rId145"/>
        </w:object>
      </w:r>
      <w:r w:rsidRPr="00FE760F">
        <w:t>.</w:t>
      </w:r>
    </w:p>
    <w:p w14:paraId="1426C3D3" w14:textId="77777777" w:rsidR="00842EF7" w:rsidRPr="00FE760F" w:rsidRDefault="00842EF7" w:rsidP="00842EF7">
      <w:pPr>
        <w:pStyle w:val="Heading1"/>
      </w:pPr>
      <w:bookmarkStart w:id="1930" w:name="_Toc21341018"/>
      <w:bookmarkStart w:id="1931" w:name="_Toc29805466"/>
      <w:bookmarkStart w:id="1932" w:name="_Toc36456675"/>
      <w:bookmarkStart w:id="1933" w:name="_Toc36469773"/>
      <w:bookmarkStart w:id="1934" w:name="_Toc37254190"/>
      <w:bookmarkStart w:id="1935" w:name="_Toc37323048"/>
      <w:r w:rsidRPr="00FE760F">
        <w:t>F.5</w:t>
      </w:r>
      <w:r w:rsidRPr="00FE760F">
        <w:tab/>
        <w:t>Window length</w:t>
      </w:r>
      <w:bookmarkEnd w:id="1930"/>
      <w:bookmarkEnd w:id="1931"/>
      <w:bookmarkEnd w:id="1932"/>
      <w:bookmarkEnd w:id="1933"/>
      <w:bookmarkEnd w:id="1934"/>
      <w:bookmarkEnd w:id="1935"/>
    </w:p>
    <w:p w14:paraId="2E3321C9" w14:textId="77777777" w:rsidR="00842EF7" w:rsidRPr="00FE760F" w:rsidRDefault="00842EF7" w:rsidP="00842EF7">
      <w:pPr>
        <w:pStyle w:val="Heading2"/>
      </w:pPr>
      <w:bookmarkStart w:id="1936" w:name="_Toc21341019"/>
      <w:bookmarkStart w:id="1937" w:name="_Toc29805467"/>
      <w:bookmarkStart w:id="1938" w:name="_Toc36456676"/>
      <w:bookmarkStart w:id="1939" w:name="_Toc36469774"/>
      <w:bookmarkStart w:id="1940" w:name="_Toc37254191"/>
      <w:bookmarkStart w:id="1941" w:name="_Toc37323049"/>
      <w:r w:rsidRPr="00FE760F">
        <w:t>F.5.1</w:t>
      </w:r>
      <w:r w:rsidRPr="00FE760F">
        <w:tab/>
        <w:t>Timing offset</w:t>
      </w:r>
      <w:bookmarkEnd w:id="1936"/>
      <w:bookmarkEnd w:id="1937"/>
      <w:bookmarkEnd w:id="1938"/>
      <w:bookmarkEnd w:id="1939"/>
      <w:bookmarkEnd w:id="1940"/>
      <w:bookmarkEnd w:id="1941"/>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7" type="#_x0000_t75" style="width:20.25pt;height:15.75pt" o:ole="">
            <v:imagedata r:id="rId146" o:title=""/>
          </v:shape>
          <o:OLEObject Type="Embed" ProgID="Equation.3" ShapeID="_x0000_i1097" DrawAspect="Content" ObjectID="_1647936293" r:id="rId147"/>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098" type="#_x0000_t75" style="width:20.25pt;height:15.75pt" o:ole="">
            <v:imagedata r:id="rId148" o:title=""/>
          </v:shape>
          <o:OLEObject Type="Embed" ProgID="Equation.3" ShapeID="_x0000_i1098" DrawAspect="Content" ObjectID="_1647936294" r:id="rId149"/>
        </w:object>
      </w:r>
      <w:r w:rsidRPr="00FE760F">
        <w:t xml:space="preserve"> range within which the error vector is close to its minimum.</w:t>
      </w:r>
    </w:p>
    <w:p w14:paraId="3681A1CA" w14:textId="77777777" w:rsidR="00842EF7" w:rsidRPr="00FE760F" w:rsidRDefault="00842EF7" w:rsidP="00842EF7">
      <w:pPr>
        <w:pStyle w:val="Heading2"/>
      </w:pPr>
      <w:bookmarkStart w:id="1942" w:name="_Toc21341020"/>
      <w:bookmarkStart w:id="1943" w:name="_Toc29805468"/>
      <w:bookmarkStart w:id="1944" w:name="_Toc36456677"/>
      <w:bookmarkStart w:id="1945" w:name="_Toc36469775"/>
      <w:bookmarkStart w:id="1946" w:name="_Toc37254192"/>
      <w:bookmarkStart w:id="1947" w:name="_Toc37323050"/>
      <w:r w:rsidRPr="00FE760F">
        <w:t>F.5.2</w:t>
      </w:r>
      <w:r w:rsidRPr="00FE760F">
        <w:tab/>
        <w:t>Window length</w:t>
      </w:r>
      <w:bookmarkEnd w:id="1942"/>
      <w:bookmarkEnd w:id="1943"/>
      <w:bookmarkEnd w:id="1944"/>
      <w:bookmarkEnd w:id="1945"/>
      <w:bookmarkEnd w:id="1946"/>
      <w:bookmarkEnd w:id="1947"/>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1948" w:name="_Toc21341021"/>
      <w:bookmarkStart w:id="1949" w:name="_Toc29805469"/>
      <w:bookmarkStart w:id="1950" w:name="_Toc36456678"/>
      <w:bookmarkStart w:id="1951" w:name="_Toc36469776"/>
      <w:bookmarkStart w:id="1952" w:name="_Toc37254193"/>
      <w:bookmarkStart w:id="1953" w:name="_Toc37323051"/>
      <w:r w:rsidRPr="00FE760F">
        <w:t>F.5.3</w:t>
      </w:r>
      <w:r w:rsidRPr="00FE760F">
        <w:tab/>
        <w:t>Window length for normal CP</w:t>
      </w:r>
      <w:bookmarkEnd w:id="1948"/>
      <w:bookmarkEnd w:id="1949"/>
      <w:bookmarkEnd w:id="1950"/>
      <w:bookmarkEnd w:id="1951"/>
      <w:bookmarkEnd w:id="1952"/>
      <w:bookmarkEnd w:id="1953"/>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1954" w:name="_Hlk503533742"/>
      <w:r w:rsidRPr="00FE760F">
        <w:t>.</w:t>
      </w:r>
    </w:p>
    <w:bookmarkEnd w:id="1954"/>
    <w:p w14:paraId="282A0F1D" w14:textId="77777777" w:rsidR="00842EF7" w:rsidRPr="00FE760F" w:rsidRDefault="00842EF7" w:rsidP="00842EF7">
      <w:pPr>
        <w:pStyle w:val="TH"/>
        <w:rPr>
          <w:lang w:val="en-US"/>
        </w:rPr>
      </w:pPr>
      <w:r w:rsidRPr="00FE760F">
        <w:lastRenderedPageBreak/>
        <w:t>Table F.5.3-1: EVM window length for normal CP</w:t>
      </w:r>
      <w:r w:rsidRPr="00FE760F">
        <w:rPr>
          <w:lang w:val="en-US"/>
        </w:rPr>
        <w:t xml:space="preserve"> for 60 kHz SCS</w:t>
      </w:r>
      <w:bookmarkStart w:id="195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1955"/>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1956" w:name="_Toc21341022"/>
      <w:bookmarkStart w:id="1957" w:name="_Toc29805470"/>
      <w:bookmarkStart w:id="1958" w:name="_Toc36456679"/>
      <w:bookmarkStart w:id="1959" w:name="_Toc36469777"/>
      <w:bookmarkStart w:id="1960" w:name="_Toc37254194"/>
      <w:bookmarkStart w:id="1961" w:name="_Toc37323052"/>
      <w:r w:rsidRPr="00FE760F">
        <w:t>F.5.4</w:t>
      </w:r>
      <w:r w:rsidRPr="00FE760F">
        <w:tab/>
        <w:t>Window length for Extended CP</w:t>
      </w:r>
      <w:bookmarkEnd w:id="1956"/>
      <w:bookmarkEnd w:id="1957"/>
      <w:bookmarkEnd w:id="1958"/>
      <w:bookmarkEnd w:id="1959"/>
      <w:bookmarkEnd w:id="1960"/>
      <w:bookmarkEnd w:id="1961"/>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1962" w:name="_Toc21341023"/>
      <w:bookmarkStart w:id="1963" w:name="_Toc29805471"/>
      <w:bookmarkStart w:id="1964" w:name="_Toc36456680"/>
      <w:bookmarkStart w:id="1965" w:name="_Toc36469778"/>
      <w:bookmarkStart w:id="1966" w:name="_Toc37254195"/>
      <w:bookmarkStart w:id="1967" w:name="_Toc37323053"/>
      <w:r w:rsidRPr="00FE760F">
        <w:t>F.5.5</w:t>
      </w:r>
      <w:r w:rsidRPr="00FE760F">
        <w:tab/>
        <w:t>Window length for PRACH</w:t>
      </w:r>
      <w:bookmarkEnd w:id="1962"/>
      <w:bookmarkEnd w:id="1963"/>
      <w:bookmarkEnd w:id="1964"/>
      <w:bookmarkEnd w:id="1965"/>
      <w:bookmarkEnd w:id="1966"/>
      <w:bookmarkEnd w:id="1967"/>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099" type="#_x0000_t75" style="width:87.75pt;height:20.25pt" o:ole="">
            <v:imagedata r:id="rId150" o:title=""/>
          </v:shape>
          <o:OLEObject Type="Embed" ProgID="Equation.3" ShapeID="_x0000_i1099" DrawAspect="Content" ObjectID="_1647936295" r:id="rId151"/>
        </w:object>
      </w:r>
      <w:r w:rsidRPr="00FE760F">
        <w:t xml:space="preserve"> where </w:t>
      </w:r>
      <w:r w:rsidRPr="00FE760F">
        <w:object w:dxaOrig="940" w:dyaOrig="320" w14:anchorId="44F67387">
          <v:shape id="_x0000_i1100" type="#_x0000_t75" style="width:51.75pt;height:15.75pt" o:ole="">
            <v:imagedata r:id="rId152" o:title=""/>
          </v:shape>
          <o:OLEObject Type="Embed" ProgID="Equation.3" ShapeID="_x0000_i1100" DrawAspect="Content" ObjectID="_1647936296" r:id="rId153"/>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lastRenderedPageBreak/>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1" type="#_x0000_t75" style="width:20.25pt;height:20.25pt" o:ole="">
                  <v:imagedata r:id="rId154" o:title=""/>
                </v:shape>
                <o:OLEObject Type="Embed" ProgID="Equation.3" ShapeID="_x0000_i1101" DrawAspect="Content" ObjectID="_1647936297" r:id="rId155"/>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1968" w:name="_Toc21341024"/>
      <w:bookmarkStart w:id="1969" w:name="_Toc29805472"/>
      <w:bookmarkStart w:id="1970" w:name="_Toc36456681"/>
      <w:bookmarkStart w:id="1971" w:name="_Toc36469779"/>
      <w:bookmarkStart w:id="1972" w:name="_Toc37254196"/>
      <w:bookmarkStart w:id="1973" w:name="_Toc37323054"/>
      <w:r w:rsidRPr="00FE760F">
        <w:t>F.6</w:t>
      </w:r>
      <w:r w:rsidRPr="00FE760F">
        <w:tab/>
        <w:t>Averaged EVM</w:t>
      </w:r>
      <w:bookmarkEnd w:id="1968"/>
      <w:bookmarkEnd w:id="1969"/>
      <w:bookmarkEnd w:id="1970"/>
      <w:bookmarkEnd w:id="1971"/>
      <w:bookmarkEnd w:id="1972"/>
      <w:bookmarkEnd w:id="1973"/>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2" type="#_x0000_t75" style="width:108pt;height:36pt" o:ole="">
            <v:imagedata r:id="rId156" o:title=""/>
          </v:shape>
          <o:OLEObject Type="Embed" ProgID="Equation.3" ShapeID="_x0000_i1102" DrawAspect="Content" ObjectID="_1647936298" r:id="rId157"/>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3" type="#_x0000_t75" style="width:30.75pt;height:20.25pt" o:ole="">
            <v:imagedata r:id="rId158" o:title=""/>
          </v:shape>
          <o:OLEObject Type="Embed" ProgID="Equation.3" ShapeID="_x0000_i1103" DrawAspect="Content" ObjectID="_1647936299" r:id="rId159"/>
        </w:object>
      </w:r>
      <w:r w:rsidRPr="00FE760F">
        <w:rPr>
          <w:vertAlign w:val="subscript"/>
        </w:rPr>
        <w:t xml:space="preserve"> </w:t>
      </w:r>
      <w:r w:rsidRPr="00FE760F">
        <w:t xml:space="preserve">is calculated using </w:t>
      </w:r>
      <w:r w:rsidRPr="00FE760F">
        <w:rPr>
          <w:position w:val="-12"/>
        </w:rPr>
        <w:object w:dxaOrig="900" w:dyaOrig="360" w14:anchorId="5F69E634">
          <v:shape id="_x0000_i1104" type="#_x0000_t75" style="width:51.75pt;height:20.25pt" o:ole="" fillcolor="window">
            <v:imagedata r:id="rId160" o:title=""/>
          </v:shape>
          <o:OLEObject Type="Embed" ProgID="Equation.3" ShapeID="_x0000_i1104" DrawAspect="Content" ObjectID="_1647936300" r:id="rId161"/>
        </w:object>
      </w:r>
      <w:r w:rsidRPr="00FE760F">
        <w:t xml:space="preserve">in the expressions above and </w:t>
      </w:r>
      <w:r w:rsidRPr="00FE760F">
        <w:rPr>
          <w:rFonts w:eastAsia="×–¾’©‘Ì"/>
          <w:position w:val="-6"/>
        </w:rPr>
        <w:object w:dxaOrig="720" w:dyaOrig="340" w14:anchorId="4BC20AC3">
          <v:shape id="_x0000_i1105" type="#_x0000_t75" style="width:36pt;height:20.25pt" o:ole="">
            <v:imagedata r:id="rId162" o:title=""/>
          </v:shape>
          <o:OLEObject Type="Embed" ProgID="Equation.3" ShapeID="_x0000_i1105" DrawAspect="Content" ObjectID="_1647936301" r:id="rId163"/>
        </w:object>
      </w:r>
      <w:r w:rsidRPr="00FE760F">
        <w:t xml:space="preserve">is calculated using </w:t>
      </w:r>
      <w:r w:rsidRPr="00FE760F">
        <w:rPr>
          <w:position w:val="-12"/>
        </w:rPr>
        <w:object w:dxaOrig="900" w:dyaOrig="360" w14:anchorId="06768BB7">
          <v:shape id="_x0000_i1106" type="#_x0000_t75" style="width:51.75pt;height:20.25pt" o:ole="" fillcolor="window">
            <v:imagedata r:id="rId164" o:title=""/>
          </v:shape>
          <o:OLEObject Type="Embed" ProgID="Equation.3" ShapeID="_x0000_i1106" DrawAspect="Content" ObjectID="_1647936302" r:id="rId165"/>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7" type="#_x0000_t75" style="width:2in;height:20.25pt" o:ole="">
            <v:imagedata r:id="rId166" o:title=""/>
          </v:shape>
          <o:OLEObject Type="Embed" ProgID="Equation.3" ShapeID="_x0000_i1107" DrawAspect="Content" ObjectID="_1647936303" r:id="rId167"/>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08" type="#_x0000_t75" style="width:51.75pt;height:20.25pt" o:ole="">
            <v:imagedata r:id="rId168" o:title=""/>
          </v:shape>
          <o:OLEObject Type="Embed" ProgID="Equation.3" ShapeID="_x0000_i1108" DrawAspect="Content" ObjectID="_1647936304" r:id="rId169"/>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09" type="#_x0000_t75" style="width:15.75pt;height:20.25pt" o:ole="">
            <v:imagedata r:id="rId41" o:title=""/>
          </v:shape>
          <o:OLEObject Type="Embed" ProgID="Equation.3" ShapeID="_x0000_i1109" DrawAspect="Content" ObjectID="_1647936305" r:id="rId170"/>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0" type="#_x0000_t75" style="width:51.75pt;height:20.25pt" o:ole="">
            <v:imagedata r:id="rId168" o:title=""/>
          </v:shape>
          <o:OLEObject Type="Embed" ProgID="Equation.3" ShapeID="_x0000_i1110" DrawAspect="Content" ObjectID="_1647936306" r:id="rId171"/>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1" type="#_x0000_t75" style="width:51.75pt;height:20.25pt" o:ole="">
            <v:imagedata r:id="rId172" o:title=""/>
          </v:shape>
          <o:OLEObject Type="Embed" ProgID="Equation.3" ShapeID="_x0000_i1111" DrawAspect="Content" ObjectID="_1647936307" r:id="rId173"/>
        </w:object>
      </w:r>
      <w:r w:rsidRPr="00FE760F">
        <w:rPr>
          <w:rFonts w:eastAsia="×–¾’©‘Ì"/>
        </w:rPr>
        <w:t>.</w:t>
      </w:r>
    </w:p>
    <w:p w14:paraId="000F40AC" w14:textId="77777777" w:rsidR="00842EF7" w:rsidRPr="00FE760F" w:rsidRDefault="00847A96"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lastRenderedPageBreak/>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2" type="#_x0000_t75" style="width:51.75pt;height:20.25pt" o:ole="" fillcolor="window">
            <v:imagedata r:id="rId160" o:title=""/>
          </v:shape>
          <o:OLEObject Type="Embed" ProgID="Equation.3" ShapeID="_x0000_i1112" DrawAspect="Content" ObjectID="_1647936308" r:id="rId175"/>
        </w:object>
      </w:r>
      <w:r w:rsidRPr="00FE760F">
        <w:t xml:space="preserve"> if </w:t>
      </w:r>
      <w:r w:rsidRPr="00FE760F">
        <w:rPr>
          <w:rFonts w:eastAsia="×–¾’©‘Ì"/>
          <w:position w:val="-6"/>
        </w:rPr>
        <w:object w:dxaOrig="1320" w:dyaOrig="340" w14:anchorId="22C23C56">
          <v:shape id="_x0000_i1113" type="#_x0000_t75" style="width:66.75pt;height:20.25pt" o:ole="">
            <v:imagedata r:id="rId176" o:title=""/>
          </v:shape>
          <o:OLEObject Type="Embed" ProgID="Equation.DSMT4" ShapeID="_x0000_i1113" DrawAspect="Content" ObjectID="_1647936309" r:id="rId177"/>
        </w:object>
      </w:r>
      <w:r w:rsidRPr="00FE760F">
        <w:rPr>
          <w:rFonts w:eastAsia="×–¾’©‘Ì"/>
        </w:rPr>
        <w:t xml:space="preserve">, </w:t>
      </w:r>
      <w:r w:rsidRPr="00FE760F">
        <w:t xml:space="preserve">and it is set to </w:t>
      </w:r>
      <w:r w:rsidRPr="00FE760F">
        <w:rPr>
          <w:position w:val="-12"/>
        </w:rPr>
        <w:object w:dxaOrig="900" w:dyaOrig="360" w14:anchorId="02DCBDF1">
          <v:shape id="_x0000_i1114" type="#_x0000_t75" style="width:51.75pt;height:20.25pt" o:ole="" fillcolor="window">
            <v:imagedata r:id="rId164" o:title=""/>
          </v:shape>
          <o:OLEObject Type="Embed" ProgID="Equation.3" ShapeID="_x0000_i1114" DrawAspect="Content" ObjectID="_1647936310" r:id="rId178"/>
        </w:object>
      </w:r>
      <w:r w:rsidRPr="00FE760F">
        <w:t xml:space="preserve"> otherwise, where </w:t>
      </w:r>
      <w:r w:rsidRPr="00FE760F">
        <w:rPr>
          <w:rFonts w:eastAsia="×–¾’©‘Ì"/>
          <w:position w:val="-6"/>
        </w:rPr>
        <w:object w:dxaOrig="560" w:dyaOrig="340" w14:anchorId="2F3EA530">
          <v:shape id="_x0000_i1115" type="#_x0000_t75" style="width:25.5pt;height:20.25pt" o:ole="">
            <v:imagedata r:id="rId179" o:title=""/>
          </v:shape>
          <o:OLEObject Type="Embed" ProgID="Equation.DSMT4" ShapeID="_x0000_i1115" DrawAspect="Content" ObjectID="_1647936311" r:id="rId180"/>
        </w:object>
      </w:r>
      <w:r w:rsidRPr="00FE760F">
        <w:rPr>
          <w:rFonts w:eastAsia="×–¾’©‘Ì"/>
        </w:rPr>
        <w:t xml:space="preserve"> and</w:t>
      </w:r>
      <w:r w:rsidRPr="00FE760F">
        <w:t xml:space="preserve"> </w:t>
      </w:r>
      <w:r w:rsidRPr="00FE760F">
        <w:rPr>
          <w:rFonts w:eastAsia="×–¾’©‘Ì"/>
          <w:position w:val="-6"/>
        </w:rPr>
        <w:object w:dxaOrig="600" w:dyaOrig="340" w14:anchorId="203DE0C4">
          <v:shape id="_x0000_i1116" type="#_x0000_t75" style="width:30.75pt;height:20.25pt" o:ole="">
            <v:imagedata r:id="rId181" o:title=""/>
          </v:shape>
          <o:OLEObject Type="Embed" ProgID="Equation.DSMT4" ShapeID="_x0000_i1116" DrawAspect="Content" ObjectID="_1647936312" r:id="rId182"/>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7" type="#_x0000_t75" style="width:46.5pt;height:20.25pt" o:ole="">
            <v:imagedata r:id="rId183" o:title=""/>
          </v:shape>
          <o:OLEObject Type="Embed" ProgID="Equation.DSMT4" ShapeID="_x0000_i1117" DrawAspect="Content" ObjectID="_1647936313" r:id="rId184"/>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18" type="#_x0000_t75" style="width:46.5pt;height:20.25pt" o:ole="">
            <v:imagedata r:id="rId185" o:title=""/>
          </v:shape>
          <o:OLEObject Type="Embed" ProgID="Equation.DSMT4" ShapeID="_x0000_i1118" DrawAspect="Content" ObjectID="_1647936314" r:id="rId186"/>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19" type="#_x0000_t75" style="width:149.25pt;height:41.25pt" o:ole="">
            <v:imagedata r:id="rId187" o:title=""/>
          </v:shape>
          <o:OLEObject Type="Embed" ProgID="Equation.3" ShapeID="_x0000_i1119" DrawAspect="Content" ObjectID="_1647936315" r:id="rId188"/>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0" type="#_x0000_t75" style="width:56.25pt;height:20.25pt" o:ole="">
            <v:imagedata r:id="rId189" o:title=""/>
          </v:shape>
          <o:OLEObject Type="Embed" ProgID="Equation.3" ShapeID="_x0000_i1120" DrawAspect="Content" ObjectID="_1647936316" r:id="rId190"/>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1" type="#_x0000_t75" style="width:51.75pt;height:20.25pt" o:ole="">
            <v:imagedata r:id="rId191" o:title=""/>
          </v:shape>
          <o:OLEObject Type="Embed" ProgID="Equation.DSMT4" ShapeID="_x0000_i1121" DrawAspect="Content" ObjectID="_1647936317" r:id="rId192"/>
        </w:object>
      </w:r>
      <w:r w:rsidRPr="00FE760F">
        <w:rPr>
          <w:vertAlign w:val="subscript"/>
        </w:rPr>
        <w:t xml:space="preserve"> </w:t>
      </w:r>
      <w:r w:rsidRPr="00FE760F">
        <w:t xml:space="preserve">is calculated using </w:t>
      </w:r>
      <w:r w:rsidRPr="00FE760F">
        <w:rPr>
          <w:position w:val="-12"/>
        </w:rPr>
        <w:object w:dxaOrig="900" w:dyaOrig="360" w14:anchorId="0F8286C9">
          <v:shape id="_x0000_i1122" type="#_x0000_t75" style="width:51.75pt;height:20.25pt" o:ole="" fillcolor="window">
            <v:imagedata r:id="rId160" o:title=""/>
          </v:shape>
          <o:OLEObject Type="Embed" ProgID="Equation.3" ShapeID="_x0000_i1122" DrawAspect="Content" ObjectID="_1647936318" r:id="rId193"/>
        </w:object>
      </w:r>
      <w:r w:rsidRPr="00FE760F">
        <w:t xml:space="preserve"> and </w:t>
      </w:r>
      <w:r w:rsidRPr="00FE760F">
        <w:rPr>
          <w:rFonts w:eastAsia="×–¾’©‘Ì"/>
          <w:position w:val="-8"/>
        </w:rPr>
        <w:object w:dxaOrig="1080" w:dyaOrig="360" w14:anchorId="3BD18934">
          <v:shape id="_x0000_i1123" type="#_x0000_t75" style="width:61.5pt;height:20.25pt" o:ole="">
            <v:imagedata r:id="rId194" o:title=""/>
          </v:shape>
          <o:OLEObject Type="Embed" ProgID="Equation.DSMT4" ShapeID="_x0000_i1123" DrawAspect="Content" ObjectID="_1647936319" r:id="rId195"/>
        </w:object>
      </w:r>
      <w:r w:rsidRPr="00FE760F">
        <w:t xml:space="preserve">is calculated using </w:t>
      </w:r>
      <w:r w:rsidRPr="00FE760F">
        <w:rPr>
          <w:position w:val="-12"/>
        </w:rPr>
        <w:object w:dxaOrig="900" w:dyaOrig="360" w14:anchorId="5B4EFA09">
          <v:shape id="_x0000_i1124" type="#_x0000_t75" style="width:51.75pt;height:20.25pt" o:ole="" fillcolor="window">
            <v:imagedata r:id="rId164" o:title=""/>
          </v:shape>
          <o:OLEObject Type="Embed" ProgID="Equation.3" ShapeID="_x0000_i1124" DrawAspect="Content" ObjectID="_1647936320" r:id="rId196"/>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5" type="#_x0000_t75" style="width:3in;height:20.25pt" o:ole="">
            <v:imagedata r:id="rId197" o:title=""/>
          </v:shape>
          <o:OLEObject Type="Embed" ProgID="Equation.3" ShapeID="_x0000_i1125" DrawAspect="Content" ObjectID="_1647936321" r:id="rId198"/>
        </w:object>
      </w:r>
    </w:p>
    <w:p w14:paraId="295CBD31" w14:textId="77777777" w:rsidR="00842EF7" w:rsidRPr="00FE760F" w:rsidRDefault="00842EF7" w:rsidP="00842EF7">
      <w:pPr>
        <w:pStyle w:val="Heading1"/>
      </w:pPr>
      <w:bookmarkStart w:id="1974" w:name="_Toc21341025"/>
      <w:bookmarkStart w:id="1975" w:name="_Toc29805473"/>
      <w:bookmarkStart w:id="1976" w:name="_Toc36456682"/>
      <w:bookmarkStart w:id="1977" w:name="_Toc36469780"/>
      <w:bookmarkStart w:id="1978" w:name="_Toc37254197"/>
      <w:bookmarkStart w:id="1979" w:name="_Toc37323055"/>
      <w:r w:rsidRPr="00FE760F">
        <w:t>F.7</w:t>
      </w:r>
      <w:r w:rsidRPr="00FE760F">
        <w:tab/>
        <w:t>Spectrum Flatness</w:t>
      </w:r>
      <w:bookmarkEnd w:id="1974"/>
      <w:bookmarkEnd w:id="1975"/>
      <w:bookmarkEnd w:id="1976"/>
      <w:bookmarkEnd w:id="1977"/>
      <w:bookmarkEnd w:id="1978"/>
      <w:bookmarkEnd w:id="1979"/>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1980" w:name="_Toc21341026"/>
      <w:bookmarkStart w:id="1981" w:name="_Toc29805474"/>
      <w:bookmarkStart w:id="1982" w:name="_Toc36456683"/>
      <w:bookmarkStart w:id="1983" w:name="_Toc36469781"/>
      <w:bookmarkStart w:id="1984" w:name="_Toc37254198"/>
      <w:bookmarkStart w:id="1985" w:name="_Toc37323056"/>
      <w:r w:rsidRPr="00FE760F">
        <w:t>Annex G (informative): Void</w:t>
      </w:r>
      <w:bookmarkEnd w:id="1980"/>
      <w:bookmarkEnd w:id="1981"/>
      <w:bookmarkEnd w:id="1982"/>
      <w:bookmarkEnd w:id="1983"/>
      <w:bookmarkEnd w:id="1984"/>
      <w:bookmarkEnd w:id="1985"/>
    </w:p>
    <w:p w14:paraId="4F002E92" w14:textId="77777777" w:rsidR="00842EF7" w:rsidRPr="00FE760F" w:rsidRDefault="00842EF7" w:rsidP="00842EF7"/>
    <w:p w14:paraId="55078987" w14:textId="77777777" w:rsidR="00842EF7" w:rsidRPr="00FE760F" w:rsidRDefault="00842EF7" w:rsidP="00842EF7">
      <w:pPr>
        <w:pStyle w:val="Heading8"/>
      </w:pPr>
      <w:bookmarkStart w:id="1986" w:name="_Toc21341027"/>
      <w:bookmarkStart w:id="1987" w:name="_Toc29805475"/>
      <w:bookmarkStart w:id="1988" w:name="_Toc36456684"/>
      <w:bookmarkStart w:id="1989" w:name="_Toc36469782"/>
      <w:bookmarkStart w:id="1990" w:name="_Toc37254199"/>
      <w:bookmarkStart w:id="1991" w:name="_Toc37323057"/>
      <w:r w:rsidRPr="00FE760F">
        <w:t>Annex H (informative): Void</w:t>
      </w:r>
      <w:bookmarkEnd w:id="1986"/>
      <w:bookmarkEnd w:id="1987"/>
      <w:bookmarkEnd w:id="1988"/>
      <w:bookmarkEnd w:id="1989"/>
      <w:bookmarkEnd w:id="1990"/>
      <w:bookmarkEnd w:id="1991"/>
    </w:p>
    <w:p w14:paraId="1D33EEDD" w14:textId="77777777" w:rsidR="00842EF7" w:rsidRPr="00FE760F" w:rsidRDefault="00842EF7" w:rsidP="00842EF7"/>
    <w:p w14:paraId="6C5F608F" w14:textId="77777777" w:rsidR="00842EF7" w:rsidRPr="00FE760F" w:rsidRDefault="00842EF7" w:rsidP="00842EF7">
      <w:pPr>
        <w:pStyle w:val="Heading8"/>
      </w:pPr>
      <w:bookmarkStart w:id="1992" w:name="_Toc21341028"/>
      <w:bookmarkStart w:id="1993" w:name="_Toc29805476"/>
      <w:bookmarkStart w:id="1994" w:name="_Toc36456685"/>
      <w:bookmarkStart w:id="1995" w:name="_Toc36469783"/>
      <w:bookmarkStart w:id="1996" w:name="_Toc37254200"/>
      <w:bookmarkStart w:id="1997" w:name="_Toc37323058"/>
      <w:r w:rsidRPr="00FE760F">
        <w:t>Annex I (informative): Void</w:t>
      </w:r>
      <w:bookmarkEnd w:id="1992"/>
      <w:bookmarkEnd w:id="1993"/>
      <w:bookmarkEnd w:id="1994"/>
      <w:bookmarkEnd w:id="1995"/>
      <w:bookmarkEnd w:id="1996"/>
      <w:bookmarkEnd w:id="1997"/>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1998" w:name="_Toc21341029"/>
      <w:bookmarkStart w:id="1999" w:name="_Toc29805477"/>
      <w:bookmarkStart w:id="2000" w:name="_Toc36456686"/>
      <w:bookmarkStart w:id="2001" w:name="_Toc36469784"/>
      <w:bookmarkStart w:id="2002" w:name="_Toc37254201"/>
      <w:bookmarkStart w:id="2003" w:name="_Toc37323059"/>
      <w:r w:rsidRPr="00FE760F">
        <w:lastRenderedPageBreak/>
        <w:t>Annex J (normative):</w:t>
      </w:r>
      <w:r w:rsidRPr="00FE760F">
        <w:br/>
        <w:t>UE coordinate system</w:t>
      </w:r>
      <w:bookmarkEnd w:id="1998"/>
      <w:bookmarkEnd w:id="1999"/>
      <w:bookmarkEnd w:id="2000"/>
      <w:bookmarkEnd w:id="2001"/>
      <w:bookmarkEnd w:id="2002"/>
      <w:bookmarkEnd w:id="2003"/>
    </w:p>
    <w:p w14:paraId="121A3AEE" w14:textId="77777777" w:rsidR="00842EF7" w:rsidRPr="00FE760F" w:rsidRDefault="00842EF7" w:rsidP="00842EF7"/>
    <w:p w14:paraId="13536AD8" w14:textId="77777777" w:rsidR="00842EF7" w:rsidRPr="00FE760F" w:rsidRDefault="00842EF7" w:rsidP="00842EF7">
      <w:pPr>
        <w:pStyle w:val="Heading1"/>
      </w:pPr>
      <w:bookmarkStart w:id="2004" w:name="_Toc21341030"/>
      <w:bookmarkStart w:id="2005" w:name="_Toc29805478"/>
      <w:bookmarkStart w:id="2006" w:name="_Toc36456687"/>
      <w:bookmarkStart w:id="2007" w:name="_Toc36469785"/>
      <w:bookmarkStart w:id="2008" w:name="_Toc37254202"/>
      <w:bookmarkStart w:id="2009" w:name="_Toc37323060"/>
      <w:r w:rsidRPr="00FE760F">
        <w:t>J.1</w:t>
      </w:r>
      <w:r w:rsidRPr="00FE760F">
        <w:tab/>
        <w:t>Reference coordinate system</w:t>
      </w:r>
      <w:bookmarkEnd w:id="2004"/>
      <w:bookmarkEnd w:id="2005"/>
      <w:bookmarkEnd w:id="2006"/>
      <w:bookmarkEnd w:id="2007"/>
      <w:bookmarkEnd w:id="2008"/>
      <w:bookmarkEnd w:id="2009"/>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2010" w:name="_Toc21341031"/>
      <w:bookmarkStart w:id="2011" w:name="_Toc29805479"/>
      <w:bookmarkStart w:id="2012" w:name="_Toc36456688"/>
      <w:bookmarkStart w:id="2013" w:name="_Toc36469786"/>
      <w:bookmarkStart w:id="2014" w:name="_Toc37254203"/>
      <w:bookmarkStart w:id="2015" w:name="_Toc37323061"/>
      <w:r w:rsidRPr="00FE760F">
        <w:t>J.2</w:t>
      </w:r>
      <w:r w:rsidRPr="00FE760F">
        <w:tab/>
        <w:t>Test conditions and angle definitions</w:t>
      </w:r>
      <w:bookmarkEnd w:id="2010"/>
      <w:bookmarkEnd w:id="2011"/>
      <w:bookmarkEnd w:id="2012"/>
      <w:bookmarkEnd w:id="2013"/>
      <w:bookmarkEnd w:id="2014"/>
      <w:bookmarkEnd w:id="2015"/>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lastRenderedPageBreak/>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lastRenderedPageBreak/>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lastRenderedPageBreak/>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2016" w:name="_Toc21341032"/>
      <w:bookmarkStart w:id="2017" w:name="_Toc29805480"/>
      <w:bookmarkStart w:id="2018" w:name="_Toc36456689"/>
      <w:bookmarkStart w:id="2019" w:name="_Toc36469787"/>
      <w:bookmarkStart w:id="2020" w:name="_Toc37254204"/>
      <w:bookmarkStart w:id="2021" w:name="_Toc37323062"/>
      <w:r w:rsidRPr="00FE760F">
        <w:t>J.3</w:t>
      </w:r>
      <w:r w:rsidRPr="00FE760F">
        <w:tab/>
        <w:t>DUT positioning guidelines</w:t>
      </w:r>
      <w:bookmarkEnd w:id="2016"/>
      <w:bookmarkEnd w:id="2017"/>
      <w:bookmarkEnd w:id="2018"/>
      <w:bookmarkEnd w:id="2019"/>
      <w:bookmarkEnd w:id="2020"/>
      <w:bookmarkEnd w:id="2021"/>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2022"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2022"/>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2023" w:name="_Toc21341033"/>
      <w:bookmarkStart w:id="2024" w:name="_Toc29805481"/>
      <w:bookmarkStart w:id="2025" w:name="_Toc36456690"/>
      <w:bookmarkStart w:id="2026" w:name="_Toc36469788"/>
      <w:bookmarkStart w:id="2027" w:name="_Toc37254205"/>
      <w:bookmarkStart w:id="2028" w:name="_Toc37323063"/>
      <w:r w:rsidRPr="00FE760F">
        <w:t>Annex K (informative): Void</w:t>
      </w:r>
      <w:bookmarkEnd w:id="2023"/>
      <w:bookmarkEnd w:id="2024"/>
      <w:bookmarkEnd w:id="2025"/>
      <w:bookmarkEnd w:id="2026"/>
      <w:bookmarkEnd w:id="2027"/>
      <w:bookmarkEnd w:id="2028"/>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2029" w:name="_Toc21341034"/>
      <w:bookmarkStart w:id="2030" w:name="_Toc29805482"/>
      <w:bookmarkStart w:id="2031" w:name="_Toc36456691"/>
      <w:bookmarkStart w:id="2032" w:name="_Toc36469789"/>
      <w:bookmarkStart w:id="2033" w:name="_Toc37254206"/>
      <w:bookmarkStart w:id="2034" w:name="_Toc37323064"/>
      <w:r w:rsidRPr="00FE760F">
        <w:lastRenderedPageBreak/>
        <w:t>Annex L (informative):</w:t>
      </w:r>
      <w:r w:rsidRPr="00FE760F">
        <w:br/>
        <w:t>Change history</w:t>
      </w:r>
      <w:bookmarkEnd w:id="2029"/>
      <w:bookmarkEnd w:id="2030"/>
      <w:bookmarkEnd w:id="2031"/>
      <w:bookmarkEnd w:id="2032"/>
      <w:bookmarkEnd w:id="2033"/>
      <w:bookmarkEnd w:id="2034"/>
    </w:p>
    <w:bookmarkEnd w:id="1881"/>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lastRenderedPageBreak/>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bl>
    <w:p w14:paraId="6BAD6029" w14:textId="77777777" w:rsidR="00080512" w:rsidRDefault="00080512"/>
    <w:sectPr w:rsidR="00080512">
      <w:headerReference w:type="default" r:id="rId218"/>
      <w:footerReference w:type="default" r:id="rId2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D3E189" w14:textId="77777777" w:rsidR="00847A96" w:rsidRDefault="00847A96">
      <w:r>
        <w:separator/>
      </w:r>
    </w:p>
  </w:endnote>
  <w:endnote w:type="continuationSeparator" w:id="0">
    <w:p w14:paraId="4076CB9D" w14:textId="77777777" w:rsidR="00847A96" w:rsidRDefault="00847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7274DE" w:rsidRDefault="007274D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7274DE" w:rsidRDefault="00727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BFD0DD" w14:textId="77777777" w:rsidR="00847A96" w:rsidRDefault="00847A96">
      <w:r>
        <w:separator/>
      </w:r>
    </w:p>
  </w:footnote>
  <w:footnote w:type="continuationSeparator" w:id="0">
    <w:p w14:paraId="71102FB7" w14:textId="77777777" w:rsidR="00847A96" w:rsidRDefault="00847A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7274DE" w:rsidRDefault="007274DE"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C5EE2C3" w:rsidR="007274DE" w:rsidRDefault="007274DE"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530">
      <w:rPr>
        <w:rFonts w:ascii="Arial" w:hAnsi="Arial" w:cs="Arial"/>
        <w:b/>
        <w:noProof/>
        <w:sz w:val="18"/>
        <w:szCs w:val="18"/>
      </w:rPr>
      <w:t>Release 16</w:t>
    </w:r>
    <w:r>
      <w:rPr>
        <w:rFonts w:ascii="Arial" w:hAnsi="Arial" w:cs="Arial"/>
        <w:b/>
        <w:sz w:val="18"/>
        <w:szCs w:val="18"/>
      </w:rPr>
      <w:fldChar w:fldCharType="end"/>
    </w:r>
  </w:p>
  <w:p w14:paraId="18632A95" w14:textId="6B018F09" w:rsidR="007274DE" w:rsidRDefault="007274DE"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530">
      <w:rPr>
        <w:rFonts w:ascii="Arial" w:hAnsi="Arial" w:cs="Arial"/>
        <w:b/>
        <w:noProof/>
        <w:sz w:val="18"/>
        <w:szCs w:val="18"/>
      </w:rPr>
      <w:t>3GPP TS 38.101-2 V16.3.0 (2020-03)</w:t>
    </w:r>
    <w:r>
      <w:rPr>
        <w:rFonts w:ascii="Arial" w:hAnsi="Arial" w:cs="Arial"/>
        <w:b/>
        <w:sz w:val="18"/>
        <w:szCs w:val="18"/>
      </w:rPr>
      <w:fldChar w:fldCharType="end"/>
    </w:r>
  </w:p>
  <w:p w14:paraId="2F65542C" w14:textId="77777777" w:rsidR="007274DE" w:rsidRDefault="007274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71F54201" w:rsidR="007274DE" w:rsidRDefault="00727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4530">
      <w:rPr>
        <w:rFonts w:ascii="Arial" w:hAnsi="Arial" w:cs="Arial"/>
        <w:b/>
        <w:noProof/>
        <w:sz w:val="18"/>
        <w:szCs w:val="18"/>
      </w:rPr>
      <w:t>3GPP TS 38.101-2 V16.3.0 (2020-03)</w:t>
    </w:r>
    <w:r>
      <w:rPr>
        <w:rFonts w:ascii="Arial" w:hAnsi="Arial" w:cs="Arial"/>
        <w:b/>
        <w:sz w:val="18"/>
        <w:szCs w:val="18"/>
      </w:rPr>
      <w:fldChar w:fldCharType="end"/>
    </w:r>
  </w:p>
  <w:p w14:paraId="08EC6B1C" w14:textId="77777777" w:rsidR="007274DE" w:rsidRDefault="00727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2C370815" w:rsidR="007274DE" w:rsidRDefault="00727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4530">
      <w:rPr>
        <w:rFonts w:ascii="Arial" w:hAnsi="Arial" w:cs="Arial"/>
        <w:b/>
        <w:noProof/>
        <w:sz w:val="18"/>
        <w:szCs w:val="18"/>
      </w:rPr>
      <w:t>Release 16</w:t>
    </w:r>
    <w:r>
      <w:rPr>
        <w:rFonts w:ascii="Arial" w:hAnsi="Arial" w:cs="Arial"/>
        <w:b/>
        <w:sz w:val="18"/>
        <w:szCs w:val="18"/>
      </w:rPr>
      <w:fldChar w:fldCharType="end"/>
    </w:r>
  </w:p>
  <w:p w14:paraId="557853DF" w14:textId="77777777" w:rsidR="007274DE" w:rsidRDefault="00727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6"/>
  </w:num>
  <w:num w:numId="6">
    <w:abstractNumId w:val="20"/>
  </w:num>
  <w:num w:numId="7">
    <w:abstractNumId w:val="4"/>
  </w:num>
  <w:num w:numId="8">
    <w:abstractNumId w:val="13"/>
  </w:num>
  <w:num w:numId="9">
    <w:abstractNumId w:val="9"/>
  </w:num>
  <w:num w:numId="10">
    <w:abstractNumId w:val="18"/>
  </w:num>
  <w:num w:numId="11">
    <w:abstractNumId w:val="21"/>
  </w:num>
  <w:num w:numId="12">
    <w:abstractNumId w:val="22"/>
  </w:num>
  <w:num w:numId="13">
    <w:abstractNumId w:val="7"/>
  </w:num>
  <w:num w:numId="14">
    <w:abstractNumId w:val="5"/>
  </w:num>
  <w:num w:numId="15">
    <w:abstractNumId w:val="10"/>
  </w:num>
  <w:num w:numId="16">
    <w:abstractNumId w:val="11"/>
  </w:num>
  <w:num w:numId="17">
    <w:abstractNumId w:val="8"/>
  </w:num>
  <w:num w:numId="18">
    <w:abstractNumId w:val="17"/>
  </w:num>
  <w:num w:numId="19">
    <w:abstractNumId w:val="0"/>
  </w:num>
  <w:num w:numId="20">
    <w:abstractNumId w:val="14"/>
  </w:num>
  <w:num w:numId="21">
    <w:abstractNumId w:val="16"/>
  </w:num>
  <w:num w:numId="22">
    <w:abstractNumId w:val="19"/>
  </w:num>
  <w:num w:numId="23">
    <w:abstractNumId w:val="12"/>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4530"/>
    <w:rsid w:val="000D58AB"/>
    <w:rsid w:val="00133525"/>
    <w:rsid w:val="00144B36"/>
    <w:rsid w:val="001A4C42"/>
    <w:rsid w:val="001A7420"/>
    <w:rsid w:val="001B6637"/>
    <w:rsid w:val="001C21C3"/>
    <w:rsid w:val="001D02C2"/>
    <w:rsid w:val="001F0C1D"/>
    <w:rsid w:val="001F1132"/>
    <w:rsid w:val="001F168B"/>
    <w:rsid w:val="002347A2"/>
    <w:rsid w:val="00263719"/>
    <w:rsid w:val="00263ABD"/>
    <w:rsid w:val="002675F0"/>
    <w:rsid w:val="002A58B2"/>
    <w:rsid w:val="002B6339"/>
    <w:rsid w:val="002E00EE"/>
    <w:rsid w:val="002E5AD2"/>
    <w:rsid w:val="003172DC"/>
    <w:rsid w:val="00324C01"/>
    <w:rsid w:val="0035462D"/>
    <w:rsid w:val="003765B8"/>
    <w:rsid w:val="003A2BEE"/>
    <w:rsid w:val="003C3971"/>
    <w:rsid w:val="003D2C29"/>
    <w:rsid w:val="00423334"/>
    <w:rsid w:val="004345EC"/>
    <w:rsid w:val="004554FF"/>
    <w:rsid w:val="00465515"/>
    <w:rsid w:val="004D3578"/>
    <w:rsid w:val="004E213A"/>
    <w:rsid w:val="004F0988"/>
    <w:rsid w:val="004F3340"/>
    <w:rsid w:val="0051210F"/>
    <w:rsid w:val="00513756"/>
    <w:rsid w:val="0053388B"/>
    <w:rsid w:val="00535773"/>
    <w:rsid w:val="00543E6C"/>
    <w:rsid w:val="00565087"/>
    <w:rsid w:val="00597B11"/>
    <w:rsid w:val="005B5532"/>
    <w:rsid w:val="005D2E01"/>
    <w:rsid w:val="005D7526"/>
    <w:rsid w:val="005E4BB2"/>
    <w:rsid w:val="00602AEA"/>
    <w:rsid w:val="00614FDF"/>
    <w:rsid w:val="0063543D"/>
    <w:rsid w:val="00647114"/>
    <w:rsid w:val="006A323F"/>
    <w:rsid w:val="006B30D0"/>
    <w:rsid w:val="006C3D95"/>
    <w:rsid w:val="006E5C86"/>
    <w:rsid w:val="00701116"/>
    <w:rsid w:val="00713C44"/>
    <w:rsid w:val="007274DE"/>
    <w:rsid w:val="00734A5B"/>
    <w:rsid w:val="0074026F"/>
    <w:rsid w:val="007429F6"/>
    <w:rsid w:val="00744E76"/>
    <w:rsid w:val="00747BD9"/>
    <w:rsid w:val="00774DA4"/>
    <w:rsid w:val="00781F0F"/>
    <w:rsid w:val="007B600E"/>
    <w:rsid w:val="007F0F4A"/>
    <w:rsid w:val="008028A4"/>
    <w:rsid w:val="00830747"/>
    <w:rsid w:val="00842EF7"/>
    <w:rsid w:val="00847A96"/>
    <w:rsid w:val="00867F18"/>
    <w:rsid w:val="008768CA"/>
    <w:rsid w:val="008C384C"/>
    <w:rsid w:val="008F768F"/>
    <w:rsid w:val="0090271F"/>
    <w:rsid w:val="00902E23"/>
    <w:rsid w:val="009114D7"/>
    <w:rsid w:val="0091348E"/>
    <w:rsid w:val="009157C5"/>
    <w:rsid w:val="00917CCB"/>
    <w:rsid w:val="00942EC2"/>
    <w:rsid w:val="00952DE1"/>
    <w:rsid w:val="009A0A58"/>
    <w:rsid w:val="009F37B7"/>
    <w:rsid w:val="00A10F02"/>
    <w:rsid w:val="00A164B4"/>
    <w:rsid w:val="00A26956"/>
    <w:rsid w:val="00A27486"/>
    <w:rsid w:val="00A53724"/>
    <w:rsid w:val="00A56066"/>
    <w:rsid w:val="00A73129"/>
    <w:rsid w:val="00A82346"/>
    <w:rsid w:val="00A92BA1"/>
    <w:rsid w:val="00AC6BC6"/>
    <w:rsid w:val="00AE65E2"/>
    <w:rsid w:val="00B15449"/>
    <w:rsid w:val="00B33202"/>
    <w:rsid w:val="00B93086"/>
    <w:rsid w:val="00B97FF3"/>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4552B"/>
    <w:rsid w:val="00D45A6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4D00"/>
    <w:rsid w:val="00E44582"/>
    <w:rsid w:val="00E77645"/>
    <w:rsid w:val="00EA15B0"/>
    <w:rsid w:val="00EA5ABD"/>
    <w:rsid w:val="00EA5EA7"/>
    <w:rsid w:val="00EC4A25"/>
    <w:rsid w:val="00F025A2"/>
    <w:rsid w:val="00F04712"/>
    <w:rsid w:val="00F13360"/>
    <w:rsid w:val="00F22EC7"/>
    <w:rsid w:val="00F325C8"/>
    <w:rsid w:val="00F46140"/>
    <w:rsid w:val="00F50596"/>
    <w:rsid w:val="00F653B8"/>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semiHidden/>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footer" Target="footer2.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theme" Target="theme/theme1.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2203F-BF49-4472-8F6E-9BEC7A32E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Pages>
  <Words>51023</Words>
  <Characters>290836</Characters>
  <Application>Microsoft Office Word</Application>
  <DocSecurity>0</DocSecurity>
  <Lines>2423</Lines>
  <Paragraphs>682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22</cp:revision>
  <cp:lastPrinted>2019-02-25T14:05:00Z</cp:lastPrinted>
  <dcterms:created xsi:type="dcterms:W3CDTF">2020-03-30T08:06:00Z</dcterms:created>
  <dcterms:modified xsi:type="dcterms:W3CDTF">2020-04-09T09:12:00Z</dcterms:modified>
</cp:coreProperties>
</file>