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1BFF6FF6"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Pr="00201416">
              <w:t>.</w:t>
            </w:r>
            <w:r w:rsidR="00C60F64">
              <w:t>0</w:t>
            </w:r>
            <w:r w:rsidRPr="00201416">
              <w:t>.</w:t>
            </w:r>
            <w:r w:rsidR="00B6623D">
              <w:t>1</w:t>
            </w:r>
            <w:bookmarkEnd w:id="3"/>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w:t>
            </w:r>
            <w:r w:rsidR="00C60F64">
              <w:rPr>
                <w:sz w:val="32"/>
              </w:rPr>
              <w:t>2</w:t>
            </w:r>
            <w:bookmarkEnd w:id="4"/>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3C0845EE"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o:ole="">
                  <v:imagedata r:id="rId9" o:title=""/>
                </v:shape>
                <o:OLEObject Type="Embed" ProgID="Word.Picture.8" ShapeID="_x0000_i1025" DrawAspect="Content" ObjectID="_1794855987"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4855988"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F85ADE6" w14:textId="5983779B" w:rsidR="00ED0BE8"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D0BE8">
        <w:rPr>
          <w:noProof/>
        </w:rPr>
        <w:t>Foreword</w:t>
      </w:r>
      <w:r w:rsidR="00ED0BE8">
        <w:rPr>
          <w:noProof/>
        </w:rPr>
        <w:tab/>
      </w:r>
      <w:r w:rsidR="00ED0BE8">
        <w:rPr>
          <w:noProof/>
        </w:rPr>
        <w:fldChar w:fldCharType="begin"/>
      </w:r>
      <w:r w:rsidR="00ED0BE8">
        <w:rPr>
          <w:noProof/>
        </w:rPr>
        <w:instrText xml:space="preserve"> PAGEREF _Toc179993584 \h </w:instrText>
      </w:r>
      <w:r w:rsidR="00ED0BE8">
        <w:rPr>
          <w:noProof/>
        </w:rPr>
      </w:r>
      <w:r w:rsidR="00ED0BE8">
        <w:rPr>
          <w:noProof/>
        </w:rPr>
        <w:fldChar w:fldCharType="separate"/>
      </w:r>
      <w:r w:rsidR="00ED0BE8">
        <w:rPr>
          <w:noProof/>
        </w:rPr>
        <w:t>5</w:t>
      </w:r>
      <w:r w:rsidR="00ED0BE8">
        <w:rPr>
          <w:noProof/>
        </w:rPr>
        <w:fldChar w:fldCharType="end"/>
      </w:r>
    </w:p>
    <w:p w14:paraId="766D43A4" w14:textId="2110DCB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_Toc179993585 \h </w:instrText>
      </w:r>
      <w:r>
        <w:rPr>
          <w:noProof/>
        </w:rPr>
      </w:r>
      <w:r>
        <w:rPr>
          <w:noProof/>
        </w:rPr>
        <w:fldChar w:fldCharType="separate"/>
      </w:r>
      <w:r>
        <w:rPr>
          <w:noProof/>
        </w:rPr>
        <w:t>7</w:t>
      </w:r>
      <w:r>
        <w:rPr>
          <w:noProof/>
        </w:rPr>
        <w:fldChar w:fldCharType="end"/>
      </w:r>
    </w:p>
    <w:p w14:paraId="58C8EAC7" w14:textId="43B525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_Toc179993586 \h </w:instrText>
      </w:r>
      <w:r>
        <w:rPr>
          <w:noProof/>
        </w:rPr>
      </w:r>
      <w:r>
        <w:rPr>
          <w:noProof/>
        </w:rPr>
        <w:fldChar w:fldCharType="separate"/>
      </w:r>
      <w:r>
        <w:rPr>
          <w:noProof/>
        </w:rPr>
        <w:t>7</w:t>
      </w:r>
      <w:r>
        <w:rPr>
          <w:noProof/>
        </w:rPr>
        <w:fldChar w:fldCharType="end"/>
      </w:r>
    </w:p>
    <w:p w14:paraId="2EE3CC68" w14:textId="4B25A36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_Toc179993587 \h </w:instrText>
      </w:r>
      <w:r>
        <w:rPr>
          <w:noProof/>
        </w:rPr>
      </w:r>
      <w:r>
        <w:rPr>
          <w:noProof/>
        </w:rPr>
        <w:fldChar w:fldCharType="separate"/>
      </w:r>
      <w:r>
        <w:rPr>
          <w:noProof/>
        </w:rPr>
        <w:t>10</w:t>
      </w:r>
      <w:r>
        <w:rPr>
          <w:noProof/>
        </w:rPr>
        <w:fldChar w:fldCharType="end"/>
      </w:r>
    </w:p>
    <w:p w14:paraId="74256BC6" w14:textId="51A5D6CD"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_Toc179993588 \h </w:instrText>
      </w:r>
      <w:r>
        <w:rPr>
          <w:noProof/>
        </w:rPr>
      </w:r>
      <w:r>
        <w:rPr>
          <w:noProof/>
        </w:rPr>
        <w:fldChar w:fldCharType="separate"/>
      </w:r>
      <w:r>
        <w:rPr>
          <w:noProof/>
        </w:rPr>
        <w:t>10</w:t>
      </w:r>
      <w:r>
        <w:rPr>
          <w:noProof/>
        </w:rPr>
        <w:fldChar w:fldCharType="end"/>
      </w:r>
    </w:p>
    <w:p w14:paraId="5AA47B65" w14:textId="567172B2"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_Toc179993589 \h </w:instrText>
      </w:r>
      <w:r>
        <w:rPr>
          <w:noProof/>
        </w:rPr>
      </w:r>
      <w:r>
        <w:rPr>
          <w:noProof/>
        </w:rPr>
        <w:fldChar w:fldCharType="separate"/>
      </w:r>
      <w:r>
        <w:rPr>
          <w:noProof/>
        </w:rPr>
        <w:t>11</w:t>
      </w:r>
      <w:r>
        <w:rPr>
          <w:noProof/>
        </w:rPr>
        <w:fldChar w:fldCharType="end"/>
      </w:r>
    </w:p>
    <w:p w14:paraId="731EC441" w14:textId="040DF534"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_Toc179993590 \h </w:instrText>
      </w:r>
      <w:r>
        <w:rPr>
          <w:noProof/>
        </w:rPr>
      </w:r>
      <w:r>
        <w:rPr>
          <w:noProof/>
        </w:rPr>
        <w:fldChar w:fldCharType="separate"/>
      </w:r>
      <w:r>
        <w:rPr>
          <w:noProof/>
        </w:rPr>
        <w:t>11</w:t>
      </w:r>
      <w:r>
        <w:rPr>
          <w:noProof/>
        </w:rPr>
        <w:fldChar w:fldCharType="end"/>
      </w:r>
    </w:p>
    <w:p w14:paraId="7E5BE766" w14:textId="098FF4C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_Toc179993591 \h </w:instrText>
      </w:r>
      <w:r>
        <w:rPr>
          <w:noProof/>
        </w:rPr>
      </w:r>
      <w:r>
        <w:rPr>
          <w:noProof/>
        </w:rPr>
        <w:fldChar w:fldCharType="separate"/>
      </w:r>
      <w:r>
        <w:rPr>
          <w:noProof/>
        </w:rPr>
        <w:t>11</w:t>
      </w:r>
      <w:r>
        <w:rPr>
          <w:noProof/>
        </w:rPr>
        <w:fldChar w:fldCharType="end"/>
      </w:r>
    </w:p>
    <w:p w14:paraId="26C92293" w14:textId="47BED24F"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 system architecture</w:t>
      </w:r>
      <w:r>
        <w:rPr>
          <w:noProof/>
        </w:rPr>
        <w:tab/>
      </w:r>
      <w:r>
        <w:rPr>
          <w:noProof/>
        </w:rPr>
        <w:fldChar w:fldCharType="begin"/>
      </w:r>
      <w:r>
        <w:rPr>
          <w:noProof/>
        </w:rPr>
        <w:instrText xml:space="preserve"> PAGEREF _Toc179993592 \h </w:instrText>
      </w:r>
      <w:r>
        <w:rPr>
          <w:noProof/>
        </w:rPr>
      </w:r>
      <w:r>
        <w:rPr>
          <w:noProof/>
        </w:rPr>
        <w:fldChar w:fldCharType="separate"/>
      </w:r>
      <w:r>
        <w:rPr>
          <w:noProof/>
        </w:rPr>
        <w:t>11</w:t>
      </w:r>
      <w:r>
        <w:rPr>
          <w:noProof/>
        </w:rPr>
        <w:fldChar w:fldCharType="end"/>
      </w:r>
    </w:p>
    <w:p w14:paraId="0D40383F" w14:textId="506C426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Component architecture</w:t>
      </w:r>
      <w:r>
        <w:rPr>
          <w:noProof/>
        </w:rPr>
        <w:tab/>
      </w:r>
      <w:r>
        <w:rPr>
          <w:noProof/>
        </w:rPr>
        <w:fldChar w:fldCharType="begin"/>
      </w:r>
      <w:r>
        <w:rPr>
          <w:noProof/>
        </w:rPr>
        <w:instrText xml:space="preserve"> PAGEREF _Toc179993593 \h </w:instrText>
      </w:r>
      <w:r>
        <w:rPr>
          <w:noProof/>
        </w:rPr>
      </w:r>
      <w:r>
        <w:rPr>
          <w:noProof/>
        </w:rPr>
        <w:fldChar w:fldCharType="separate"/>
      </w:r>
      <w:r>
        <w:rPr>
          <w:noProof/>
        </w:rPr>
        <w:t>11</w:t>
      </w:r>
      <w:r>
        <w:rPr>
          <w:noProof/>
        </w:rPr>
        <w:fldChar w:fldCharType="end"/>
      </w:r>
    </w:p>
    <w:p w14:paraId="73BA905E" w14:textId="6668793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_Toc179993594 \h </w:instrText>
      </w:r>
      <w:r>
        <w:rPr>
          <w:noProof/>
        </w:rPr>
      </w:r>
      <w:r>
        <w:rPr>
          <w:noProof/>
        </w:rPr>
        <w:fldChar w:fldCharType="separate"/>
      </w:r>
      <w:r>
        <w:rPr>
          <w:noProof/>
        </w:rPr>
        <w:t>11</w:t>
      </w:r>
      <w:r>
        <w:rPr>
          <w:noProof/>
        </w:rPr>
        <w:fldChar w:fldCharType="end"/>
      </w:r>
    </w:p>
    <w:p w14:paraId="57414AED" w14:textId="5F09872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_Toc179993595 \h </w:instrText>
      </w:r>
      <w:r>
        <w:rPr>
          <w:noProof/>
        </w:rPr>
      </w:r>
      <w:r>
        <w:rPr>
          <w:noProof/>
        </w:rPr>
        <w:fldChar w:fldCharType="separate"/>
      </w:r>
      <w:r>
        <w:rPr>
          <w:noProof/>
        </w:rPr>
        <w:t>11</w:t>
      </w:r>
      <w:r>
        <w:rPr>
          <w:noProof/>
        </w:rPr>
        <w:fldChar w:fldCharType="end"/>
      </w:r>
    </w:p>
    <w:p w14:paraId="7EE44BC6" w14:textId="2C58C533"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_Toc179993596 \h </w:instrText>
      </w:r>
      <w:r>
        <w:rPr>
          <w:noProof/>
        </w:rPr>
      </w:r>
      <w:r>
        <w:rPr>
          <w:noProof/>
        </w:rPr>
        <w:fldChar w:fldCharType="separate"/>
      </w:r>
      <w:r>
        <w:rPr>
          <w:noProof/>
        </w:rPr>
        <w:t>11</w:t>
      </w:r>
      <w:r>
        <w:rPr>
          <w:noProof/>
        </w:rPr>
        <w:fldChar w:fldCharType="end"/>
      </w:r>
    </w:p>
    <w:p w14:paraId="173BD76E" w14:textId="6D26B1E0"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MCX Client off-network test model</w:t>
      </w:r>
      <w:r>
        <w:rPr>
          <w:noProof/>
        </w:rPr>
        <w:tab/>
      </w:r>
      <w:r>
        <w:rPr>
          <w:noProof/>
        </w:rPr>
        <w:fldChar w:fldCharType="begin"/>
      </w:r>
      <w:r>
        <w:rPr>
          <w:noProof/>
        </w:rPr>
        <w:instrText xml:space="preserve"> PAGEREF _Toc179993597 \h </w:instrText>
      </w:r>
      <w:r>
        <w:rPr>
          <w:noProof/>
        </w:rPr>
      </w:r>
      <w:r>
        <w:rPr>
          <w:noProof/>
        </w:rPr>
        <w:fldChar w:fldCharType="separate"/>
      </w:r>
      <w:r>
        <w:rPr>
          <w:noProof/>
        </w:rPr>
        <w:t>12</w:t>
      </w:r>
      <w:r>
        <w:rPr>
          <w:noProof/>
        </w:rPr>
        <w:fldChar w:fldCharType="end"/>
      </w:r>
    </w:p>
    <w:p w14:paraId="6DC44B09" w14:textId="22DE46D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MCX test model with SS based E-UTRA/EPC implementation (MCX IPCAN test model)</w:t>
      </w:r>
      <w:r>
        <w:rPr>
          <w:noProof/>
        </w:rPr>
        <w:tab/>
      </w:r>
      <w:r>
        <w:rPr>
          <w:noProof/>
        </w:rPr>
        <w:fldChar w:fldCharType="begin"/>
      </w:r>
      <w:r>
        <w:rPr>
          <w:noProof/>
        </w:rPr>
        <w:instrText xml:space="preserve"> PAGEREF _Toc179993598 \h </w:instrText>
      </w:r>
      <w:r>
        <w:rPr>
          <w:noProof/>
        </w:rPr>
      </w:r>
      <w:r>
        <w:rPr>
          <w:noProof/>
        </w:rPr>
        <w:fldChar w:fldCharType="separate"/>
      </w:r>
      <w:r>
        <w:rPr>
          <w:noProof/>
        </w:rPr>
        <w:t>12</w:t>
      </w:r>
      <w:r>
        <w:rPr>
          <w:noProof/>
        </w:rPr>
        <w:fldChar w:fldCharType="end"/>
      </w:r>
    </w:p>
    <w:p w14:paraId="1E7F7B54" w14:textId="1573908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_Toc179993599 \h </w:instrText>
      </w:r>
      <w:r>
        <w:rPr>
          <w:noProof/>
        </w:rPr>
      </w:r>
      <w:r>
        <w:rPr>
          <w:noProof/>
        </w:rPr>
        <w:fldChar w:fldCharType="separate"/>
      </w:r>
      <w:r>
        <w:rPr>
          <w:noProof/>
        </w:rPr>
        <w:t>12</w:t>
      </w:r>
      <w:r>
        <w:rPr>
          <w:noProof/>
        </w:rPr>
        <w:fldChar w:fldCharType="end"/>
      </w:r>
    </w:p>
    <w:p w14:paraId="1BAAFE17" w14:textId="3D63170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_Toc179993600 \h </w:instrText>
      </w:r>
      <w:r>
        <w:rPr>
          <w:noProof/>
        </w:rPr>
      </w:r>
      <w:r>
        <w:rPr>
          <w:noProof/>
        </w:rPr>
        <w:fldChar w:fldCharType="separate"/>
      </w:r>
      <w:r>
        <w:rPr>
          <w:noProof/>
        </w:rPr>
        <w:t>14</w:t>
      </w:r>
      <w:r>
        <w:rPr>
          <w:noProof/>
        </w:rPr>
        <w:fldChar w:fldCharType="end"/>
      </w:r>
    </w:p>
    <w:p w14:paraId="09E27128" w14:textId="782EDCA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Upper tester interface</w:t>
      </w:r>
      <w:r>
        <w:rPr>
          <w:noProof/>
        </w:rPr>
        <w:tab/>
      </w:r>
      <w:r>
        <w:rPr>
          <w:noProof/>
        </w:rPr>
        <w:fldChar w:fldCharType="begin"/>
      </w:r>
      <w:r>
        <w:rPr>
          <w:noProof/>
        </w:rPr>
        <w:instrText xml:space="preserve"> PAGEREF _Toc179993601 \h </w:instrText>
      </w:r>
      <w:r>
        <w:rPr>
          <w:noProof/>
        </w:rPr>
      </w:r>
      <w:r>
        <w:rPr>
          <w:noProof/>
        </w:rPr>
        <w:fldChar w:fldCharType="separate"/>
      </w:r>
      <w:r>
        <w:rPr>
          <w:noProof/>
        </w:rPr>
        <w:t>14</w:t>
      </w:r>
      <w:r>
        <w:rPr>
          <w:noProof/>
        </w:rPr>
        <w:fldChar w:fldCharType="end"/>
      </w:r>
    </w:p>
    <w:p w14:paraId="4F1BB2DE" w14:textId="1F28F37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Abstract system primitives</w:t>
      </w:r>
      <w:r>
        <w:rPr>
          <w:noProof/>
        </w:rPr>
        <w:tab/>
      </w:r>
      <w:r>
        <w:rPr>
          <w:noProof/>
        </w:rPr>
        <w:fldChar w:fldCharType="begin"/>
      </w:r>
      <w:r>
        <w:rPr>
          <w:noProof/>
        </w:rPr>
        <w:instrText xml:space="preserve"> PAGEREF _Toc179993602 \h </w:instrText>
      </w:r>
      <w:r>
        <w:rPr>
          <w:noProof/>
        </w:rPr>
      </w:r>
      <w:r>
        <w:rPr>
          <w:noProof/>
        </w:rPr>
        <w:fldChar w:fldCharType="separate"/>
      </w:r>
      <w:r>
        <w:rPr>
          <w:noProof/>
        </w:rPr>
        <w:t>15</w:t>
      </w:r>
      <w:r>
        <w:rPr>
          <w:noProof/>
        </w:rPr>
        <w:fldChar w:fldCharType="end"/>
      </w:r>
    </w:p>
    <w:p w14:paraId="74A9D659" w14:textId="7984E2E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_Toc179993603 \h </w:instrText>
      </w:r>
      <w:r>
        <w:rPr>
          <w:noProof/>
        </w:rPr>
      </w:r>
      <w:r>
        <w:rPr>
          <w:noProof/>
        </w:rPr>
        <w:fldChar w:fldCharType="separate"/>
      </w:r>
      <w:r>
        <w:rPr>
          <w:noProof/>
        </w:rPr>
        <w:t>15</w:t>
      </w:r>
      <w:r>
        <w:rPr>
          <w:noProof/>
        </w:rPr>
        <w:fldChar w:fldCharType="end"/>
      </w:r>
    </w:p>
    <w:p w14:paraId="3290FD28" w14:textId="6961982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_Toc179993604 \h </w:instrText>
      </w:r>
      <w:r>
        <w:rPr>
          <w:noProof/>
        </w:rPr>
      </w:r>
      <w:r>
        <w:rPr>
          <w:noProof/>
        </w:rPr>
        <w:fldChar w:fldCharType="separate"/>
      </w:r>
      <w:r>
        <w:rPr>
          <w:noProof/>
        </w:rPr>
        <w:t>15</w:t>
      </w:r>
      <w:r>
        <w:rPr>
          <w:noProof/>
        </w:rPr>
        <w:fldChar w:fldCharType="end"/>
      </w:r>
    </w:p>
    <w:p w14:paraId="7F4CC5DD" w14:textId="085289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Media plane signalling</w:t>
      </w:r>
      <w:r>
        <w:rPr>
          <w:noProof/>
        </w:rPr>
        <w:tab/>
      </w:r>
      <w:r>
        <w:rPr>
          <w:noProof/>
        </w:rPr>
        <w:fldChar w:fldCharType="begin"/>
      </w:r>
      <w:r>
        <w:rPr>
          <w:noProof/>
        </w:rPr>
        <w:instrText xml:space="preserve"> PAGEREF _Toc179993605 \h </w:instrText>
      </w:r>
      <w:r>
        <w:rPr>
          <w:noProof/>
        </w:rPr>
      </w:r>
      <w:r>
        <w:rPr>
          <w:noProof/>
        </w:rPr>
        <w:fldChar w:fldCharType="separate"/>
      </w:r>
      <w:r>
        <w:rPr>
          <w:noProof/>
        </w:rPr>
        <w:t>15</w:t>
      </w:r>
      <w:r>
        <w:rPr>
          <w:noProof/>
        </w:rPr>
        <w:fldChar w:fldCharType="end"/>
      </w:r>
    </w:p>
    <w:p w14:paraId="3F4FA36D" w14:textId="1E7BF828"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MCPTT</w:t>
      </w:r>
      <w:r>
        <w:rPr>
          <w:noProof/>
        </w:rPr>
        <w:tab/>
      </w:r>
      <w:r>
        <w:rPr>
          <w:noProof/>
        </w:rPr>
        <w:fldChar w:fldCharType="begin"/>
      </w:r>
      <w:r>
        <w:rPr>
          <w:noProof/>
        </w:rPr>
        <w:instrText xml:space="preserve"> PAGEREF _Toc179993606 \h </w:instrText>
      </w:r>
      <w:r>
        <w:rPr>
          <w:noProof/>
        </w:rPr>
      </w:r>
      <w:r>
        <w:rPr>
          <w:noProof/>
        </w:rPr>
        <w:fldChar w:fldCharType="separate"/>
      </w:r>
      <w:r>
        <w:rPr>
          <w:noProof/>
        </w:rPr>
        <w:t>15</w:t>
      </w:r>
      <w:r>
        <w:rPr>
          <w:noProof/>
        </w:rPr>
        <w:fldChar w:fldCharType="end"/>
      </w:r>
    </w:p>
    <w:p w14:paraId="6D3D550D" w14:textId="17BDD6B3"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r>
      <w:r>
        <w:rPr>
          <w:noProof/>
        </w:rPr>
        <w:instrText xml:space="preserve"> PAGEREF _Toc179993607 \h </w:instrText>
      </w:r>
      <w:r>
        <w:rPr>
          <w:noProof/>
        </w:rPr>
      </w:r>
      <w:r>
        <w:rPr>
          <w:noProof/>
        </w:rPr>
        <w:fldChar w:fldCharType="separate"/>
      </w:r>
      <w:r>
        <w:rPr>
          <w:noProof/>
        </w:rPr>
        <w:t>15</w:t>
      </w:r>
      <w:r>
        <w:rPr>
          <w:noProof/>
        </w:rPr>
        <w:fldChar w:fldCharType="end"/>
      </w:r>
    </w:p>
    <w:p w14:paraId="64F4C65C" w14:textId="611C5B49"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7.1.1.2</w:t>
      </w:r>
      <w:r>
        <w:rPr>
          <w:rFonts w:asciiTheme="minorHAnsi" w:eastAsiaTheme="minorEastAsia" w:hAnsiTheme="minorHAnsi" w:cstheme="minorBidi"/>
          <w:noProof/>
          <w:kern w:val="2"/>
          <w:sz w:val="24"/>
          <w:szCs w:val="24"/>
          <w:lang w:eastAsia="ja-JP"/>
          <w14:ligatures w14:val="standardContextual"/>
        </w:rPr>
        <w:tab/>
      </w:r>
      <w:r>
        <w:rPr>
          <w:noProof/>
        </w:rPr>
        <w:t>UDP/IP handling</w:t>
      </w:r>
      <w:r>
        <w:rPr>
          <w:noProof/>
        </w:rPr>
        <w:tab/>
      </w:r>
      <w:r>
        <w:rPr>
          <w:noProof/>
        </w:rPr>
        <w:fldChar w:fldCharType="begin"/>
      </w:r>
      <w:r>
        <w:rPr>
          <w:noProof/>
        </w:rPr>
        <w:instrText xml:space="preserve"> PAGEREF _Toc179993608 \h </w:instrText>
      </w:r>
      <w:r>
        <w:rPr>
          <w:noProof/>
        </w:rPr>
      </w:r>
      <w:r>
        <w:rPr>
          <w:noProof/>
        </w:rPr>
        <w:fldChar w:fldCharType="separate"/>
      </w:r>
      <w:r>
        <w:rPr>
          <w:noProof/>
        </w:rPr>
        <w:t>15</w:t>
      </w:r>
      <w:r>
        <w:rPr>
          <w:noProof/>
        </w:rPr>
        <w:fldChar w:fldCharType="end"/>
      </w:r>
    </w:p>
    <w:p w14:paraId="1D6AB454" w14:textId="4E94EDB2"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7.1.1.3</w:t>
      </w:r>
      <w:r>
        <w:rPr>
          <w:rFonts w:asciiTheme="minorHAnsi" w:eastAsiaTheme="minorEastAsia" w:hAnsiTheme="minorHAnsi" w:cstheme="minorBidi"/>
          <w:noProof/>
          <w:kern w:val="2"/>
          <w:sz w:val="24"/>
          <w:szCs w:val="24"/>
          <w:lang w:eastAsia="ja-JP"/>
          <w14:ligatures w14:val="standardContextual"/>
        </w:rPr>
        <w:tab/>
      </w:r>
      <w:r>
        <w:rPr>
          <w:noProof/>
        </w:rPr>
        <w:t>RTP/RTCP handling</w:t>
      </w:r>
      <w:r>
        <w:rPr>
          <w:noProof/>
        </w:rPr>
        <w:tab/>
      </w:r>
      <w:r>
        <w:rPr>
          <w:noProof/>
        </w:rPr>
        <w:fldChar w:fldCharType="begin"/>
      </w:r>
      <w:r>
        <w:rPr>
          <w:noProof/>
        </w:rPr>
        <w:instrText xml:space="preserve"> PAGEREF _Toc179993609 \h </w:instrText>
      </w:r>
      <w:r>
        <w:rPr>
          <w:noProof/>
        </w:rPr>
      </w:r>
      <w:r>
        <w:rPr>
          <w:noProof/>
        </w:rPr>
        <w:fldChar w:fldCharType="separate"/>
      </w:r>
      <w:r>
        <w:rPr>
          <w:noProof/>
        </w:rPr>
        <w:t>15</w:t>
      </w:r>
      <w:r>
        <w:rPr>
          <w:noProof/>
        </w:rPr>
        <w:fldChar w:fldCharType="end"/>
      </w:r>
    </w:p>
    <w:p w14:paraId="2194CC7D" w14:textId="181E5300"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7.1.1.4</w:t>
      </w:r>
      <w:r>
        <w:rPr>
          <w:rFonts w:asciiTheme="minorHAnsi" w:eastAsiaTheme="minorEastAsia" w:hAnsiTheme="minorHAnsi" w:cstheme="minorBidi"/>
          <w:noProof/>
          <w:kern w:val="2"/>
          <w:sz w:val="24"/>
          <w:szCs w:val="24"/>
          <w:lang w:eastAsia="ja-JP"/>
          <w14:ligatures w14:val="standardContextual"/>
        </w:rPr>
        <w:tab/>
      </w:r>
      <w:r>
        <w:rPr>
          <w:noProof/>
        </w:rPr>
        <w:t>Media Control handling</w:t>
      </w:r>
      <w:r>
        <w:rPr>
          <w:noProof/>
        </w:rPr>
        <w:tab/>
      </w:r>
      <w:r>
        <w:rPr>
          <w:noProof/>
        </w:rPr>
        <w:fldChar w:fldCharType="begin"/>
      </w:r>
      <w:r>
        <w:rPr>
          <w:noProof/>
        </w:rPr>
        <w:instrText xml:space="preserve"> PAGEREF _Toc179993610 \h </w:instrText>
      </w:r>
      <w:r>
        <w:rPr>
          <w:noProof/>
        </w:rPr>
      </w:r>
      <w:r>
        <w:rPr>
          <w:noProof/>
        </w:rPr>
        <w:fldChar w:fldCharType="separate"/>
      </w:r>
      <w:r>
        <w:rPr>
          <w:noProof/>
        </w:rPr>
        <w:t>15</w:t>
      </w:r>
      <w:r>
        <w:rPr>
          <w:noProof/>
        </w:rPr>
        <w:fldChar w:fldCharType="end"/>
      </w:r>
    </w:p>
    <w:p w14:paraId="6475A64F" w14:textId="74FF1BD6"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7.1.1.5</w:t>
      </w:r>
      <w:r>
        <w:rPr>
          <w:rFonts w:asciiTheme="minorHAnsi" w:eastAsiaTheme="minorEastAsia" w:hAnsiTheme="minorHAnsi" w:cstheme="minorBidi"/>
          <w:noProof/>
          <w:kern w:val="2"/>
          <w:sz w:val="24"/>
          <w:szCs w:val="24"/>
          <w:lang w:eastAsia="ja-JP"/>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_Toc179993611 \h </w:instrText>
      </w:r>
      <w:r>
        <w:rPr>
          <w:noProof/>
        </w:rPr>
      </w:r>
      <w:r>
        <w:rPr>
          <w:noProof/>
        </w:rPr>
        <w:fldChar w:fldCharType="separate"/>
      </w:r>
      <w:r>
        <w:rPr>
          <w:noProof/>
        </w:rPr>
        <w:t>16</w:t>
      </w:r>
      <w:r>
        <w:rPr>
          <w:noProof/>
        </w:rPr>
        <w:fldChar w:fldCharType="end"/>
      </w:r>
    </w:p>
    <w:p w14:paraId="107A08CF" w14:textId="4FCC8FA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MCVideo</w:t>
      </w:r>
      <w:r>
        <w:rPr>
          <w:noProof/>
        </w:rPr>
        <w:tab/>
      </w:r>
      <w:r>
        <w:rPr>
          <w:noProof/>
        </w:rPr>
        <w:fldChar w:fldCharType="begin"/>
      </w:r>
      <w:r>
        <w:rPr>
          <w:noProof/>
        </w:rPr>
        <w:instrText xml:space="preserve"> PAGEREF _Toc179993612 \h </w:instrText>
      </w:r>
      <w:r>
        <w:rPr>
          <w:noProof/>
        </w:rPr>
      </w:r>
      <w:r>
        <w:rPr>
          <w:noProof/>
        </w:rPr>
        <w:fldChar w:fldCharType="separate"/>
      </w:r>
      <w:r>
        <w:rPr>
          <w:noProof/>
        </w:rPr>
        <w:t>16</w:t>
      </w:r>
      <w:r>
        <w:rPr>
          <w:noProof/>
        </w:rPr>
        <w:fldChar w:fldCharType="end"/>
      </w:r>
    </w:p>
    <w:p w14:paraId="34B09417" w14:textId="6488ED1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MCData</w:t>
      </w:r>
      <w:r>
        <w:rPr>
          <w:noProof/>
        </w:rPr>
        <w:tab/>
      </w:r>
      <w:r>
        <w:rPr>
          <w:noProof/>
        </w:rPr>
        <w:fldChar w:fldCharType="begin"/>
      </w:r>
      <w:r>
        <w:rPr>
          <w:noProof/>
        </w:rPr>
        <w:instrText xml:space="preserve"> PAGEREF _Toc179993613 \h </w:instrText>
      </w:r>
      <w:r>
        <w:rPr>
          <w:noProof/>
        </w:rPr>
      </w:r>
      <w:r>
        <w:rPr>
          <w:noProof/>
        </w:rPr>
        <w:fldChar w:fldCharType="separate"/>
      </w:r>
      <w:r>
        <w:rPr>
          <w:noProof/>
        </w:rPr>
        <w:t>16</w:t>
      </w:r>
      <w:r>
        <w:rPr>
          <w:noProof/>
        </w:rPr>
        <w:fldChar w:fldCharType="end"/>
      </w:r>
    </w:p>
    <w:p w14:paraId="752DF43E" w14:textId="7DB4CC6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MCX functional architecture: HTTP, SIP</w:t>
      </w:r>
      <w:r>
        <w:rPr>
          <w:noProof/>
        </w:rPr>
        <w:tab/>
      </w:r>
      <w:r>
        <w:rPr>
          <w:noProof/>
        </w:rPr>
        <w:fldChar w:fldCharType="begin"/>
      </w:r>
      <w:r>
        <w:rPr>
          <w:noProof/>
        </w:rPr>
        <w:instrText xml:space="preserve"> PAGEREF _Toc179993614 \h </w:instrText>
      </w:r>
      <w:r>
        <w:rPr>
          <w:noProof/>
        </w:rPr>
      </w:r>
      <w:r>
        <w:rPr>
          <w:noProof/>
        </w:rPr>
        <w:fldChar w:fldCharType="separate"/>
      </w:r>
      <w:r>
        <w:rPr>
          <w:noProof/>
        </w:rPr>
        <w:t>16</w:t>
      </w:r>
      <w:r>
        <w:rPr>
          <w:noProof/>
        </w:rPr>
        <w:fldChar w:fldCharType="end"/>
      </w:r>
    </w:p>
    <w:p w14:paraId="7EFFF012" w14:textId="402ED8FC"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HTTP-Signalling</w:t>
      </w:r>
      <w:r>
        <w:rPr>
          <w:noProof/>
        </w:rPr>
        <w:tab/>
      </w:r>
      <w:r>
        <w:rPr>
          <w:noProof/>
        </w:rPr>
        <w:fldChar w:fldCharType="begin"/>
      </w:r>
      <w:r>
        <w:rPr>
          <w:noProof/>
        </w:rPr>
        <w:instrText xml:space="preserve"> PAGEREF _Toc179993615 \h </w:instrText>
      </w:r>
      <w:r>
        <w:rPr>
          <w:noProof/>
        </w:rPr>
      </w:r>
      <w:r>
        <w:rPr>
          <w:noProof/>
        </w:rPr>
        <w:fldChar w:fldCharType="separate"/>
      </w:r>
      <w:r>
        <w:rPr>
          <w:noProof/>
        </w:rPr>
        <w:t>16</w:t>
      </w:r>
      <w:r>
        <w:rPr>
          <w:noProof/>
        </w:rPr>
        <w:fldChar w:fldCharType="end"/>
      </w:r>
    </w:p>
    <w:p w14:paraId="3BA9E4FD" w14:textId="033FF7E5"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SIP-Signalling</w:t>
      </w:r>
      <w:r>
        <w:rPr>
          <w:noProof/>
        </w:rPr>
        <w:tab/>
      </w:r>
      <w:r>
        <w:rPr>
          <w:noProof/>
        </w:rPr>
        <w:fldChar w:fldCharType="begin"/>
      </w:r>
      <w:r>
        <w:rPr>
          <w:noProof/>
        </w:rPr>
        <w:instrText xml:space="preserve"> PAGEREF _Toc179993616 \h </w:instrText>
      </w:r>
      <w:r>
        <w:rPr>
          <w:noProof/>
        </w:rPr>
      </w:r>
      <w:r>
        <w:rPr>
          <w:noProof/>
        </w:rPr>
        <w:fldChar w:fldCharType="separate"/>
      </w:r>
      <w:r>
        <w:rPr>
          <w:noProof/>
        </w:rPr>
        <w:t>18</w:t>
      </w:r>
      <w:r>
        <w:rPr>
          <w:noProof/>
        </w:rPr>
        <w:fldChar w:fldCharType="end"/>
      </w:r>
    </w:p>
    <w:p w14:paraId="7FC2A0E3" w14:textId="164F297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_Toc179993617 \h </w:instrText>
      </w:r>
      <w:r>
        <w:rPr>
          <w:noProof/>
        </w:rPr>
      </w:r>
      <w:r>
        <w:rPr>
          <w:noProof/>
        </w:rPr>
        <w:fldChar w:fldCharType="separate"/>
      </w:r>
      <w:r>
        <w:rPr>
          <w:noProof/>
        </w:rPr>
        <w:t>19</w:t>
      </w:r>
      <w:r>
        <w:rPr>
          <w:noProof/>
        </w:rPr>
        <w:fldChar w:fldCharType="end"/>
      </w:r>
    </w:p>
    <w:p w14:paraId="68A322A4" w14:textId="2949E63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_Toc179993618 \h </w:instrText>
      </w:r>
      <w:r>
        <w:rPr>
          <w:noProof/>
        </w:rPr>
      </w:r>
      <w:r>
        <w:rPr>
          <w:noProof/>
        </w:rPr>
        <w:fldChar w:fldCharType="separate"/>
      </w:r>
      <w:r>
        <w:rPr>
          <w:noProof/>
        </w:rPr>
        <w:t>20</w:t>
      </w:r>
      <w:r>
        <w:rPr>
          <w:noProof/>
        </w:rPr>
        <w:fldChar w:fldCharType="end"/>
      </w:r>
    </w:p>
    <w:p w14:paraId="5574E949" w14:textId="39D7746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_Toc179993619 \h </w:instrText>
      </w:r>
      <w:r>
        <w:rPr>
          <w:noProof/>
        </w:rPr>
      </w:r>
      <w:r>
        <w:rPr>
          <w:noProof/>
        </w:rPr>
        <w:fldChar w:fldCharType="separate"/>
      </w:r>
      <w:r>
        <w:rPr>
          <w:noProof/>
        </w:rPr>
        <w:t>20</w:t>
      </w:r>
      <w:r>
        <w:rPr>
          <w:noProof/>
        </w:rPr>
        <w:fldChar w:fldCharType="end"/>
      </w:r>
    </w:p>
    <w:p w14:paraId="01266B18" w14:textId="593E050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_Toc179993620 \h </w:instrText>
      </w:r>
      <w:r>
        <w:rPr>
          <w:noProof/>
        </w:rPr>
      </w:r>
      <w:r>
        <w:rPr>
          <w:noProof/>
        </w:rPr>
        <w:fldChar w:fldCharType="separate"/>
      </w:r>
      <w:r>
        <w:rPr>
          <w:noProof/>
        </w:rPr>
        <w:t>20</w:t>
      </w:r>
      <w:r>
        <w:rPr>
          <w:noProof/>
        </w:rPr>
        <w:fldChar w:fldCharType="end"/>
      </w:r>
    </w:p>
    <w:p w14:paraId="39E71577" w14:textId="230C615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_Toc179993621 \h </w:instrText>
      </w:r>
      <w:r>
        <w:rPr>
          <w:noProof/>
        </w:rPr>
      </w:r>
      <w:r>
        <w:rPr>
          <w:noProof/>
        </w:rPr>
        <w:fldChar w:fldCharType="separate"/>
      </w:r>
      <w:r>
        <w:rPr>
          <w:noProof/>
        </w:rPr>
        <w:t>26</w:t>
      </w:r>
      <w:r>
        <w:rPr>
          <w:noProof/>
        </w:rPr>
        <w:fldChar w:fldCharType="end"/>
      </w:r>
    </w:p>
    <w:p w14:paraId="712F5457" w14:textId="38630FF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r>
      <w:r>
        <w:rPr>
          <w:noProof/>
        </w:rPr>
        <w:instrText xml:space="preserve"> PAGEREF _Toc179993622 \h </w:instrText>
      </w:r>
      <w:r>
        <w:rPr>
          <w:noProof/>
        </w:rPr>
      </w:r>
      <w:r>
        <w:rPr>
          <w:noProof/>
        </w:rPr>
        <w:fldChar w:fldCharType="separate"/>
      </w:r>
      <w:r>
        <w:rPr>
          <w:noProof/>
        </w:rPr>
        <w:t>26</w:t>
      </w:r>
      <w:r>
        <w:rPr>
          <w:noProof/>
        </w:rPr>
        <w:fldChar w:fldCharType="end"/>
      </w:r>
    </w:p>
    <w:p w14:paraId="3FC3784E" w14:textId="1AB7E56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_Toc179993623 \h </w:instrText>
      </w:r>
      <w:r>
        <w:rPr>
          <w:noProof/>
        </w:rPr>
      </w:r>
      <w:r>
        <w:rPr>
          <w:noProof/>
        </w:rPr>
        <w:fldChar w:fldCharType="separate"/>
      </w:r>
      <w:r>
        <w:rPr>
          <w:noProof/>
        </w:rPr>
        <w:t>27</w:t>
      </w:r>
      <w:r>
        <w:rPr>
          <w:noProof/>
        </w:rPr>
        <w:fldChar w:fldCharType="end"/>
      </w:r>
    </w:p>
    <w:p w14:paraId="48EB14FD" w14:textId="63E11B3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9.2.1</w:t>
      </w:r>
      <w:r>
        <w:rPr>
          <w:rFonts w:asciiTheme="minorHAnsi" w:eastAsiaTheme="minorEastAsia" w:hAnsiTheme="minorHAnsi" w:cstheme="minorBidi"/>
          <w:noProof/>
          <w:kern w:val="2"/>
          <w:sz w:val="24"/>
          <w:szCs w:val="24"/>
          <w:lang w:eastAsia="ja-JP"/>
          <w14:ligatures w14:val="standardContextual"/>
        </w:rPr>
        <w:tab/>
      </w:r>
      <w:r>
        <w:rPr>
          <w:noProof/>
        </w:rPr>
        <w:t>MCX Client PIXIT</w:t>
      </w:r>
      <w:r>
        <w:rPr>
          <w:noProof/>
        </w:rPr>
        <w:tab/>
      </w:r>
      <w:r>
        <w:rPr>
          <w:noProof/>
        </w:rPr>
        <w:fldChar w:fldCharType="begin"/>
      </w:r>
      <w:r>
        <w:rPr>
          <w:noProof/>
        </w:rPr>
        <w:instrText xml:space="preserve"> PAGEREF _Toc179993624 \h </w:instrText>
      </w:r>
      <w:r>
        <w:rPr>
          <w:noProof/>
        </w:rPr>
      </w:r>
      <w:r>
        <w:rPr>
          <w:noProof/>
        </w:rPr>
        <w:fldChar w:fldCharType="separate"/>
      </w:r>
      <w:r>
        <w:rPr>
          <w:noProof/>
        </w:rPr>
        <w:t>27</w:t>
      </w:r>
      <w:r>
        <w:rPr>
          <w:noProof/>
        </w:rPr>
        <w:fldChar w:fldCharType="end"/>
      </w:r>
    </w:p>
    <w:p w14:paraId="7D9100C7" w14:textId="6AB07D6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9.2.2</w:t>
      </w:r>
      <w:r>
        <w:rPr>
          <w:rFonts w:asciiTheme="minorHAnsi" w:eastAsiaTheme="minorEastAsia" w:hAnsiTheme="minorHAnsi" w:cstheme="minorBidi"/>
          <w:noProof/>
          <w:kern w:val="2"/>
          <w:sz w:val="24"/>
          <w:szCs w:val="24"/>
          <w:lang w:eastAsia="ja-JP"/>
          <w14:ligatures w14:val="standardContextual"/>
        </w:rPr>
        <w:tab/>
      </w:r>
      <w:r>
        <w:rPr>
          <w:noProof/>
        </w:rPr>
        <w:t>MCX Server PIXIT</w:t>
      </w:r>
      <w:r>
        <w:rPr>
          <w:noProof/>
        </w:rPr>
        <w:tab/>
      </w:r>
      <w:r>
        <w:rPr>
          <w:noProof/>
        </w:rPr>
        <w:fldChar w:fldCharType="begin"/>
      </w:r>
      <w:r>
        <w:rPr>
          <w:noProof/>
        </w:rPr>
        <w:instrText xml:space="preserve"> PAGEREF _Toc179993625 \h </w:instrText>
      </w:r>
      <w:r>
        <w:rPr>
          <w:noProof/>
        </w:rPr>
      </w:r>
      <w:r>
        <w:rPr>
          <w:noProof/>
        </w:rPr>
        <w:fldChar w:fldCharType="separate"/>
      </w:r>
      <w:r>
        <w:rPr>
          <w:noProof/>
        </w:rPr>
        <w:t>32</w:t>
      </w:r>
      <w:r>
        <w:rPr>
          <w:noProof/>
        </w:rPr>
        <w:fldChar w:fldCharType="end"/>
      </w:r>
    </w:p>
    <w:p w14:paraId="3ED7CE73" w14:textId="3E30B299"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9.2.3</w:t>
      </w:r>
      <w:r>
        <w:rPr>
          <w:rFonts w:asciiTheme="minorHAnsi" w:eastAsiaTheme="minorEastAsia" w:hAnsiTheme="minorHAnsi" w:cstheme="minorBidi"/>
          <w:noProof/>
          <w:kern w:val="2"/>
          <w:sz w:val="24"/>
          <w:szCs w:val="24"/>
          <w:lang w:eastAsia="ja-JP"/>
          <w14:ligatures w14:val="standardContextual"/>
        </w:rPr>
        <w:tab/>
      </w:r>
      <w:r>
        <w:rPr>
          <w:noProof/>
        </w:rPr>
        <w:t>MCX Constant PIXIT Definitions</w:t>
      </w:r>
      <w:r>
        <w:rPr>
          <w:noProof/>
        </w:rPr>
        <w:tab/>
      </w:r>
      <w:r>
        <w:rPr>
          <w:noProof/>
        </w:rPr>
        <w:fldChar w:fldCharType="begin"/>
      </w:r>
      <w:r>
        <w:rPr>
          <w:noProof/>
        </w:rPr>
        <w:instrText xml:space="preserve"> PAGEREF _Toc179993626 \h </w:instrText>
      </w:r>
      <w:r>
        <w:rPr>
          <w:noProof/>
        </w:rPr>
      </w:r>
      <w:r>
        <w:rPr>
          <w:noProof/>
        </w:rPr>
        <w:fldChar w:fldCharType="separate"/>
      </w:r>
      <w:r>
        <w:rPr>
          <w:noProof/>
        </w:rPr>
        <w:t>32</w:t>
      </w:r>
      <w:r>
        <w:rPr>
          <w:noProof/>
        </w:rPr>
        <w:fldChar w:fldCharType="end"/>
      </w:r>
    </w:p>
    <w:p w14:paraId="7817EADD" w14:textId="1A114E9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9.3</w:t>
      </w:r>
      <w:r>
        <w:rPr>
          <w:rFonts w:asciiTheme="minorHAnsi" w:eastAsiaTheme="minorEastAsia" w:hAnsiTheme="minorHAnsi" w:cstheme="minorBidi"/>
          <w:noProof/>
          <w:kern w:val="2"/>
          <w:sz w:val="24"/>
          <w:szCs w:val="24"/>
          <w:lang w:eastAsia="ja-JP"/>
          <w14:ligatures w14:val="standardContextual"/>
        </w:rPr>
        <w:tab/>
      </w:r>
      <w:r>
        <w:rPr>
          <w:noProof/>
        </w:rPr>
        <w:t>MCX IPCAN test model</w:t>
      </w:r>
      <w:r>
        <w:rPr>
          <w:noProof/>
        </w:rPr>
        <w:tab/>
      </w:r>
      <w:r>
        <w:rPr>
          <w:noProof/>
        </w:rPr>
        <w:fldChar w:fldCharType="begin"/>
      </w:r>
      <w:r>
        <w:rPr>
          <w:noProof/>
        </w:rPr>
        <w:instrText xml:space="preserve"> PAGEREF _Toc179993627 \h </w:instrText>
      </w:r>
      <w:r>
        <w:rPr>
          <w:noProof/>
        </w:rPr>
      </w:r>
      <w:r>
        <w:rPr>
          <w:noProof/>
        </w:rPr>
        <w:fldChar w:fldCharType="separate"/>
      </w:r>
      <w:r>
        <w:rPr>
          <w:noProof/>
        </w:rPr>
        <w:t>36</w:t>
      </w:r>
      <w:r>
        <w:rPr>
          <w:noProof/>
        </w:rPr>
        <w:fldChar w:fldCharType="end"/>
      </w:r>
    </w:p>
    <w:p w14:paraId="489A1F5D" w14:textId="0D3A24C9"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_Toc179993628 \h </w:instrText>
      </w:r>
      <w:r>
        <w:rPr>
          <w:noProof/>
        </w:rPr>
      </w:r>
      <w:r>
        <w:rPr>
          <w:noProof/>
        </w:rPr>
        <w:fldChar w:fldCharType="separate"/>
      </w:r>
      <w:r>
        <w:rPr>
          <w:noProof/>
        </w:rPr>
        <w:t>36</w:t>
      </w:r>
      <w:r>
        <w:rPr>
          <w:noProof/>
        </w:rPr>
        <w:fldChar w:fldCharType="end"/>
      </w:r>
    </w:p>
    <w:p w14:paraId="5BB20F05" w14:textId="62BAB6F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_Toc179993629 \h </w:instrText>
      </w:r>
      <w:r>
        <w:rPr>
          <w:noProof/>
        </w:rPr>
      </w:r>
      <w:r>
        <w:rPr>
          <w:noProof/>
        </w:rPr>
        <w:fldChar w:fldCharType="separate"/>
      </w:r>
      <w:r>
        <w:rPr>
          <w:noProof/>
        </w:rPr>
        <w:t>36</w:t>
      </w:r>
      <w:r>
        <w:rPr>
          <w:noProof/>
        </w:rPr>
        <w:fldChar w:fldCharType="end"/>
      </w:r>
    </w:p>
    <w:p w14:paraId="58F723A8" w14:textId="6B146E4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_Toc179993630 \h </w:instrText>
      </w:r>
      <w:r>
        <w:rPr>
          <w:noProof/>
        </w:rPr>
      </w:r>
      <w:r>
        <w:rPr>
          <w:noProof/>
        </w:rPr>
        <w:fldChar w:fldCharType="separate"/>
      </w:r>
      <w:r>
        <w:rPr>
          <w:noProof/>
        </w:rPr>
        <w:t>36</w:t>
      </w:r>
      <w:r>
        <w:rPr>
          <w:noProof/>
        </w:rPr>
        <w:fldChar w:fldCharType="end"/>
      </w:r>
    </w:p>
    <w:p w14:paraId="1C1FD301" w14:textId="723FE2A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 Test Suites</w:t>
      </w:r>
      <w:r>
        <w:rPr>
          <w:noProof/>
        </w:rPr>
        <w:tab/>
      </w:r>
      <w:r>
        <w:rPr>
          <w:noProof/>
        </w:rPr>
        <w:fldChar w:fldCharType="begin"/>
      </w:r>
      <w:r>
        <w:rPr>
          <w:noProof/>
        </w:rPr>
        <w:instrText xml:space="preserve"> PAGEREF _Toc179993631 \h </w:instrText>
      </w:r>
      <w:r>
        <w:rPr>
          <w:noProof/>
        </w:rPr>
      </w:r>
      <w:r>
        <w:rPr>
          <w:noProof/>
        </w:rPr>
        <w:fldChar w:fldCharType="separate"/>
      </w:r>
      <w:r>
        <w:rPr>
          <w:noProof/>
        </w:rPr>
        <w:t>37</w:t>
      </w:r>
      <w:r>
        <w:rPr>
          <w:noProof/>
        </w:rPr>
        <w:fldChar w:fldCharType="end"/>
      </w:r>
    </w:p>
    <w:p w14:paraId="0BEE8138" w14:textId="453DEA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_Toc179993632 \h </w:instrText>
      </w:r>
      <w:r>
        <w:rPr>
          <w:noProof/>
        </w:rPr>
      </w:r>
      <w:r>
        <w:rPr>
          <w:noProof/>
        </w:rPr>
        <w:fldChar w:fldCharType="separate"/>
      </w:r>
      <w:r>
        <w:rPr>
          <w:noProof/>
        </w:rPr>
        <w:t>37</w:t>
      </w:r>
      <w:r>
        <w:rPr>
          <w:noProof/>
        </w:rPr>
        <w:fldChar w:fldCharType="end"/>
      </w:r>
    </w:p>
    <w:p w14:paraId="57DFE921" w14:textId="135A31C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Baseline of specifications</w:t>
      </w:r>
      <w:r>
        <w:rPr>
          <w:noProof/>
        </w:rPr>
        <w:tab/>
      </w:r>
      <w:r>
        <w:rPr>
          <w:noProof/>
        </w:rPr>
        <w:fldChar w:fldCharType="begin"/>
      </w:r>
      <w:r>
        <w:rPr>
          <w:noProof/>
        </w:rPr>
        <w:instrText xml:space="preserve"> PAGEREF _Toc179993633 \h </w:instrText>
      </w:r>
      <w:r>
        <w:rPr>
          <w:noProof/>
        </w:rPr>
      </w:r>
      <w:r>
        <w:rPr>
          <w:noProof/>
        </w:rPr>
        <w:fldChar w:fldCharType="separate"/>
      </w:r>
      <w:r>
        <w:rPr>
          <w:noProof/>
        </w:rPr>
        <w:t>37</w:t>
      </w:r>
      <w:r>
        <w:rPr>
          <w:noProof/>
        </w:rPr>
        <w:fldChar w:fldCharType="end"/>
      </w:r>
    </w:p>
    <w:p w14:paraId="43FF8223" w14:textId="606B82B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MCX Client Test Suites</w:t>
      </w:r>
      <w:r>
        <w:rPr>
          <w:noProof/>
        </w:rPr>
        <w:tab/>
      </w:r>
      <w:r>
        <w:rPr>
          <w:noProof/>
        </w:rPr>
        <w:fldChar w:fldCharType="begin"/>
      </w:r>
      <w:r>
        <w:rPr>
          <w:noProof/>
        </w:rPr>
        <w:instrText xml:space="preserve"> PAGEREF _Toc179993634 \h </w:instrText>
      </w:r>
      <w:r>
        <w:rPr>
          <w:noProof/>
        </w:rPr>
      </w:r>
      <w:r>
        <w:rPr>
          <w:noProof/>
        </w:rPr>
        <w:fldChar w:fldCharType="separate"/>
      </w:r>
      <w:r>
        <w:rPr>
          <w:noProof/>
        </w:rPr>
        <w:t>37</w:t>
      </w:r>
      <w:r>
        <w:rPr>
          <w:noProof/>
        </w:rPr>
        <w:fldChar w:fldCharType="end"/>
      </w:r>
    </w:p>
    <w:p w14:paraId="3C3048D0" w14:textId="0254F31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MCPTT Client Test Suites</w:t>
      </w:r>
      <w:r>
        <w:rPr>
          <w:noProof/>
        </w:rPr>
        <w:tab/>
      </w:r>
      <w:r>
        <w:rPr>
          <w:noProof/>
        </w:rPr>
        <w:fldChar w:fldCharType="begin"/>
      </w:r>
      <w:r>
        <w:rPr>
          <w:noProof/>
        </w:rPr>
        <w:instrText xml:space="preserve"> PAGEREF _Toc179993635 \h </w:instrText>
      </w:r>
      <w:r>
        <w:rPr>
          <w:noProof/>
        </w:rPr>
      </w:r>
      <w:r>
        <w:rPr>
          <w:noProof/>
        </w:rPr>
        <w:fldChar w:fldCharType="separate"/>
      </w:r>
      <w:r>
        <w:rPr>
          <w:noProof/>
        </w:rPr>
        <w:t>37</w:t>
      </w:r>
      <w:r>
        <w:rPr>
          <w:noProof/>
        </w:rPr>
        <w:fldChar w:fldCharType="end"/>
      </w:r>
    </w:p>
    <w:p w14:paraId="23663412" w14:textId="4286A62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MCVideo Client Test Suites</w:t>
      </w:r>
      <w:r>
        <w:rPr>
          <w:noProof/>
        </w:rPr>
        <w:tab/>
      </w:r>
      <w:r>
        <w:rPr>
          <w:noProof/>
        </w:rPr>
        <w:fldChar w:fldCharType="begin"/>
      </w:r>
      <w:r>
        <w:rPr>
          <w:noProof/>
        </w:rPr>
        <w:instrText xml:space="preserve"> PAGEREF _Toc179993636 \h </w:instrText>
      </w:r>
      <w:r>
        <w:rPr>
          <w:noProof/>
        </w:rPr>
      </w:r>
      <w:r>
        <w:rPr>
          <w:noProof/>
        </w:rPr>
        <w:fldChar w:fldCharType="separate"/>
      </w:r>
      <w:r>
        <w:rPr>
          <w:noProof/>
        </w:rPr>
        <w:t>40</w:t>
      </w:r>
      <w:r>
        <w:rPr>
          <w:noProof/>
        </w:rPr>
        <w:fldChar w:fldCharType="end"/>
      </w:r>
    </w:p>
    <w:p w14:paraId="22E86E95" w14:textId="45037C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MCData Client Test Suites</w:t>
      </w:r>
      <w:r>
        <w:rPr>
          <w:noProof/>
        </w:rPr>
        <w:tab/>
      </w:r>
      <w:r>
        <w:rPr>
          <w:noProof/>
        </w:rPr>
        <w:fldChar w:fldCharType="begin"/>
      </w:r>
      <w:r>
        <w:rPr>
          <w:noProof/>
        </w:rPr>
        <w:instrText xml:space="preserve"> PAGEREF _Toc179993637 \h </w:instrText>
      </w:r>
      <w:r>
        <w:rPr>
          <w:noProof/>
        </w:rPr>
      </w:r>
      <w:r>
        <w:rPr>
          <w:noProof/>
        </w:rPr>
        <w:fldChar w:fldCharType="separate"/>
      </w:r>
      <w:r>
        <w:rPr>
          <w:noProof/>
        </w:rPr>
        <w:t>40</w:t>
      </w:r>
      <w:r>
        <w:rPr>
          <w:noProof/>
        </w:rPr>
        <w:fldChar w:fldCharType="end"/>
      </w:r>
    </w:p>
    <w:p w14:paraId="49E70E03" w14:textId="796818CB"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w:t>
      </w:r>
      <w:r>
        <w:rPr>
          <w:noProof/>
        </w:rPr>
        <w:tab/>
      </w:r>
      <w:r>
        <w:rPr>
          <w:noProof/>
        </w:rPr>
        <w:fldChar w:fldCharType="begin"/>
      </w:r>
      <w:r>
        <w:rPr>
          <w:noProof/>
        </w:rPr>
        <w:instrText xml:space="preserve"> PAGEREF _Toc179993638 \h </w:instrText>
      </w:r>
      <w:r>
        <w:rPr>
          <w:noProof/>
        </w:rPr>
      </w:r>
      <w:r>
        <w:rPr>
          <w:noProof/>
        </w:rPr>
        <w:fldChar w:fldCharType="separate"/>
      </w:r>
      <w:r>
        <w:rPr>
          <w:noProof/>
        </w:rPr>
        <w:t>41</w:t>
      </w:r>
      <w:r>
        <w:rPr>
          <w:noProof/>
        </w:rPr>
        <w:fldChar w:fldCharType="end"/>
      </w:r>
    </w:p>
    <w:p w14:paraId="401178A9" w14:textId="72DA21C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_Toc179993639 \h </w:instrText>
      </w:r>
      <w:r>
        <w:rPr>
          <w:noProof/>
        </w:rPr>
      </w:r>
      <w:r>
        <w:rPr>
          <w:noProof/>
        </w:rPr>
        <w:fldChar w:fldCharType="separate"/>
      </w:r>
      <w:r>
        <w:rPr>
          <w:noProof/>
        </w:rPr>
        <w:t>41</w:t>
      </w:r>
      <w:r>
        <w:rPr>
          <w:noProof/>
        </w:rPr>
        <w:fldChar w:fldCharType="end"/>
      </w:r>
    </w:p>
    <w:p w14:paraId="794EB0A0" w14:textId="2DA6D743"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 Common TTCN-3 Definitions</w:t>
      </w:r>
      <w:r>
        <w:rPr>
          <w:noProof/>
        </w:rPr>
        <w:tab/>
      </w:r>
      <w:r>
        <w:rPr>
          <w:noProof/>
        </w:rPr>
        <w:fldChar w:fldCharType="begin"/>
      </w:r>
      <w:r>
        <w:rPr>
          <w:noProof/>
        </w:rPr>
        <w:instrText xml:space="preserve"> PAGEREF _Toc179993640 \h </w:instrText>
      </w:r>
      <w:r>
        <w:rPr>
          <w:noProof/>
        </w:rPr>
      </w:r>
      <w:r>
        <w:rPr>
          <w:noProof/>
        </w:rPr>
        <w:fldChar w:fldCharType="separate"/>
      </w:r>
      <w:r>
        <w:rPr>
          <w:noProof/>
        </w:rPr>
        <w:t>41</w:t>
      </w:r>
      <w:r>
        <w:rPr>
          <w:noProof/>
        </w:rPr>
        <w:fldChar w:fldCharType="end"/>
      </w:r>
    </w:p>
    <w:p w14:paraId="5ADAE408" w14:textId="40F09F42"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_Toc179993641 \h </w:instrText>
      </w:r>
      <w:r>
        <w:rPr>
          <w:noProof/>
        </w:rPr>
      </w:r>
      <w:r>
        <w:rPr>
          <w:noProof/>
        </w:rPr>
        <w:fldChar w:fldCharType="separate"/>
      </w:r>
      <w:r>
        <w:rPr>
          <w:noProof/>
        </w:rPr>
        <w:t>41</w:t>
      </w:r>
      <w:r>
        <w:rPr>
          <w:noProof/>
        </w:rPr>
        <w:fldChar w:fldCharType="end"/>
      </w:r>
    </w:p>
    <w:p w14:paraId="1A6AF521" w14:textId="27FDC7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SRTP_ASP_TypeDefs</w:t>
      </w:r>
      <w:r>
        <w:rPr>
          <w:noProof/>
        </w:rPr>
        <w:tab/>
      </w:r>
      <w:r>
        <w:rPr>
          <w:noProof/>
        </w:rPr>
        <w:fldChar w:fldCharType="begin"/>
      </w:r>
      <w:r>
        <w:rPr>
          <w:noProof/>
        </w:rPr>
        <w:instrText xml:space="preserve"> PAGEREF _Toc179993642 \h </w:instrText>
      </w:r>
      <w:r>
        <w:rPr>
          <w:noProof/>
        </w:rPr>
      </w:r>
      <w:r>
        <w:rPr>
          <w:noProof/>
        </w:rPr>
        <w:fldChar w:fldCharType="separate"/>
      </w:r>
      <w:r>
        <w:rPr>
          <w:noProof/>
        </w:rPr>
        <w:t>41</w:t>
      </w:r>
      <w:r>
        <w:rPr>
          <w:noProof/>
        </w:rPr>
        <w:fldChar w:fldCharType="end"/>
      </w:r>
    </w:p>
    <w:p w14:paraId="144AADE3" w14:textId="1ED8700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Type_Definitions</w:t>
      </w:r>
      <w:r>
        <w:rPr>
          <w:noProof/>
        </w:rPr>
        <w:tab/>
      </w:r>
      <w:r>
        <w:rPr>
          <w:noProof/>
        </w:rPr>
        <w:fldChar w:fldCharType="begin"/>
      </w:r>
      <w:r>
        <w:rPr>
          <w:noProof/>
        </w:rPr>
        <w:instrText xml:space="preserve"> PAGEREF _Toc179993643 \h </w:instrText>
      </w:r>
      <w:r>
        <w:rPr>
          <w:noProof/>
        </w:rPr>
      </w:r>
      <w:r>
        <w:rPr>
          <w:noProof/>
        </w:rPr>
        <w:fldChar w:fldCharType="separate"/>
      </w:r>
      <w:r>
        <w:rPr>
          <w:noProof/>
        </w:rPr>
        <w:t>41</w:t>
      </w:r>
      <w:r>
        <w:rPr>
          <w:noProof/>
        </w:rPr>
        <w:fldChar w:fldCharType="end"/>
      </w:r>
    </w:p>
    <w:p w14:paraId="0FFD881A" w14:textId="331AA78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C.1.2</w:t>
      </w:r>
      <w:r>
        <w:rPr>
          <w:rFonts w:asciiTheme="minorHAnsi" w:eastAsiaTheme="minorEastAsia" w:hAnsiTheme="minorHAnsi" w:cstheme="minorBidi"/>
          <w:noProof/>
          <w:kern w:val="2"/>
          <w:sz w:val="24"/>
          <w:szCs w:val="24"/>
          <w:lang w:eastAsia="ja-JP"/>
          <w14:ligatures w14:val="standardContextual"/>
        </w:rPr>
        <w:tab/>
      </w:r>
      <w:r>
        <w:rPr>
          <w:noProof/>
        </w:rPr>
        <w:t>System_Interface</w:t>
      </w:r>
      <w:r>
        <w:rPr>
          <w:noProof/>
        </w:rPr>
        <w:tab/>
      </w:r>
      <w:r>
        <w:rPr>
          <w:noProof/>
        </w:rPr>
        <w:fldChar w:fldCharType="begin"/>
      </w:r>
      <w:r>
        <w:rPr>
          <w:noProof/>
        </w:rPr>
        <w:instrText xml:space="preserve"> PAGEREF _Toc179993644 \h </w:instrText>
      </w:r>
      <w:r>
        <w:rPr>
          <w:noProof/>
        </w:rPr>
      </w:r>
      <w:r>
        <w:rPr>
          <w:noProof/>
        </w:rPr>
        <w:fldChar w:fldCharType="separate"/>
      </w:r>
      <w:r>
        <w:rPr>
          <w:noProof/>
        </w:rPr>
        <w:t>44</w:t>
      </w:r>
      <w:r>
        <w:rPr>
          <w:noProof/>
        </w:rPr>
        <w:fldChar w:fldCharType="end"/>
      </w:r>
    </w:p>
    <w:p w14:paraId="0C5B0E7D" w14:textId="0F58AE5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C.2</w:t>
      </w:r>
      <w:r>
        <w:rPr>
          <w:rFonts w:asciiTheme="minorHAnsi" w:eastAsiaTheme="minorEastAsia" w:hAnsiTheme="minorHAnsi" w:cstheme="minorBidi"/>
          <w:noProof/>
          <w:kern w:val="2"/>
          <w:sz w:val="24"/>
          <w:szCs w:val="24"/>
          <w:lang w:eastAsia="ja-JP"/>
          <w14:ligatures w14:val="standardContextual"/>
        </w:rPr>
        <w:tab/>
      </w:r>
      <w:r>
        <w:rPr>
          <w:noProof/>
        </w:rPr>
        <w:t>IP_ASP_TypeDefs</w:t>
      </w:r>
      <w:r>
        <w:rPr>
          <w:noProof/>
        </w:rPr>
        <w:tab/>
      </w:r>
      <w:r>
        <w:rPr>
          <w:noProof/>
        </w:rPr>
        <w:fldChar w:fldCharType="begin"/>
      </w:r>
      <w:r>
        <w:rPr>
          <w:noProof/>
        </w:rPr>
        <w:instrText xml:space="preserve"> PAGEREF _Toc179993645 \h </w:instrText>
      </w:r>
      <w:r>
        <w:rPr>
          <w:noProof/>
        </w:rPr>
      </w:r>
      <w:r>
        <w:rPr>
          <w:noProof/>
        </w:rPr>
        <w:fldChar w:fldCharType="separate"/>
      </w:r>
      <w:r>
        <w:rPr>
          <w:noProof/>
        </w:rPr>
        <w:t>44</w:t>
      </w:r>
      <w:r>
        <w:rPr>
          <w:noProof/>
        </w:rPr>
        <w:fldChar w:fldCharType="end"/>
      </w:r>
    </w:p>
    <w:p w14:paraId="1C477800" w14:textId="541326C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C.2.1</w:t>
      </w:r>
      <w:r>
        <w:rPr>
          <w:rFonts w:asciiTheme="minorHAnsi" w:eastAsiaTheme="minorEastAsia" w:hAnsiTheme="minorHAnsi" w:cstheme="minorBidi"/>
          <w:noProof/>
          <w:kern w:val="2"/>
          <w:sz w:val="24"/>
          <w:szCs w:val="24"/>
          <w:lang w:eastAsia="ja-JP"/>
          <w14:ligatures w14:val="standardContextual"/>
        </w:rPr>
        <w:tab/>
      </w:r>
      <w:r>
        <w:rPr>
          <w:noProof/>
        </w:rPr>
        <w:t>IP_Common</w:t>
      </w:r>
      <w:r>
        <w:rPr>
          <w:noProof/>
        </w:rPr>
        <w:tab/>
      </w:r>
      <w:r>
        <w:rPr>
          <w:noProof/>
        </w:rPr>
        <w:fldChar w:fldCharType="begin"/>
      </w:r>
      <w:r>
        <w:rPr>
          <w:noProof/>
        </w:rPr>
        <w:instrText xml:space="preserve"> PAGEREF _Toc179993646 \h </w:instrText>
      </w:r>
      <w:r>
        <w:rPr>
          <w:noProof/>
        </w:rPr>
      </w:r>
      <w:r>
        <w:rPr>
          <w:noProof/>
        </w:rPr>
        <w:fldChar w:fldCharType="separate"/>
      </w:r>
      <w:r>
        <w:rPr>
          <w:noProof/>
        </w:rPr>
        <w:t>45</w:t>
      </w:r>
      <w:r>
        <w:rPr>
          <w:noProof/>
        </w:rPr>
        <w:fldChar w:fldCharType="end"/>
      </w:r>
    </w:p>
    <w:p w14:paraId="7CD36061" w14:textId="6C6FBC41"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_Toc179993647 \h </w:instrText>
      </w:r>
      <w:r>
        <w:rPr>
          <w:noProof/>
        </w:rPr>
      </w:r>
      <w:r>
        <w:rPr>
          <w:noProof/>
        </w:rPr>
        <w:fldChar w:fldCharType="separate"/>
      </w:r>
      <w:r>
        <w:rPr>
          <w:noProof/>
        </w:rPr>
        <w:t>46</w:t>
      </w:r>
      <w:r>
        <w:rPr>
          <w:noProof/>
        </w:rPr>
        <w:fldChar w:fldCharType="end"/>
      </w:r>
    </w:p>
    <w:p w14:paraId="542554E9" w14:textId="7E89E4ED"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_Toc179993648 \h </w:instrText>
      </w:r>
      <w:r>
        <w:rPr>
          <w:noProof/>
        </w:rPr>
      </w:r>
      <w:r>
        <w:rPr>
          <w:noProof/>
        </w:rPr>
        <w:fldChar w:fldCharType="separate"/>
      </w:r>
      <w:r>
        <w:rPr>
          <w:noProof/>
        </w:rPr>
        <w:t>46</w:t>
      </w:r>
      <w:r>
        <w:rPr>
          <w:noProof/>
        </w:rPr>
        <w:fldChar w:fldCharType="end"/>
      </w:r>
    </w:p>
    <w:p w14:paraId="3737493C" w14:textId="1AA1D45D"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 SIP Type Definitions and XSD References</w:t>
      </w:r>
      <w:r>
        <w:rPr>
          <w:noProof/>
        </w:rPr>
        <w:tab/>
      </w:r>
      <w:r>
        <w:rPr>
          <w:noProof/>
        </w:rPr>
        <w:fldChar w:fldCharType="begin"/>
      </w:r>
      <w:r>
        <w:rPr>
          <w:noProof/>
        </w:rPr>
        <w:instrText xml:space="preserve"> PAGEREF _Toc179993649 \h </w:instrText>
      </w:r>
      <w:r>
        <w:rPr>
          <w:noProof/>
        </w:rPr>
      </w:r>
      <w:r>
        <w:rPr>
          <w:noProof/>
        </w:rPr>
        <w:fldChar w:fldCharType="separate"/>
      </w:r>
      <w:r>
        <w:rPr>
          <w:noProof/>
        </w:rPr>
        <w:t>47</w:t>
      </w:r>
      <w:r>
        <w:rPr>
          <w:noProof/>
        </w:rPr>
        <w:fldChar w:fldCharType="end"/>
      </w:r>
    </w:p>
    <w:p w14:paraId="5F014D6D" w14:textId="77109D3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XML Schema Definitions (XSD)</w:t>
      </w:r>
      <w:r>
        <w:rPr>
          <w:noProof/>
        </w:rPr>
        <w:tab/>
      </w:r>
      <w:r>
        <w:rPr>
          <w:noProof/>
        </w:rPr>
        <w:fldChar w:fldCharType="begin"/>
      </w:r>
      <w:r>
        <w:rPr>
          <w:noProof/>
        </w:rPr>
        <w:instrText xml:space="preserve"> PAGEREF _Toc179993650 \h </w:instrText>
      </w:r>
      <w:r>
        <w:rPr>
          <w:noProof/>
        </w:rPr>
      </w:r>
      <w:r>
        <w:rPr>
          <w:noProof/>
        </w:rPr>
        <w:fldChar w:fldCharType="separate"/>
      </w:r>
      <w:r>
        <w:rPr>
          <w:noProof/>
        </w:rPr>
        <w:t>47</w:t>
      </w:r>
      <w:r>
        <w:rPr>
          <w:noProof/>
        </w:rPr>
        <w:fldChar w:fldCharType="end"/>
      </w:r>
    </w:p>
    <w:p w14:paraId="50042524" w14:textId="07AA0558"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Common TTCN-3 Libraries</w:t>
      </w:r>
      <w:r>
        <w:rPr>
          <w:noProof/>
        </w:rPr>
        <w:tab/>
      </w:r>
      <w:r>
        <w:rPr>
          <w:noProof/>
        </w:rPr>
        <w:fldChar w:fldCharType="begin"/>
      </w:r>
      <w:r>
        <w:rPr>
          <w:noProof/>
        </w:rPr>
        <w:instrText xml:space="preserve"> PAGEREF _Toc179993651 \h </w:instrText>
      </w:r>
      <w:r>
        <w:rPr>
          <w:noProof/>
        </w:rPr>
      </w:r>
      <w:r>
        <w:rPr>
          <w:noProof/>
        </w:rPr>
        <w:fldChar w:fldCharType="separate"/>
      </w:r>
      <w:r>
        <w:rPr>
          <w:noProof/>
        </w:rPr>
        <w:t>53</w:t>
      </w:r>
      <w:r>
        <w:rPr>
          <w:noProof/>
        </w:rPr>
        <w:fldChar w:fldCharType="end"/>
      </w:r>
    </w:p>
    <w:p w14:paraId="4A11A80D" w14:textId="2BDA0751"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 TTCN-3 Definitions for the MCX IPCAN test model</w:t>
      </w:r>
      <w:r>
        <w:rPr>
          <w:noProof/>
        </w:rPr>
        <w:tab/>
      </w:r>
      <w:r>
        <w:rPr>
          <w:noProof/>
        </w:rPr>
        <w:fldChar w:fldCharType="begin"/>
      </w:r>
      <w:r>
        <w:rPr>
          <w:noProof/>
        </w:rPr>
        <w:instrText xml:space="preserve"> PAGEREF _Toc179993652 \h </w:instrText>
      </w:r>
      <w:r>
        <w:rPr>
          <w:noProof/>
        </w:rPr>
      </w:r>
      <w:r>
        <w:rPr>
          <w:noProof/>
        </w:rPr>
        <w:fldChar w:fldCharType="separate"/>
      </w:r>
      <w:r>
        <w:rPr>
          <w:noProof/>
        </w:rPr>
        <w:t>54</w:t>
      </w:r>
      <w:r>
        <w:rPr>
          <w:noProof/>
        </w:rPr>
        <w:fldChar w:fldCharType="end"/>
      </w:r>
    </w:p>
    <w:p w14:paraId="2268C9A0" w14:textId="358F97E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_Toc179993653 \h </w:instrText>
      </w:r>
      <w:r>
        <w:rPr>
          <w:noProof/>
        </w:rPr>
      </w:r>
      <w:r>
        <w:rPr>
          <w:noProof/>
        </w:rPr>
        <w:fldChar w:fldCharType="separate"/>
      </w:r>
      <w:r>
        <w:rPr>
          <w:noProof/>
        </w:rPr>
        <w:t>54</w:t>
      </w:r>
      <w:r>
        <w:rPr>
          <w:noProof/>
        </w:rPr>
        <w:fldChar w:fldCharType="end"/>
      </w:r>
    </w:p>
    <w:p w14:paraId="290BBCDE" w14:textId="558FAC5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rFonts w:asciiTheme="minorHAnsi" w:eastAsiaTheme="minorEastAsia" w:hAnsiTheme="minorHAnsi" w:cstheme="minorBidi"/>
          <w:noProof/>
          <w:kern w:val="2"/>
          <w:sz w:val="24"/>
          <w:szCs w:val="24"/>
          <w:lang w:eastAsia="ja-JP"/>
          <w14:ligatures w14:val="standardContextual"/>
        </w:rPr>
        <w:tab/>
      </w:r>
      <w:r>
        <w:rPr>
          <w:noProof/>
        </w:rPr>
        <w:t>MCX_IPCAN_ASP_TypeDefs</w:t>
      </w:r>
      <w:r>
        <w:rPr>
          <w:noProof/>
        </w:rPr>
        <w:tab/>
      </w:r>
      <w:r>
        <w:rPr>
          <w:noProof/>
        </w:rPr>
        <w:fldChar w:fldCharType="begin"/>
      </w:r>
      <w:r>
        <w:rPr>
          <w:noProof/>
        </w:rPr>
        <w:instrText xml:space="preserve"> PAGEREF _Toc179993654 \h </w:instrText>
      </w:r>
      <w:r>
        <w:rPr>
          <w:noProof/>
        </w:rPr>
      </w:r>
      <w:r>
        <w:rPr>
          <w:noProof/>
        </w:rPr>
        <w:fldChar w:fldCharType="separate"/>
      </w:r>
      <w:r>
        <w:rPr>
          <w:noProof/>
        </w:rPr>
        <w:t>54</w:t>
      </w:r>
      <w:r>
        <w:rPr>
          <w:noProof/>
        </w:rPr>
        <w:fldChar w:fldCharType="end"/>
      </w:r>
    </w:p>
    <w:p w14:paraId="42595DE6" w14:textId="25D07A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rFonts w:asciiTheme="minorHAnsi" w:eastAsiaTheme="minorEastAsia" w:hAnsiTheme="minorHAnsi" w:cstheme="minorBidi"/>
          <w:noProof/>
          <w:kern w:val="2"/>
          <w:sz w:val="24"/>
          <w:szCs w:val="24"/>
          <w:lang w:eastAsia="ja-JP"/>
          <w14:ligatures w14:val="standardContextual"/>
        </w:rPr>
        <w:tab/>
      </w:r>
      <w:r>
        <w:rPr>
          <w:noProof/>
        </w:rPr>
        <w:t>MCX_CommonIPCAN</w:t>
      </w:r>
      <w:r>
        <w:rPr>
          <w:noProof/>
        </w:rPr>
        <w:tab/>
      </w:r>
      <w:r>
        <w:rPr>
          <w:noProof/>
        </w:rPr>
        <w:fldChar w:fldCharType="begin"/>
      </w:r>
      <w:r>
        <w:rPr>
          <w:noProof/>
        </w:rPr>
        <w:instrText xml:space="preserve"> PAGEREF _Toc179993655 \h </w:instrText>
      </w:r>
      <w:r>
        <w:rPr>
          <w:noProof/>
        </w:rPr>
      </w:r>
      <w:r>
        <w:rPr>
          <w:noProof/>
        </w:rPr>
        <w:fldChar w:fldCharType="separate"/>
      </w:r>
      <w:r>
        <w:rPr>
          <w:noProof/>
        </w:rPr>
        <w:t>59</w:t>
      </w:r>
      <w:r>
        <w:rPr>
          <w:noProof/>
        </w:rPr>
        <w:fldChar w:fldCharType="end"/>
      </w:r>
    </w:p>
    <w:p w14:paraId="797424CE" w14:textId="483E24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_Toc179993656 \h </w:instrText>
      </w:r>
      <w:r>
        <w:rPr>
          <w:noProof/>
        </w:rPr>
      </w:r>
      <w:r>
        <w:rPr>
          <w:noProof/>
        </w:rPr>
        <w:fldChar w:fldCharType="separate"/>
      </w:r>
      <w:r>
        <w:rPr>
          <w:noProof/>
        </w:rPr>
        <w:t>60</w:t>
      </w:r>
      <w:r>
        <w:rPr>
          <w:noProof/>
        </w:rPr>
        <w:fldChar w:fldCharType="end"/>
      </w:r>
    </w:p>
    <w:p w14:paraId="77B4F462" w14:textId="3EB8D7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_Toc179993657 \h </w:instrText>
      </w:r>
      <w:r>
        <w:rPr>
          <w:noProof/>
        </w:rPr>
      </w:r>
      <w:r>
        <w:rPr>
          <w:noProof/>
        </w:rPr>
        <w:fldChar w:fldCharType="separate"/>
      </w:r>
      <w:r>
        <w:rPr>
          <w:noProof/>
        </w:rPr>
        <w:t>61</w:t>
      </w:r>
      <w:r>
        <w:rPr>
          <w:noProof/>
        </w:rPr>
        <w:fldChar w:fldCharType="end"/>
      </w:r>
    </w:p>
    <w:p w14:paraId="7410560D" w14:textId="4EF99DD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 Change history</w:t>
      </w:r>
      <w:r>
        <w:rPr>
          <w:noProof/>
        </w:rPr>
        <w:tab/>
      </w:r>
      <w:r>
        <w:rPr>
          <w:noProof/>
        </w:rPr>
        <w:fldChar w:fldCharType="begin"/>
      </w:r>
      <w:r>
        <w:rPr>
          <w:noProof/>
        </w:rPr>
        <w:instrText xml:space="preserve"> PAGEREF _Toc179993658 \h </w:instrText>
      </w:r>
      <w:r>
        <w:rPr>
          <w:noProof/>
        </w:rPr>
      </w:r>
      <w:r>
        <w:rPr>
          <w:noProof/>
        </w:rPr>
        <w:fldChar w:fldCharType="separate"/>
      </w:r>
      <w:r>
        <w:rPr>
          <w:noProof/>
        </w:rPr>
        <w:t>62</w:t>
      </w:r>
      <w:r>
        <w:rPr>
          <w:noProof/>
        </w:rPr>
        <w:fldChar w:fldCharType="end"/>
      </w:r>
    </w:p>
    <w:p w14:paraId="0B9E3498" w14:textId="31C213B4"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39E52187" w:rsidR="002524AE" w:rsidRPr="00874DD1" w:rsidRDefault="002524AE" w:rsidP="002524AE">
      <w:r w:rsidRPr="00874DD1">
        <w:t>The applicability of the individual test cases is specified in the test ICS proforma specification in 3GPP TS 3</w:t>
      </w:r>
      <w:r w:rsidR="003E2169">
        <w:t>7</w:t>
      </w:r>
      <w:r w:rsidRPr="00874DD1">
        <w:t>.579-4 [5]). Where appropriate the Abstract Test Suites belonging to the present specification may refer to other Abstract Test Suites e.g. 3GPP TS 36.523-3 [27] for test requirements related to the EPS (LTE) 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179993586"/>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874DD1" w:rsidRDefault="008912AD" w:rsidP="008912AD">
      <w:pPr>
        <w:pStyle w:val="EX"/>
      </w:pPr>
      <w:r w:rsidRPr="00874DD1">
        <w:t>[57]</w:t>
      </w:r>
      <w:r w:rsidRPr="00874DD1">
        <w:tab/>
        <w:t>3GPP TS 24.282: "Mission Critical Data (MCData) signalling control; Protocol specification"</w:t>
      </w:r>
    </w:p>
    <w:p w14:paraId="2883148D" w14:textId="77777777" w:rsidR="008912AD" w:rsidRPr="00874DD1" w:rsidRDefault="008912AD" w:rsidP="008912AD">
      <w:pPr>
        <w:pStyle w:val="EX"/>
      </w:pPr>
      <w:r w:rsidRPr="00874DD1">
        <w:t>[58]</w:t>
      </w:r>
      <w:r w:rsidRPr="00874DD1">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498230E5" w14:textId="77777777" w:rsidR="008912AD" w:rsidRPr="00874DD1" w:rsidRDefault="008912AD" w:rsidP="008912AD">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24ACB616" w14:textId="77777777" w:rsidR="00080512" w:rsidRPr="004D3578" w:rsidRDefault="00080512">
      <w:pPr>
        <w:pStyle w:val="Heading1"/>
      </w:pPr>
      <w:bookmarkStart w:id="29" w:name="_Toc179993587"/>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79993588"/>
      <w:r w:rsidRPr="004D3578">
        <w:t>3.1</w:t>
      </w:r>
      <w:r w:rsidRPr="004D3578">
        <w:tab/>
      </w:r>
      <w:r w:rsidR="002B6339">
        <w:t>Terms</w:t>
      </w:r>
      <w:bookmarkEnd w:id="30"/>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1" w:name="_Toc179993589"/>
      <w:r w:rsidRPr="004D3578">
        <w:lastRenderedPageBreak/>
        <w:t>3.2</w:t>
      </w:r>
      <w:r w:rsidRPr="004D3578">
        <w:tab/>
        <w:t>Symbols</w:t>
      </w:r>
      <w:bookmarkEnd w:id="31"/>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2" w:name="_Toc179993590"/>
      <w:r w:rsidRPr="004D3578">
        <w:t>3.3</w:t>
      </w:r>
      <w:r w:rsidRPr="004D3578">
        <w:tab/>
        <w:t>Abbreviations</w:t>
      </w:r>
      <w:bookmarkEnd w:id="32"/>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r w:rsidRPr="00874DD1">
        <w:t>MCData</w:t>
      </w:r>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3" w:name="clause4"/>
      <w:bookmarkStart w:id="34" w:name="_Toc27406689"/>
      <w:bookmarkStart w:id="35" w:name="_Toc36037455"/>
      <w:bookmarkStart w:id="36" w:name="_Toc43837826"/>
      <w:bookmarkStart w:id="37" w:name="_Toc51832371"/>
      <w:bookmarkStart w:id="38" w:name="_Toc60167075"/>
      <w:bookmarkStart w:id="39" w:name="_Toc68108917"/>
      <w:bookmarkStart w:id="40" w:name="_Toc75458725"/>
      <w:bookmarkStart w:id="41" w:name="_Toc90631849"/>
      <w:bookmarkStart w:id="42" w:name="_Toc178185993"/>
      <w:bookmarkStart w:id="43" w:name="_Toc179993591"/>
      <w:bookmarkEnd w:id="33"/>
      <w:r w:rsidRPr="00874DD1">
        <w:t>4</w:t>
      </w:r>
      <w:r w:rsidRPr="00874DD1">
        <w:tab/>
        <w:t>Test system architecture</w:t>
      </w:r>
      <w:bookmarkEnd w:id="34"/>
      <w:bookmarkEnd w:id="35"/>
      <w:bookmarkEnd w:id="36"/>
      <w:bookmarkEnd w:id="37"/>
      <w:bookmarkEnd w:id="38"/>
      <w:bookmarkEnd w:id="39"/>
      <w:bookmarkEnd w:id="40"/>
      <w:bookmarkEnd w:id="41"/>
      <w:bookmarkEnd w:id="42"/>
      <w:bookmarkEnd w:id="43"/>
    </w:p>
    <w:p w14:paraId="4DB9BA00" w14:textId="77777777" w:rsidR="00935FF4" w:rsidRPr="00874DD1" w:rsidRDefault="00935FF4" w:rsidP="00935FF4">
      <w:pPr>
        <w:pStyle w:val="Heading2"/>
      </w:pPr>
      <w:bookmarkStart w:id="44" w:name="_Toc27406690"/>
      <w:bookmarkStart w:id="45" w:name="_Toc36037456"/>
      <w:bookmarkStart w:id="46" w:name="_Toc43837827"/>
      <w:bookmarkStart w:id="47" w:name="_Toc51832372"/>
      <w:bookmarkStart w:id="48" w:name="_Toc60167076"/>
      <w:bookmarkStart w:id="49" w:name="_Toc68108918"/>
      <w:bookmarkStart w:id="50" w:name="_Toc75458726"/>
      <w:bookmarkStart w:id="51" w:name="_Toc90631850"/>
      <w:bookmarkStart w:id="52" w:name="_Toc178185994"/>
      <w:bookmarkStart w:id="53" w:name="_Toc179993592"/>
      <w:r w:rsidRPr="00874DD1">
        <w:t>4.1</w:t>
      </w:r>
      <w:r w:rsidRPr="00874DD1">
        <w:tab/>
        <w:t>General system architecture</w:t>
      </w:r>
      <w:bookmarkEnd w:id="44"/>
      <w:bookmarkEnd w:id="45"/>
      <w:bookmarkEnd w:id="46"/>
      <w:bookmarkEnd w:id="47"/>
      <w:bookmarkEnd w:id="48"/>
      <w:bookmarkEnd w:id="49"/>
      <w:bookmarkEnd w:id="50"/>
      <w:bookmarkEnd w:id="51"/>
      <w:bookmarkEnd w:id="52"/>
      <w:bookmarkEnd w:id="53"/>
    </w:p>
    <w:p w14:paraId="69215DC0" w14:textId="77777777" w:rsidR="00935FF4" w:rsidRPr="00874DD1" w:rsidRDefault="00935FF4" w:rsidP="00935FF4">
      <w:r w:rsidRPr="00874DD1">
        <w:t xml:space="preserve">The architecture specified in TS 36.523-3 [27] applies to the present document. </w:t>
      </w:r>
    </w:p>
    <w:p w14:paraId="40168117" w14:textId="77777777" w:rsidR="00935FF4" w:rsidRPr="00874DD1" w:rsidRDefault="00935FF4" w:rsidP="00935FF4">
      <w:pPr>
        <w:pStyle w:val="Heading2"/>
      </w:pPr>
      <w:bookmarkStart w:id="54" w:name="_Toc27406691"/>
      <w:bookmarkStart w:id="55" w:name="_Toc36037457"/>
      <w:bookmarkStart w:id="56" w:name="_Toc43837828"/>
      <w:bookmarkStart w:id="57" w:name="_Toc51832373"/>
      <w:bookmarkStart w:id="58" w:name="_Toc60167077"/>
      <w:bookmarkStart w:id="59" w:name="_Toc68108919"/>
      <w:bookmarkStart w:id="60" w:name="_Toc75458727"/>
      <w:bookmarkStart w:id="61" w:name="_Toc90631851"/>
      <w:bookmarkStart w:id="62" w:name="_Toc178185995"/>
      <w:bookmarkStart w:id="63" w:name="_Toc179993593"/>
      <w:r w:rsidRPr="00874DD1">
        <w:t>4.2</w:t>
      </w:r>
      <w:r w:rsidRPr="00874DD1">
        <w:tab/>
        <w:t>Component architecture</w:t>
      </w:r>
      <w:bookmarkEnd w:id="54"/>
      <w:bookmarkEnd w:id="55"/>
      <w:bookmarkEnd w:id="56"/>
      <w:bookmarkEnd w:id="57"/>
      <w:bookmarkEnd w:id="58"/>
      <w:bookmarkEnd w:id="59"/>
      <w:bookmarkEnd w:id="60"/>
      <w:bookmarkEnd w:id="61"/>
      <w:bookmarkEnd w:id="62"/>
      <w:bookmarkEnd w:id="63"/>
    </w:p>
    <w:p w14:paraId="3A63303D" w14:textId="77777777" w:rsidR="00935FF4" w:rsidRPr="00874DD1" w:rsidRDefault="00935FF4" w:rsidP="00935FF4">
      <w:r w:rsidRPr="00874DD1">
        <w:t xml:space="preserve">The architecture specified in TS 36.523-3 [27] applies to the present document, with the exception that only one RAT, E-UTRAN, is within the scope of the present document. </w:t>
      </w:r>
    </w:p>
    <w:p w14:paraId="0A3E68AF" w14:textId="77777777" w:rsidR="00935FF4" w:rsidRPr="00874DD1" w:rsidRDefault="00935FF4" w:rsidP="00935FF4">
      <w:pPr>
        <w:pStyle w:val="Heading1"/>
      </w:pPr>
      <w:bookmarkStart w:id="64" w:name="_Toc27406692"/>
      <w:bookmarkStart w:id="65" w:name="_Toc36037458"/>
      <w:bookmarkStart w:id="66" w:name="_Toc43837829"/>
      <w:bookmarkStart w:id="67" w:name="_Toc51832374"/>
      <w:bookmarkStart w:id="68" w:name="_Toc60167078"/>
      <w:bookmarkStart w:id="69" w:name="_Toc68108920"/>
      <w:bookmarkStart w:id="70" w:name="_Toc75458728"/>
      <w:bookmarkStart w:id="71" w:name="_Toc90631852"/>
      <w:bookmarkStart w:id="72" w:name="_Toc178185996"/>
      <w:bookmarkStart w:id="73" w:name="_Toc179993594"/>
      <w:r w:rsidRPr="00874DD1">
        <w:t>5</w:t>
      </w:r>
      <w:r w:rsidRPr="00874DD1">
        <w:tab/>
        <w:t>Test models</w:t>
      </w:r>
      <w:bookmarkEnd w:id="64"/>
      <w:bookmarkEnd w:id="65"/>
      <w:bookmarkEnd w:id="66"/>
      <w:bookmarkEnd w:id="67"/>
      <w:bookmarkEnd w:id="68"/>
      <w:bookmarkEnd w:id="69"/>
      <w:bookmarkEnd w:id="70"/>
      <w:bookmarkEnd w:id="71"/>
      <w:bookmarkEnd w:id="72"/>
      <w:bookmarkEnd w:id="73"/>
    </w:p>
    <w:p w14:paraId="1742B0DB" w14:textId="77777777" w:rsidR="00935FF4" w:rsidRPr="00874DD1" w:rsidRDefault="00935FF4" w:rsidP="00935FF4">
      <w:pPr>
        <w:pStyle w:val="Heading2"/>
      </w:pPr>
      <w:bookmarkStart w:id="74" w:name="_Toc27406693"/>
      <w:bookmarkStart w:id="75" w:name="_Toc36037459"/>
      <w:bookmarkStart w:id="76" w:name="_Toc43837830"/>
      <w:bookmarkStart w:id="77" w:name="_Toc51832375"/>
      <w:bookmarkStart w:id="78" w:name="_Toc60167079"/>
      <w:bookmarkStart w:id="79" w:name="_Toc68108921"/>
      <w:bookmarkStart w:id="80" w:name="_Toc75458729"/>
      <w:bookmarkStart w:id="81" w:name="_Toc90631853"/>
      <w:bookmarkStart w:id="82" w:name="_Toc178185997"/>
      <w:bookmarkStart w:id="83" w:name="_Toc179993595"/>
      <w:r w:rsidRPr="00874DD1">
        <w:t>5.1</w:t>
      </w:r>
      <w:r w:rsidRPr="00874DD1">
        <w:tab/>
        <w:t>MCX test model with TTCN based E-UTRA/EPC implementation (MCX EUTRA test model)</w:t>
      </w:r>
      <w:bookmarkEnd w:id="74"/>
      <w:bookmarkEnd w:id="75"/>
      <w:bookmarkEnd w:id="76"/>
      <w:bookmarkEnd w:id="77"/>
      <w:bookmarkEnd w:id="78"/>
      <w:bookmarkEnd w:id="79"/>
      <w:bookmarkEnd w:id="80"/>
      <w:bookmarkEnd w:id="81"/>
      <w:bookmarkEnd w:id="82"/>
      <w:bookmarkEnd w:id="83"/>
    </w:p>
    <w:p w14:paraId="74878CA2" w14:textId="77777777" w:rsidR="00935FF4" w:rsidRPr="00874DD1" w:rsidRDefault="00935FF4" w:rsidP="00935FF4">
      <w:pPr>
        <w:pStyle w:val="Heading3"/>
      </w:pPr>
      <w:bookmarkStart w:id="84" w:name="_Toc27406694"/>
      <w:bookmarkStart w:id="85" w:name="_Toc36037460"/>
      <w:bookmarkStart w:id="86" w:name="_Toc43837831"/>
      <w:bookmarkStart w:id="87" w:name="_Toc51832376"/>
      <w:bookmarkStart w:id="88" w:name="_Toc60167080"/>
      <w:bookmarkStart w:id="89" w:name="_Toc68108922"/>
      <w:bookmarkStart w:id="90" w:name="_Toc75458730"/>
      <w:bookmarkStart w:id="91" w:name="_Toc90631854"/>
      <w:bookmarkStart w:id="92" w:name="_Toc178185998"/>
      <w:bookmarkStart w:id="93" w:name="_Toc179993596"/>
      <w:r w:rsidRPr="00874DD1">
        <w:t>5.1.1</w:t>
      </w:r>
      <w:r w:rsidRPr="00874DD1">
        <w:tab/>
        <w:t>MCX Client on-network test model</w:t>
      </w:r>
      <w:bookmarkEnd w:id="84"/>
      <w:bookmarkEnd w:id="85"/>
      <w:bookmarkEnd w:id="86"/>
      <w:bookmarkEnd w:id="87"/>
      <w:bookmarkEnd w:id="88"/>
      <w:bookmarkEnd w:id="89"/>
      <w:bookmarkEnd w:id="90"/>
      <w:bookmarkEnd w:id="91"/>
      <w:bookmarkEnd w:id="92"/>
      <w:bookmarkEnd w:id="93"/>
    </w:p>
    <w:p w14:paraId="0F2B2335" w14:textId="77777777" w:rsidR="00935FF4" w:rsidRPr="00874DD1" w:rsidRDefault="00935FF4" w:rsidP="00935FF4">
      <w:r w:rsidRPr="00874DD1">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777777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is based on </w:t>
      </w:r>
      <w:r w:rsidRPr="00874DD1">
        <w:rPr>
          <w:snapToGrid w:val="0"/>
        </w:rPr>
        <w:lastRenderedPageBreak/>
        <w:t>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26F48E12" w14:textId="77777777" w:rsidR="00935FF4" w:rsidRPr="00874DD1" w:rsidRDefault="00935FF4" w:rsidP="00935FF4"/>
    <w:p w14:paraId="0EFB0E27" w14:textId="77777777" w:rsidR="00935FF4" w:rsidRPr="00874DD1" w:rsidRDefault="00935FF4" w:rsidP="00935FF4">
      <w:pPr>
        <w:pStyle w:val="Heading3"/>
      </w:pPr>
      <w:bookmarkStart w:id="94" w:name="_Toc27406695"/>
      <w:bookmarkStart w:id="95" w:name="_Toc36037461"/>
      <w:bookmarkStart w:id="96" w:name="_Toc43837832"/>
      <w:bookmarkStart w:id="97" w:name="_Toc51832377"/>
      <w:bookmarkStart w:id="98" w:name="_Toc60167081"/>
      <w:bookmarkStart w:id="99" w:name="_Toc68108923"/>
      <w:bookmarkStart w:id="100" w:name="_Toc75458731"/>
      <w:bookmarkStart w:id="101" w:name="_Toc90631855"/>
      <w:bookmarkStart w:id="102" w:name="_Toc178185999"/>
      <w:bookmarkStart w:id="103" w:name="_Toc179993597"/>
      <w:r w:rsidRPr="00874DD1">
        <w:t>5.1.2</w:t>
      </w:r>
      <w:r w:rsidRPr="00874DD1">
        <w:tab/>
        <w:t>MCX Client off-network test model</w:t>
      </w:r>
      <w:bookmarkEnd w:id="94"/>
      <w:bookmarkEnd w:id="95"/>
      <w:bookmarkEnd w:id="96"/>
      <w:bookmarkEnd w:id="97"/>
      <w:bookmarkEnd w:id="98"/>
      <w:bookmarkEnd w:id="99"/>
      <w:bookmarkEnd w:id="100"/>
      <w:bookmarkEnd w:id="101"/>
      <w:bookmarkEnd w:id="102"/>
      <w:bookmarkEnd w:id="103"/>
    </w:p>
    <w:p w14:paraId="505A97D4" w14:textId="77777777" w:rsidR="00935FF4" w:rsidRPr="00874DD1" w:rsidRDefault="00935FF4" w:rsidP="00935FF4">
      <w:r w:rsidRPr="00874DD1">
        <w:t>This test model is not supported by the present version of the specification.</w:t>
      </w:r>
    </w:p>
    <w:p w14:paraId="3E7F798E" w14:textId="77777777" w:rsidR="00935FF4" w:rsidRPr="00874DD1" w:rsidRDefault="00935FF4" w:rsidP="00935FF4">
      <w:pPr>
        <w:pStyle w:val="Heading2"/>
      </w:pPr>
      <w:bookmarkStart w:id="104" w:name="_Toc27406696"/>
      <w:bookmarkStart w:id="105" w:name="_Toc36037462"/>
      <w:bookmarkStart w:id="106" w:name="_Toc43837833"/>
      <w:bookmarkStart w:id="107" w:name="_Toc51832378"/>
      <w:bookmarkStart w:id="108" w:name="_Toc60167082"/>
      <w:bookmarkStart w:id="109" w:name="_Toc68108924"/>
      <w:bookmarkStart w:id="110" w:name="_Toc75458732"/>
      <w:bookmarkStart w:id="111" w:name="_Toc90631856"/>
      <w:bookmarkStart w:id="112" w:name="_Toc178186000"/>
      <w:bookmarkStart w:id="113" w:name="_Toc179993598"/>
      <w:r w:rsidRPr="00874DD1">
        <w:t>5.2</w:t>
      </w:r>
      <w:r w:rsidRPr="00874DD1">
        <w:tab/>
        <w:t>MCX test model with SS based E-UTRA/EPC implementation (MCX IPCAN test model)</w:t>
      </w:r>
      <w:bookmarkEnd w:id="104"/>
      <w:bookmarkEnd w:id="105"/>
      <w:bookmarkEnd w:id="106"/>
      <w:bookmarkEnd w:id="107"/>
      <w:bookmarkEnd w:id="108"/>
      <w:bookmarkEnd w:id="109"/>
      <w:bookmarkEnd w:id="110"/>
      <w:bookmarkEnd w:id="111"/>
      <w:bookmarkEnd w:id="112"/>
      <w:bookmarkEnd w:id="113"/>
    </w:p>
    <w:p w14:paraId="3B6718C0" w14:textId="77777777" w:rsidR="00935FF4" w:rsidRPr="00874DD1" w:rsidRDefault="00935FF4" w:rsidP="00935FF4">
      <w:pPr>
        <w:pStyle w:val="Heading3"/>
      </w:pPr>
      <w:bookmarkStart w:id="114" w:name="_Toc27406697"/>
      <w:bookmarkStart w:id="115" w:name="_Toc36037463"/>
      <w:bookmarkStart w:id="116" w:name="_Toc43837834"/>
      <w:bookmarkStart w:id="117" w:name="_Toc51832379"/>
      <w:bookmarkStart w:id="118" w:name="_Toc60167083"/>
      <w:bookmarkStart w:id="119" w:name="_Toc68108925"/>
      <w:bookmarkStart w:id="120" w:name="_Toc75458733"/>
      <w:bookmarkStart w:id="121" w:name="_Toc90631857"/>
      <w:bookmarkStart w:id="122" w:name="_Toc178186001"/>
      <w:bookmarkStart w:id="123" w:name="_Toc179993599"/>
      <w:r w:rsidRPr="00874DD1">
        <w:t>5.2.1</w:t>
      </w:r>
      <w:r w:rsidRPr="00874DD1">
        <w:tab/>
        <w:t>MCX Client on-network test model</w:t>
      </w:r>
      <w:bookmarkEnd w:id="114"/>
      <w:bookmarkEnd w:id="115"/>
      <w:bookmarkEnd w:id="116"/>
      <w:bookmarkEnd w:id="117"/>
      <w:bookmarkEnd w:id="118"/>
      <w:bookmarkEnd w:id="119"/>
      <w:bookmarkEnd w:id="120"/>
      <w:bookmarkEnd w:id="121"/>
      <w:bookmarkEnd w:id="122"/>
      <w:bookmarkEnd w:id="123"/>
    </w:p>
    <w:p w14:paraId="7D2D4142" w14:textId="77777777" w:rsidR="00935FF4" w:rsidRPr="00874DD1" w:rsidRDefault="00935FF4" w:rsidP="00935FF4">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4C2D7411" w14:textId="77777777" w:rsidR="00935FF4" w:rsidRPr="00874DD1" w:rsidRDefault="00935FF4" w:rsidP="00935FF4">
      <w:pPr>
        <w:pStyle w:val="NO"/>
      </w:pPr>
      <w:r w:rsidRPr="00874DD1">
        <w:lastRenderedPageBreak/>
        <w:t>NOTE:</w:t>
      </w:r>
      <w:r w:rsidRPr="00874DD1">
        <w:tab/>
        <w:t>Whether or how the MCX IPCAN test model may use other IP-connectivity access networks is out of scope of this specification.</w:t>
      </w:r>
    </w:p>
    <w:p w14:paraId="585FEB04" w14:textId="77777777" w:rsidR="006730BF" w:rsidRDefault="00935FF4" w:rsidP="006730BF">
      <w:pPr>
        <w:pStyle w:val="TH"/>
      </w:pPr>
      <w:bookmarkStart w:id="124" w:name="_Hlk99610617"/>
      <w:r>
        <w:rPr>
          <w:noProof/>
        </w:rPr>
        <w:drawing>
          <wp:inline distT="0" distB="0" distL="0" distR="0" wp14:anchorId="3ECA6C7C" wp14:editId="5CA104A5">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24"/>
    </w:p>
    <w:p w14:paraId="06CA8A05" w14:textId="19C291CB" w:rsidR="00935FF4" w:rsidRPr="00874DD1" w:rsidRDefault="00935FF4" w:rsidP="00935FF4">
      <w:pPr>
        <w:pStyle w:val="TF"/>
      </w:pPr>
      <w:r w:rsidRPr="00874DD1">
        <w:t>Figure 5.2.1-1: MCX Client on-network test model with SS based E-UTRA/EPC implementation</w:t>
      </w:r>
    </w:p>
    <w:p w14:paraId="231D8D21" w14:textId="77777777" w:rsidR="00935FF4" w:rsidRPr="00874DD1" w:rsidRDefault="00935FF4" w:rsidP="00935FF4"/>
    <w:p w14:paraId="3FBBDE04" w14:textId="2476FDF4" w:rsidR="00935FF4" w:rsidRPr="00874DD1" w:rsidRDefault="00935FF4" w:rsidP="00935FF4">
      <w:r w:rsidRPr="00874DD1">
        <w:t>As described in clause 5.4.1A of TS 3</w:t>
      </w:r>
      <w:r w:rsidR="00B262D9">
        <w:t>7</w:t>
      </w:r>
      <w:r w:rsidRPr="00874DD1">
        <w:t xml:space="preserve">.579-1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25410DAE" w14:textId="77777777" w:rsidR="00935FF4" w:rsidRPr="00874DD1" w:rsidRDefault="00935FF4" w:rsidP="00935FF4">
      <w:r w:rsidRPr="00874DD1">
        <w:t>To avoid conflicts due to use of one and the same value at the SS and in TTCN, the SS gets configured at the IPCAN configuration port (IPCANSYS) with the information shown in table 5.2.1-1 and table 5.2.1-2.</w:t>
      </w:r>
    </w:p>
    <w:p w14:paraId="4BB697F7" w14:textId="77777777" w:rsidR="00935FF4" w:rsidRPr="00874DD1" w:rsidRDefault="00935FF4" w:rsidP="00935FF4">
      <w:pPr>
        <w:pStyle w:val="TH"/>
      </w:pPr>
      <w:r w:rsidRPr="00874DD1">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935FF4" w:rsidRPr="00874DD1" w14:paraId="0F42F0F1" w14:textId="77777777" w:rsidTr="00214C8B">
        <w:tc>
          <w:tcPr>
            <w:tcW w:w="1951" w:type="dxa"/>
            <w:tcBorders>
              <w:bottom w:val="single" w:sz="4" w:space="0" w:color="auto"/>
            </w:tcBorders>
            <w:shd w:val="clear" w:color="auto" w:fill="auto"/>
          </w:tcPr>
          <w:p w14:paraId="36F0AAB5" w14:textId="77777777" w:rsidR="00935FF4" w:rsidRPr="00874DD1" w:rsidRDefault="00935FF4" w:rsidP="00214C8B">
            <w:pPr>
              <w:pStyle w:val="TAH"/>
              <w:jc w:val="left"/>
            </w:pPr>
            <w:r w:rsidRPr="00874DD1">
              <w:t>Parameter</w:t>
            </w:r>
          </w:p>
        </w:tc>
        <w:tc>
          <w:tcPr>
            <w:tcW w:w="1276" w:type="dxa"/>
            <w:shd w:val="clear" w:color="auto" w:fill="auto"/>
          </w:tcPr>
          <w:p w14:paraId="49D1C2A3" w14:textId="77777777" w:rsidR="00935FF4" w:rsidRPr="00874DD1" w:rsidRDefault="00935FF4" w:rsidP="00214C8B">
            <w:pPr>
              <w:pStyle w:val="TAH"/>
              <w:jc w:val="left"/>
            </w:pPr>
            <w:r w:rsidRPr="00874DD1">
              <w:t>PDN</w:t>
            </w:r>
          </w:p>
        </w:tc>
        <w:tc>
          <w:tcPr>
            <w:tcW w:w="6630" w:type="dxa"/>
            <w:shd w:val="clear" w:color="auto" w:fill="auto"/>
          </w:tcPr>
          <w:p w14:paraId="0F24BBBD" w14:textId="77777777" w:rsidR="00935FF4" w:rsidRPr="00874DD1" w:rsidRDefault="00935FF4" w:rsidP="00214C8B">
            <w:pPr>
              <w:pStyle w:val="TAH"/>
              <w:jc w:val="left"/>
            </w:pPr>
            <w:r w:rsidRPr="00874DD1">
              <w:t>Value/Comment (NOTE 1)</w:t>
            </w:r>
          </w:p>
        </w:tc>
      </w:tr>
      <w:tr w:rsidR="00935FF4" w:rsidRPr="00874DD1" w14:paraId="1150689D" w14:textId="77777777" w:rsidTr="00214C8B">
        <w:tc>
          <w:tcPr>
            <w:tcW w:w="1951" w:type="dxa"/>
            <w:tcBorders>
              <w:bottom w:val="nil"/>
            </w:tcBorders>
            <w:shd w:val="clear" w:color="auto" w:fill="auto"/>
          </w:tcPr>
          <w:p w14:paraId="162218A2" w14:textId="77777777" w:rsidR="00935FF4" w:rsidRPr="00874DD1" w:rsidRDefault="00935FF4" w:rsidP="00214C8B">
            <w:pPr>
              <w:pStyle w:val="TAL"/>
            </w:pPr>
            <w:r w:rsidRPr="00874DD1">
              <w:t>Bearer ID (NOTE 2)</w:t>
            </w:r>
          </w:p>
        </w:tc>
        <w:tc>
          <w:tcPr>
            <w:tcW w:w="1276" w:type="dxa"/>
            <w:shd w:val="clear" w:color="auto" w:fill="auto"/>
          </w:tcPr>
          <w:p w14:paraId="3517B27A" w14:textId="77777777" w:rsidR="00935FF4" w:rsidRPr="00874DD1" w:rsidRDefault="00935FF4" w:rsidP="00214C8B">
            <w:pPr>
              <w:pStyle w:val="TAL"/>
            </w:pPr>
            <w:r w:rsidRPr="00874DD1">
              <w:t>MCX</w:t>
            </w:r>
          </w:p>
        </w:tc>
        <w:tc>
          <w:tcPr>
            <w:tcW w:w="6630" w:type="dxa"/>
            <w:shd w:val="clear" w:color="auto" w:fill="auto"/>
          </w:tcPr>
          <w:p w14:paraId="6926D1ED" w14:textId="77777777" w:rsidR="00935FF4" w:rsidRPr="00874DD1" w:rsidRDefault="00935FF4" w:rsidP="00214C8B">
            <w:pPr>
              <w:pStyle w:val="TAL"/>
            </w:pPr>
            <w:r w:rsidRPr="00874DD1">
              <w:t>px_MCX_IPCAN_EpsBearerId_MCX</w:t>
            </w:r>
          </w:p>
        </w:tc>
      </w:tr>
      <w:tr w:rsidR="00935FF4" w:rsidRPr="00874DD1" w14:paraId="27D532C2" w14:textId="77777777" w:rsidTr="00214C8B">
        <w:tc>
          <w:tcPr>
            <w:tcW w:w="1951" w:type="dxa"/>
            <w:tcBorders>
              <w:top w:val="nil"/>
              <w:bottom w:val="nil"/>
            </w:tcBorders>
            <w:shd w:val="clear" w:color="auto" w:fill="auto"/>
          </w:tcPr>
          <w:p w14:paraId="54C9F7A5" w14:textId="77777777" w:rsidR="00935FF4" w:rsidRPr="00874DD1" w:rsidRDefault="00935FF4" w:rsidP="00214C8B">
            <w:pPr>
              <w:pStyle w:val="TAL"/>
            </w:pPr>
          </w:p>
        </w:tc>
        <w:tc>
          <w:tcPr>
            <w:tcW w:w="1276" w:type="dxa"/>
            <w:shd w:val="clear" w:color="auto" w:fill="auto"/>
          </w:tcPr>
          <w:p w14:paraId="632E6003" w14:textId="77777777" w:rsidR="00935FF4" w:rsidRPr="00874DD1" w:rsidRDefault="00935FF4" w:rsidP="00214C8B">
            <w:pPr>
              <w:pStyle w:val="TAL"/>
            </w:pPr>
            <w:r w:rsidRPr="00874DD1">
              <w:t>IMS</w:t>
            </w:r>
          </w:p>
        </w:tc>
        <w:tc>
          <w:tcPr>
            <w:tcW w:w="6630" w:type="dxa"/>
            <w:shd w:val="clear" w:color="auto" w:fill="auto"/>
          </w:tcPr>
          <w:p w14:paraId="05264296" w14:textId="77777777" w:rsidR="00935FF4" w:rsidRPr="00874DD1" w:rsidRDefault="00935FF4" w:rsidP="00214C8B">
            <w:pPr>
              <w:pStyle w:val="TAL"/>
            </w:pPr>
            <w:r w:rsidRPr="00874DD1">
              <w:t>px_MCX_IPCAN_EpsBearerId_IMS</w:t>
            </w:r>
          </w:p>
        </w:tc>
      </w:tr>
      <w:tr w:rsidR="00935FF4" w:rsidRPr="00874DD1" w14:paraId="5DE7DD4D" w14:textId="77777777" w:rsidTr="00214C8B">
        <w:tc>
          <w:tcPr>
            <w:tcW w:w="1951" w:type="dxa"/>
            <w:tcBorders>
              <w:top w:val="nil"/>
              <w:bottom w:val="single" w:sz="4" w:space="0" w:color="auto"/>
            </w:tcBorders>
            <w:shd w:val="clear" w:color="auto" w:fill="auto"/>
          </w:tcPr>
          <w:p w14:paraId="39091425" w14:textId="77777777" w:rsidR="00935FF4" w:rsidRPr="00874DD1" w:rsidRDefault="00935FF4" w:rsidP="00214C8B">
            <w:pPr>
              <w:pStyle w:val="TAL"/>
            </w:pPr>
          </w:p>
        </w:tc>
        <w:tc>
          <w:tcPr>
            <w:tcW w:w="1276" w:type="dxa"/>
            <w:shd w:val="clear" w:color="auto" w:fill="auto"/>
          </w:tcPr>
          <w:p w14:paraId="2C5696D9" w14:textId="77777777" w:rsidR="00935FF4" w:rsidRPr="00874DD1" w:rsidRDefault="00935FF4" w:rsidP="00214C8B">
            <w:pPr>
              <w:pStyle w:val="TAL"/>
            </w:pPr>
            <w:r w:rsidRPr="00874DD1">
              <w:t>Internet</w:t>
            </w:r>
          </w:p>
        </w:tc>
        <w:tc>
          <w:tcPr>
            <w:tcW w:w="6630" w:type="dxa"/>
            <w:shd w:val="clear" w:color="auto" w:fill="auto"/>
          </w:tcPr>
          <w:p w14:paraId="10E5E0A5" w14:textId="77777777" w:rsidR="00935FF4" w:rsidRPr="00874DD1" w:rsidRDefault="00935FF4" w:rsidP="00214C8B">
            <w:pPr>
              <w:pStyle w:val="TAL"/>
            </w:pPr>
            <w:r w:rsidRPr="00874DD1">
              <w:t>px_MCX_IPCAN_EpsBearerId_INTERNET</w:t>
            </w:r>
          </w:p>
        </w:tc>
      </w:tr>
      <w:tr w:rsidR="00935FF4" w:rsidRPr="00874DD1" w14:paraId="46391D3B" w14:textId="77777777" w:rsidTr="00214C8B">
        <w:tc>
          <w:tcPr>
            <w:tcW w:w="1951" w:type="dxa"/>
            <w:tcBorders>
              <w:bottom w:val="nil"/>
            </w:tcBorders>
            <w:shd w:val="clear" w:color="auto" w:fill="auto"/>
          </w:tcPr>
          <w:p w14:paraId="2321B821" w14:textId="77777777" w:rsidR="00935FF4" w:rsidRPr="00874DD1" w:rsidRDefault="00935FF4" w:rsidP="00214C8B">
            <w:pPr>
              <w:pStyle w:val="TAL"/>
            </w:pPr>
            <w:r w:rsidRPr="00874DD1">
              <w:t>NW IP address</w:t>
            </w:r>
          </w:p>
        </w:tc>
        <w:tc>
          <w:tcPr>
            <w:tcW w:w="1276" w:type="dxa"/>
            <w:shd w:val="clear" w:color="auto" w:fill="auto"/>
          </w:tcPr>
          <w:p w14:paraId="5FA185B4" w14:textId="77777777" w:rsidR="00935FF4" w:rsidRPr="00874DD1" w:rsidRDefault="00935FF4" w:rsidP="00214C8B">
            <w:pPr>
              <w:pStyle w:val="TAL"/>
            </w:pPr>
            <w:r w:rsidRPr="00874DD1">
              <w:t>MCX</w:t>
            </w:r>
          </w:p>
        </w:tc>
        <w:tc>
          <w:tcPr>
            <w:tcW w:w="6630" w:type="dxa"/>
            <w:shd w:val="clear" w:color="auto" w:fill="auto"/>
          </w:tcPr>
          <w:p w14:paraId="529341AD" w14:textId="77777777" w:rsidR="00935FF4" w:rsidRPr="00874DD1" w:rsidRDefault="00935FF4" w:rsidP="00214C8B">
            <w:pPr>
              <w:pStyle w:val="TAL"/>
            </w:pPr>
            <w:r w:rsidRPr="00874DD1">
              <w:t>Not configured at IPCAN interface but used by TTCN:</w:t>
            </w:r>
          </w:p>
          <w:p w14:paraId="764B6A47" w14:textId="77777777" w:rsidR="00935FF4" w:rsidRPr="00874DD1" w:rsidRDefault="00935FF4" w:rsidP="00214C8B">
            <w:pPr>
              <w:pStyle w:val="TAL"/>
            </w:pPr>
            <w:r w:rsidRPr="00874DD1">
              <w:t>px_IPv4_Address1_NW, px_IPv6_Address1_NW</w:t>
            </w:r>
          </w:p>
        </w:tc>
      </w:tr>
      <w:tr w:rsidR="00935FF4" w:rsidRPr="00874DD1" w14:paraId="19BC1F1E" w14:textId="77777777" w:rsidTr="00214C8B">
        <w:tc>
          <w:tcPr>
            <w:tcW w:w="1951" w:type="dxa"/>
            <w:tcBorders>
              <w:top w:val="nil"/>
              <w:bottom w:val="nil"/>
            </w:tcBorders>
            <w:shd w:val="clear" w:color="auto" w:fill="auto"/>
          </w:tcPr>
          <w:p w14:paraId="18232898" w14:textId="77777777" w:rsidR="00935FF4" w:rsidRPr="00874DD1" w:rsidRDefault="00935FF4" w:rsidP="00214C8B">
            <w:pPr>
              <w:pStyle w:val="TAL"/>
            </w:pPr>
          </w:p>
        </w:tc>
        <w:tc>
          <w:tcPr>
            <w:tcW w:w="1276" w:type="dxa"/>
            <w:shd w:val="clear" w:color="auto" w:fill="auto"/>
          </w:tcPr>
          <w:p w14:paraId="17D8FFA0" w14:textId="77777777" w:rsidR="00935FF4" w:rsidRPr="00874DD1" w:rsidRDefault="00935FF4" w:rsidP="00214C8B">
            <w:pPr>
              <w:pStyle w:val="TAL"/>
            </w:pPr>
            <w:r w:rsidRPr="00874DD1">
              <w:t>IMS</w:t>
            </w:r>
          </w:p>
        </w:tc>
        <w:tc>
          <w:tcPr>
            <w:tcW w:w="6630" w:type="dxa"/>
            <w:shd w:val="clear" w:color="auto" w:fill="auto"/>
          </w:tcPr>
          <w:p w14:paraId="7AD35DA3" w14:textId="77777777" w:rsidR="00935FF4" w:rsidRPr="00874DD1" w:rsidRDefault="00935FF4" w:rsidP="00214C8B">
            <w:pPr>
              <w:pStyle w:val="TAL"/>
            </w:pPr>
            <w:r w:rsidRPr="00874DD1">
              <w:t>px_IPv4_Address2_NW, px_IPv6_Address2_NW</w:t>
            </w:r>
          </w:p>
        </w:tc>
      </w:tr>
      <w:tr w:rsidR="00935FF4" w:rsidRPr="00874DD1" w14:paraId="5A5C254B" w14:textId="77777777" w:rsidTr="00214C8B">
        <w:tc>
          <w:tcPr>
            <w:tcW w:w="1951" w:type="dxa"/>
            <w:tcBorders>
              <w:top w:val="nil"/>
              <w:bottom w:val="single" w:sz="4" w:space="0" w:color="auto"/>
            </w:tcBorders>
            <w:shd w:val="clear" w:color="auto" w:fill="auto"/>
          </w:tcPr>
          <w:p w14:paraId="610280C3" w14:textId="77777777" w:rsidR="00935FF4" w:rsidRPr="00874DD1" w:rsidRDefault="00935FF4" w:rsidP="00214C8B">
            <w:pPr>
              <w:pStyle w:val="TAL"/>
            </w:pPr>
          </w:p>
        </w:tc>
        <w:tc>
          <w:tcPr>
            <w:tcW w:w="1276" w:type="dxa"/>
            <w:shd w:val="clear" w:color="auto" w:fill="auto"/>
          </w:tcPr>
          <w:p w14:paraId="3812A1E4" w14:textId="77777777" w:rsidR="00935FF4" w:rsidRPr="00874DD1" w:rsidRDefault="00935FF4" w:rsidP="00214C8B">
            <w:pPr>
              <w:pStyle w:val="TAL"/>
            </w:pPr>
            <w:r w:rsidRPr="00874DD1">
              <w:t>Internet</w:t>
            </w:r>
          </w:p>
        </w:tc>
        <w:tc>
          <w:tcPr>
            <w:tcW w:w="6630" w:type="dxa"/>
            <w:shd w:val="clear" w:color="auto" w:fill="auto"/>
          </w:tcPr>
          <w:p w14:paraId="3DD974A1" w14:textId="77777777" w:rsidR="00935FF4" w:rsidRPr="00874DD1" w:rsidRDefault="00935FF4" w:rsidP="00214C8B">
            <w:pPr>
              <w:pStyle w:val="TAL"/>
            </w:pPr>
            <w:r w:rsidRPr="00874DD1">
              <w:t>px_IPv4_Address3_NW, px_IPv6_Address3_NW</w:t>
            </w:r>
          </w:p>
        </w:tc>
      </w:tr>
      <w:tr w:rsidR="00935FF4" w:rsidRPr="00874DD1" w14:paraId="69280711" w14:textId="77777777" w:rsidTr="00214C8B">
        <w:tc>
          <w:tcPr>
            <w:tcW w:w="1951" w:type="dxa"/>
            <w:tcBorders>
              <w:bottom w:val="nil"/>
            </w:tcBorders>
            <w:shd w:val="clear" w:color="auto" w:fill="auto"/>
          </w:tcPr>
          <w:p w14:paraId="1C0FA22A" w14:textId="77777777" w:rsidR="00935FF4" w:rsidRPr="00874DD1" w:rsidRDefault="00935FF4" w:rsidP="00214C8B">
            <w:pPr>
              <w:pStyle w:val="TAL"/>
            </w:pPr>
            <w:r w:rsidRPr="00874DD1">
              <w:t>UE IP address</w:t>
            </w:r>
          </w:p>
        </w:tc>
        <w:tc>
          <w:tcPr>
            <w:tcW w:w="1276" w:type="dxa"/>
            <w:shd w:val="clear" w:color="auto" w:fill="auto"/>
          </w:tcPr>
          <w:p w14:paraId="1ECCD8A9" w14:textId="77777777" w:rsidR="00935FF4" w:rsidRPr="00874DD1" w:rsidRDefault="00935FF4" w:rsidP="00214C8B">
            <w:pPr>
              <w:pStyle w:val="TAL"/>
            </w:pPr>
            <w:r w:rsidRPr="00874DD1">
              <w:t>MCX</w:t>
            </w:r>
          </w:p>
        </w:tc>
        <w:tc>
          <w:tcPr>
            <w:tcW w:w="6630" w:type="dxa"/>
            <w:shd w:val="clear" w:color="auto" w:fill="auto"/>
          </w:tcPr>
          <w:p w14:paraId="33A09619" w14:textId="77777777" w:rsidR="00935FF4" w:rsidRPr="00874DD1" w:rsidRDefault="00935FF4" w:rsidP="00214C8B">
            <w:pPr>
              <w:pStyle w:val="TAL"/>
            </w:pPr>
            <w:r w:rsidRPr="00874DD1">
              <w:t>Not configured at IPCAN interface but used by TTCN:</w:t>
            </w:r>
          </w:p>
          <w:p w14:paraId="32AB1A98" w14:textId="77777777" w:rsidR="00935FF4" w:rsidRPr="00874DD1" w:rsidRDefault="00935FF4" w:rsidP="00214C8B">
            <w:pPr>
              <w:pStyle w:val="TAL"/>
            </w:pPr>
            <w:r w:rsidRPr="00874DD1">
              <w:t>px_IPv4_Address1_UE, px_IPv6_Address1_UE</w:t>
            </w:r>
          </w:p>
        </w:tc>
      </w:tr>
      <w:tr w:rsidR="00935FF4" w:rsidRPr="00874DD1" w14:paraId="46904BE8" w14:textId="77777777" w:rsidTr="00214C8B">
        <w:tc>
          <w:tcPr>
            <w:tcW w:w="1951" w:type="dxa"/>
            <w:tcBorders>
              <w:top w:val="nil"/>
              <w:bottom w:val="nil"/>
            </w:tcBorders>
            <w:shd w:val="clear" w:color="auto" w:fill="auto"/>
          </w:tcPr>
          <w:p w14:paraId="3FA40CD0" w14:textId="77777777" w:rsidR="00935FF4" w:rsidRPr="00874DD1" w:rsidRDefault="00935FF4" w:rsidP="00214C8B">
            <w:pPr>
              <w:pStyle w:val="TAL"/>
            </w:pPr>
          </w:p>
        </w:tc>
        <w:tc>
          <w:tcPr>
            <w:tcW w:w="1276" w:type="dxa"/>
            <w:shd w:val="clear" w:color="auto" w:fill="auto"/>
          </w:tcPr>
          <w:p w14:paraId="138C6826" w14:textId="77777777" w:rsidR="00935FF4" w:rsidRPr="00874DD1" w:rsidRDefault="00935FF4" w:rsidP="00214C8B">
            <w:pPr>
              <w:pStyle w:val="TAL"/>
            </w:pPr>
            <w:r w:rsidRPr="00874DD1">
              <w:t>IMS</w:t>
            </w:r>
          </w:p>
        </w:tc>
        <w:tc>
          <w:tcPr>
            <w:tcW w:w="6630" w:type="dxa"/>
            <w:shd w:val="clear" w:color="auto" w:fill="auto"/>
          </w:tcPr>
          <w:p w14:paraId="0C843274" w14:textId="77777777" w:rsidR="00935FF4" w:rsidRPr="00874DD1" w:rsidRDefault="00935FF4" w:rsidP="00214C8B">
            <w:pPr>
              <w:pStyle w:val="TAL"/>
            </w:pPr>
            <w:r w:rsidRPr="00874DD1">
              <w:t>px_IPv4_Address2_UE, px_IPv6_Address2_UE</w:t>
            </w:r>
          </w:p>
        </w:tc>
      </w:tr>
      <w:tr w:rsidR="00935FF4" w:rsidRPr="00874DD1" w14:paraId="177AC935" w14:textId="77777777" w:rsidTr="00214C8B">
        <w:tc>
          <w:tcPr>
            <w:tcW w:w="1951" w:type="dxa"/>
            <w:tcBorders>
              <w:top w:val="nil"/>
              <w:bottom w:val="single" w:sz="4" w:space="0" w:color="auto"/>
            </w:tcBorders>
            <w:shd w:val="clear" w:color="auto" w:fill="auto"/>
          </w:tcPr>
          <w:p w14:paraId="28BCCCDD" w14:textId="77777777" w:rsidR="00935FF4" w:rsidRPr="00874DD1" w:rsidRDefault="00935FF4" w:rsidP="00214C8B">
            <w:pPr>
              <w:pStyle w:val="TAL"/>
            </w:pPr>
          </w:p>
        </w:tc>
        <w:tc>
          <w:tcPr>
            <w:tcW w:w="1276" w:type="dxa"/>
            <w:tcBorders>
              <w:bottom w:val="single" w:sz="4" w:space="0" w:color="auto"/>
            </w:tcBorders>
            <w:shd w:val="clear" w:color="auto" w:fill="auto"/>
          </w:tcPr>
          <w:p w14:paraId="6E0BFBFF" w14:textId="77777777" w:rsidR="00935FF4" w:rsidRPr="00874DD1" w:rsidRDefault="00935FF4" w:rsidP="00214C8B">
            <w:pPr>
              <w:pStyle w:val="TAL"/>
            </w:pPr>
            <w:r w:rsidRPr="00874DD1">
              <w:t>Internet</w:t>
            </w:r>
          </w:p>
        </w:tc>
        <w:tc>
          <w:tcPr>
            <w:tcW w:w="6630" w:type="dxa"/>
            <w:tcBorders>
              <w:bottom w:val="single" w:sz="4" w:space="0" w:color="auto"/>
            </w:tcBorders>
            <w:shd w:val="clear" w:color="auto" w:fill="auto"/>
          </w:tcPr>
          <w:p w14:paraId="5CCF4AF0" w14:textId="77777777" w:rsidR="00935FF4" w:rsidRPr="00874DD1" w:rsidRDefault="00935FF4" w:rsidP="00214C8B">
            <w:pPr>
              <w:pStyle w:val="TAL"/>
            </w:pPr>
            <w:r w:rsidRPr="00874DD1">
              <w:t>px_IPv4_Address3_UE, px_IPv6_Address3_UE</w:t>
            </w:r>
          </w:p>
        </w:tc>
      </w:tr>
      <w:tr w:rsidR="00935FF4" w:rsidRPr="00874DD1" w14:paraId="5A71EEC1" w14:textId="77777777" w:rsidTr="00214C8B">
        <w:tc>
          <w:tcPr>
            <w:tcW w:w="9857" w:type="dxa"/>
            <w:gridSpan w:val="3"/>
            <w:tcBorders>
              <w:top w:val="single" w:sz="4" w:space="0" w:color="auto"/>
            </w:tcBorders>
            <w:shd w:val="clear" w:color="auto" w:fill="auto"/>
          </w:tcPr>
          <w:p w14:paraId="5C85BEEF" w14:textId="77777777" w:rsidR="00935FF4" w:rsidRPr="00874DD1" w:rsidRDefault="00935FF4" w:rsidP="00214C8B">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11FAB802" w14:textId="77777777" w:rsidR="00935FF4" w:rsidRPr="00874DD1" w:rsidRDefault="00935FF4" w:rsidP="00214C8B">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5FE14DA2" w14:textId="77777777" w:rsidR="00935FF4" w:rsidRPr="00874DD1" w:rsidRDefault="00935FF4" w:rsidP="00935FF4">
      <w:pPr>
        <w:spacing w:after="0"/>
      </w:pPr>
    </w:p>
    <w:p w14:paraId="616C32CA" w14:textId="77777777" w:rsidR="00935FF4" w:rsidRPr="00874DD1" w:rsidRDefault="00935FF4" w:rsidP="00935FF4">
      <w:pPr>
        <w:pStyle w:val="TH"/>
      </w:pPr>
      <w:r w:rsidRPr="00874DD1">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935FF4" w:rsidRPr="00874DD1" w14:paraId="7B0553D0" w14:textId="77777777" w:rsidTr="00214C8B">
        <w:tc>
          <w:tcPr>
            <w:tcW w:w="1951" w:type="dxa"/>
            <w:tcBorders>
              <w:bottom w:val="single" w:sz="4" w:space="0" w:color="auto"/>
            </w:tcBorders>
            <w:shd w:val="clear" w:color="auto" w:fill="auto"/>
          </w:tcPr>
          <w:p w14:paraId="0EE561A7" w14:textId="77777777" w:rsidR="00935FF4" w:rsidRPr="00874DD1" w:rsidRDefault="00935FF4" w:rsidP="00214C8B">
            <w:pPr>
              <w:pStyle w:val="TAH"/>
              <w:jc w:val="left"/>
            </w:pPr>
            <w:r w:rsidRPr="00874DD1">
              <w:t>Parameter</w:t>
            </w:r>
          </w:p>
        </w:tc>
        <w:tc>
          <w:tcPr>
            <w:tcW w:w="1276" w:type="dxa"/>
            <w:shd w:val="clear" w:color="auto" w:fill="auto"/>
          </w:tcPr>
          <w:p w14:paraId="10DFF739" w14:textId="77777777" w:rsidR="00935FF4" w:rsidRPr="00874DD1" w:rsidRDefault="00935FF4" w:rsidP="00214C8B">
            <w:pPr>
              <w:pStyle w:val="TAH"/>
              <w:jc w:val="left"/>
            </w:pPr>
            <w:r w:rsidRPr="00874DD1">
              <w:t>Service</w:t>
            </w:r>
          </w:p>
        </w:tc>
        <w:tc>
          <w:tcPr>
            <w:tcW w:w="6630" w:type="dxa"/>
            <w:gridSpan w:val="3"/>
            <w:shd w:val="clear" w:color="auto" w:fill="auto"/>
          </w:tcPr>
          <w:p w14:paraId="7B1BF7FB" w14:textId="77777777" w:rsidR="00935FF4" w:rsidRPr="00874DD1" w:rsidRDefault="00935FF4" w:rsidP="00214C8B">
            <w:pPr>
              <w:pStyle w:val="TAH"/>
              <w:jc w:val="left"/>
            </w:pPr>
            <w:r w:rsidRPr="00874DD1">
              <w:t>Value/Comment (NOTE 1)</w:t>
            </w:r>
          </w:p>
        </w:tc>
      </w:tr>
      <w:tr w:rsidR="00935FF4" w:rsidRPr="00874DD1" w14:paraId="1CAD0576" w14:textId="77777777" w:rsidTr="00214C8B">
        <w:tc>
          <w:tcPr>
            <w:tcW w:w="1951" w:type="dxa"/>
            <w:tcBorders>
              <w:bottom w:val="nil"/>
            </w:tcBorders>
            <w:shd w:val="clear" w:color="auto" w:fill="auto"/>
          </w:tcPr>
          <w:p w14:paraId="166D47AE" w14:textId="77777777" w:rsidR="00935FF4" w:rsidRPr="00874DD1" w:rsidRDefault="00935FF4" w:rsidP="00214C8B">
            <w:pPr>
              <w:pStyle w:val="TAL"/>
            </w:pPr>
            <w:r w:rsidRPr="00874DD1">
              <w:t>Bearer ID (NOTE 2)</w:t>
            </w:r>
          </w:p>
        </w:tc>
        <w:tc>
          <w:tcPr>
            <w:tcW w:w="1276" w:type="dxa"/>
            <w:shd w:val="clear" w:color="auto" w:fill="auto"/>
          </w:tcPr>
          <w:p w14:paraId="79638E16" w14:textId="77777777" w:rsidR="00935FF4" w:rsidRPr="00874DD1" w:rsidRDefault="00935FF4" w:rsidP="00214C8B">
            <w:pPr>
              <w:pStyle w:val="TAL"/>
            </w:pPr>
            <w:r w:rsidRPr="00874DD1">
              <w:t>MCPTT</w:t>
            </w:r>
          </w:p>
        </w:tc>
        <w:tc>
          <w:tcPr>
            <w:tcW w:w="6630" w:type="dxa"/>
            <w:gridSpan w:val="3"/>
            <w:shd w:val="clear" w:color="auto" w:fill="auto"/>
          </w:tcPr>
          <w:p w14:paraId="7B4EE4D0" w14:textId="77777777" w:rsidR="00935FF4" w:rsidRPr="00874DD1" w:rsidRDefault="00935FF4" w:rsidP="00214C8B">
            <w:pPr>
              <w:pStyle w:val="TAL"/>
            </w:pPr>
            <w:r w:rsidRPr="00874DD1">
              <w:t>px_MCX_IPCAN_DedicatedEpsBearerId_MCPTT</w:t>
            </w:r>
          </w:p>
        </w:tc>
      </w:tr>
      <w:tr w:rsidR="00935FF4" w:rsidRPr="00874DD1" w14:paraId="5A053A09" w14:textId="77777777" w:rsidTr="00214C8B">
        <w:tc>
          <w:tcPr>
            <w:tcW w:w="1951" w:type="dxa"/>
            <w:tcBorders>
              <w:top w:val="nil"/>
              <w:bottom w:val="nil"/>
            </w:tcBorders>
            <w:shd w:val="clear" w:color="auto" w:fill="auto"/>
          </w:tcPr>
          <w:p w14:paraId="34B74A1F" w14:textId="77777777" w:rsidR="00935FF4" w:rsidRPr="00874DD1" w:rsidRDefault="00935FF4" w:rsidP="00214C8B">
            <w:pPr>
              <w:pStyle w:val="TAL"/>
            </w:pPr>
          </w:p>
        </w:tc>
        <w:tc>
          <w:tcPr>
            <w:tcW w:w="1276" w:type="dxa"/>
            <w:shd w:val="clear" w:color="auto" w:fill="auto"/>
          </w:tcPr>
          <w:p w14:paraId="76A36153" w14:textId="77777777" w:rsidR="00935FF4" w:rsidRPr="00874DD1" w:rsidRDefault="00935FF4" w:rsidP="00214C8B">
            <w:pPr>
              <w:pStyle w:val="TAL"/>
            </w:pPr>
            <w:r w:rsidRPr="00874DD1">
              <w:t>MCVideo</w:t>
            </w:r>
          </w:p>
        </w:tc>
        <w:tc>
          <w:tcPr>
            <w:tcW w:w="6630" w:type="dxa"/>
            <w:gridSpan w:val="3"/>
            <w:shd w:val="clear" w:color="auto" w:fill="auto"/>
          </w:tcPr>
          <w:p w14:paraId="74D993BA" w14:textId="77777777" w:rsidR="00935FF4" w:rsidRPr="00874DD1" w:rsidRDefault="00935FF4" w:rsidP="00214C8B">
            <w:pPr>
              <w:pStyle w:val="TAL"/>
            </w:pPr>
            <w:r w:rsidRPr="00874DD1">
              <w:t>px_MCX_IPCAN_DedicatedEpsBearerId_MCVideo</w:t>
            </w:r>
          </w:p>
        </w:tc>
      </w:tr>
      <w:tr w:rsidR="00935FF4" w:rsidRPr="00874DD1" w14:paraId="265A0BD2" w14:textId="77777777" w:rsidTr="00214C8B">
        <w:tc>
          <w:tcPr>
            <w:tcW w:w="1951" w:type="dxa"/>
            <w:tcBorders>
              <w:top w:val="nil"/>
              <w:bottom w:val="single" w:sz="4" w:space="0" w:color="auto"/>
            </w:tcBorders>
            <w:shd w:val="clear" w:color="auto" w:fill="auto"/>
          </w:tcPr>
          <w:p w14:paraId="159041AA" w14:textId="77777777" w:rsidR="00935FF4" w:rsidRPr="00874DD1" w:rsidRDefault="00935FF4" w:rsidP="00214C8B">
            <w:pPr>
              <w:pStyle w:val="TAL"/>
            </w:pPr>
          </w:p>
        </w:tc>
        <w:tc>
          <w:tcPr>
            <w:tcW w:w="1276" w:type="dxa"/>
            <w:shd w:val="clear" w:color="auto" w:fill="auto"/>
          </w:tcPr>
          <w:p w14:paraId="5A33DACB" w14:textId="77777777" w:rsidR="00935FF4" w:rsidRPr="00874DD1" w:rsidRDefault="00935FF4" w:rsidP="00214C8B">
            <w:pPr>
              <w:pStyle w:val="TAL"/>
            </w:pPr>
            <w:r w:rsidRPr="00874DD1">
              <w:t>MCData</w:t>
            </w:r>
          </w:p>
        </w:tc>
        <w:tc>
          <w:tcPr>
            <w:tcW w:w="6630" w:type="dxa"/>
            <w:gridSpan w:val="3"/>
            <w:shd w:val="clear" w:color="auto" w:fill="auto"/>
          </w:tcPr>
          <w:p w14:paraId="125D74E4" w14:textId="77777777" w:rsidR="00935FF4" w:rsidRPr="00874DD1" w:rsidRDefault="00935FF4" w:rsidP="00214C8B">
            <w:pPr>
              <w:pStyle w:val="TAL"/>
            </w:pPr>
            <w:r w:rsidRPr="00874DD1">
              <w:t>px_MCX_IPCAN_DedicatedEpsBearerId_MCData</w:t>
            </w:r>
          </w:p>
        </w:tc>
      </w:tr>
      <w:tr w:rsidR="00935FF4" w:rsidRPr="00874DD1" w14:paraId="764DF57A" w14:textId="77777777" w:rsidTr="00214C8B">
        <w:tc>
          <w:tcPr>
            <w:tcW w:w="1951" w:type="dxa"/>
            <w:tcBorders>
              <w:bottom w:val="nil"/>
            </w:tcBorders>
            <w:shd w:val="clear" w:color="auto" w:fill="auto"/>
          </w:tcPr>
          <w:p w14:paraId="67844B95" w14:textId="77777777" w:rsidR="00935FF4" w:rsidRPr="00874DD1" w:rsidRDefault="00935FF4" w:rsidP="00214C8B">
            <w:pPr>
              <w:pStyle w:val="TAL"/>
            </w:pPr>
            <w:r w:rsidRPr="00874DD1">
              <w:t>Packet filters</w:t>
            </w:r>
          </w:p>
        </w:tc>
        <w:tc>
          <w:tcPr>
            <w:tcW w:w="1276" w:type="dxa"/>
            <w:tcBorders>
              <w:bottom w:val="nil"/>
            </w:tcBorders>
            <w:shd w:val="clear" w:color="auto" w:fill="auto"/>
          </w:tcPr>
          <w:p w14:paraId="59547A3B" w14:textId="77777777" w:rsidR="00935FF4" w:rsidRPr="00874DD1" w:rsidRDefault="00935FF4" w:rsidP="00214C8B">
            <w:pPr>
              <w:pStyle w:val="TAL"/>
            </w:pPr>
            <w:r w:rsidRPr="00874DD1">
              <w:t>MCPTT</w:t>
            </w:r>
          </w:p>
        </w:tc>
        <w:tc>
          <w:tcPr>
            <w:tcW w:w="1417" w:type="dxa"/>
            <w:tcBorders>
              <w:bottom w:val="nil"/>
            </w:tcBorders>
            <w:shd w:val="clear" w:color="auto" w:fill="auto"/>
          </w:tcPr>
          <w:p w14:paraId="18E200E1" w14:textId="77777777" w:rsidR="00935FF4" w:rsidRPr="00874DD1" w:rsidRDefault="00935FF4" w:rsidP="00214C8B">
            <w:pPr>
              <w:pStyle w:val="TAL"/>
            </w:pPr>
            <w:r w:rsidRPr="00874DD1">
              <w:t>Audio</w:t>
            </w:r>
          </w:p>
        </w:tc>
        <w:tc>
          <w:tcPr>
            <w:tcW w:w="1843" w:type="dxa"/>
            <w:shd w:val="clear" w:color="auto" w:fill="auto"/>
          </w:tcPr>
          <w:p w14:paraId="31486A3E" w14:textId="77777777" w:rsidR="00935FF4" w:rsidRPr="00874DD1" w:rsidRDefault="00935FF4" w:rsidP="00214C8B">
            <w:pPr>
              <w:pStyle w:val="TAL"/>
            </w:pPr>
            <w:r w:rsidRPr="00874DD1">
              <w:t>Remote port range</w:t>
            </w:r>
          </w:p>
        </w:tc>
        <w:tc>
          <w:tcPr>
            <w:tcW w:w="3370" w:type="dxa"/>
            <w:shd w:val="clear" w:color="auto" w:fill="auto"/>
          </w:tcPr>
          <w:p w14:paraId="42209055" w14:textId="77777777" w:rsidR="00935FF4" w:rsidRPr="00874DD1" w:rsidRDefault="00935FF4" w:rsidP="00214C8B">
            <w:pPr>
              <w:pStyle w:val="TAL"/>
            </w:pPr>
            <w:r w:rsidRPr="00874DD1">
              <w:t>tsc_MCX_MediaPort_Audio .. tsc_MCX_MediaPort_Audio + 1</w:t>
            </w:r>
          </w:p>
        </w:tc>
      </w:tr>
      <w:tr w:rsidR="00935FF4" w:rsidRPr="00874DD1" w14:paraId="4014C603" w14:textId="77777777" w:rsidTr="00214C8B">
        <w:tc>
          <w:tcPr>
            <w:tcW w:w="1951" w:type="dxa"/>
            <w:tcBorders>
              <w:top w:val="nil"/>
              <w:bottom w:val="nil"/>
            </w:tcBorders>
            <w:shd w:val="clear" w:color="auto" w:fill="auto"/>
          </w:tcPr>
          <w:p w14:paraId="27CF390A" w14:textId="77777777" w:rsidR="00935FF4" w:rsidRPr="00874DD1" w:rsidRDefault="00935FF4" w:rsidP="00214C8B">
            <w:pPr>
              <w:pStyle w:val="TAL"/>
            </w:pPr>
          </w:p>
        </w:tc>
        <w:tc>
          <w:tcPr>
            <w:tcW w:w="1276" w:type="dxa"/>
            <w:tcBorders>
              <w:top w:val="nil"/>
              <w:bottom w:val="nil"/>
            </w:tcBorders>
            <w:shd w:val="clear" w:color="auto" w:fill="auto"/>
          </w:tcPr>
          <w:p w14:paraId="53CC07E1" w14:textId="77777777" w:rsidR="00935FF4" w:rsidRPr="00874DD1" w:rsidRDefault="00935FF4" w:rsidP="00214C8B">
            <w:pPr>
              <w:pStyle w:val="TAL"/>
            </w:pPr>
          </w:p>
        </w:tc>
        <w:tc>
          <w:tcPr>
            <w:tcW w:w="1417" w:type="dxa"/>
            <w:tcBorders>
              <w:top w:val="nil"/>
            </w:tcBorders>
            <w:shd w:val="clear" w:color="auto" w:fill="auto"/>
          </w:tcPr>
          <w:p w14:paraId="55571502" w14:textId="77777777" w:rsidR="00935FF4" w:rsidRPr="00874DD1" w:rsidRDefault="00935FF4" w:rsidP="00214C8B">
            <w:pPr>
              <w:pStyle w:val="TAL"/>
            </w:pPr>
          </w:p>
        </w:tc>
        <w:tc>
          <w:tcPr>
            <w:tcW w:w="1843" w:type="dxa"/>
            <w:shd w:val="clear" w:color="auto" w:fill="auto"/>
          </w:tcPr>
          <w:p w14:paraId="08CDD881" w14:textId="77777777" w:rsidR="00935FF4" w:rsidRPr="00874DD1" w:rsidRDefault="00935FF4" w:rsidP="00214C8B">
            <w:pPr>
              <w:pStyle w:val="TAL"/>
            </w:pPr>
            <w:r w:rsidRPr="00874DD1">
              <w:t>Protocol</w:t>
            </w:r>
          </w:p>
        </w:tc>
        <w:tc>
          <w:tcPr>
            <w:tcW w:w="3370" w:type="dxa"/>
            <w:shd w:val="clear" w:color="auto" w:fill="auto"/>
          </w:tcPr>
          <w:p w14:paraId="5BF77A1E" w14:textId="77777777" w:rsidR="00935FF4" w:rsidRPr="00874DD1" w:rsidRDefault="00935FF4" w:rsidP="00214C8B">
            <w:pPr>
              <w:pStyle w:val="TAL"/>
            </w:pPr>
            <w:r w:rsidRPr="00874DD1">
              <w:t>UDP</w:t>
            </w:r>
          </w:p>
        </w:tc>
      </w:tr>
      <w:tr w:rsidR="00935FF4" w:rsidRPr="00874DD1" w14:paraId="0D8FE422" w14:textId="77777777" w:rsidTr="00214C8B">
        <w:tc>
          <w:tcPr>
            <w:tcW w:w="1951" w:type="dxa"/>
            <w:tcBorders>
              <w:top w:val="nil"/>
              <w:bottom w:val="nil"/>
            </w:tcBorders>
            <w:shd w:val="clear" w:color="auto" w:fill="auto"/>
          </w:tcPr>
          <w:p w14:paraId="77FD3741" w14:textId="77777777" w:rsidR="00935FF4" w:rsidRPr="00874DD1" w:rsidRDefault="00935FF4" w:rsidP="00214C8B">
            <w:pPr>
              <w:pStyle w:val="TAL"/>
            </w:pPr>
          </w:p>
        </w:tc>
        <w:tc>
          <w:tcPr>
            <w:tcW w:w="1276" w:type="dxa"/>
            <w:tcBorders>
              <w:top w:val="nil"/>
              <w:bottom w:val="nil"/>
            </w:tcBorders>
            <w:shd w:val="clear" w:color="auto" w:fill="auto"/>
          </w:tcPr>
          <w:p w14:paraId="483DB478" w14:textId="77777777" w:rsidR="00935FF4" w:rsidRPr="00874DD1" w:rsidRDefault="00935FF4" w:rsidP="00214C8B">
            <w:pPr>
              <w:pStyle w:val="TAL"/>
            </w:pPr>
          </w:p>
        </w:tc>
        <w:tc>
          <w:tcPr>
            <w:tcW w:w="1417" w:type="dxa"/>
            <w:tcBorders>
              <w:bottom w:val="nil"/>
            </w:tcBorders>
            <w:shd w:val="clear" w:color="auto" w:fill="auto"/>
          </w:tcPr>
          <w:p w14:paraId="0241432D" w14:textId="77777777" w:rsidR="00935FF4" w:rsidRPr="00874DD1" w:rsidRDefault="00935FF4" w:rsidP="00214C8B">
            <w:pPr>
              <w:pStyle w:val="TAL"/>
            </w:pPr>
            <w:r w:rsidRPr="00874DD1">
              <w:t>Media Control</w:t>
            </w:r>
          </w:p>
        </w:tc>
        <w:tc>
          <w:tcPr>
            <w:tcW w:w="1843" w:type="dxa"/>
            <w:shd w:val="clear" w:color="auto" w:fill="auto"/>
          </w:tcPr>
          <w:p w14:paraId="1CBAD830" w14:textId="77777777" w:rsidR="00935FF4" w:rsidRPr="00874DD1" w:rsidRDefault="00935FF4" w:rsidP="00214C8B">
            <w:pPr>
              <w:pStyle w:val="TAL"/>
            </w:pPr>
            <w:r w:rsidRPr="00874DD1">
              <w:t>Single remote port</w:t>
            </w:r>
          </w:p>
        </w:tc>
        <w:tc>
          <w:tcPr>
            <w:tcW w:w="3370" w:type="dxa"/>
            <w:shd w:val="clear" w:color="auto" w:fill="auto"/>
          </w:tcPr>
          <w:p w14:paraId="47045DD1" w14:textId="77777777" w:rsidR="00935FF4" w:rsidRPr="00874DD1" w:rsidRDefault="00935FF4" w:rsidP="00214C8B">
            <w:pPr>
              <w:pStyle w:val="TAL"/>
            </w:pPr>
            <w:r w:rsidRPr="00874DD1">
              <w:t>tsc_MCX_MediaControlPortNW</w:t>
            </w:r>
          </w:p>
        </w:tc>
      </w:tr>
      <w:tr w:rsidR="00935FF4" w:rsidRPr="00874DD1" w14:paraId="13968D1A" w14:textId="77777777" w:rsidTr="00214C8B">
        <w:tc>
          <w:tcPr>
            <w:tcW w:w="1951" w:type="dxa"/>
            <w:tcBorders>
              <w:top w:val="nil"/>
              <w:bottom w:val="nil"/>
            </w:tcBorders>
            <w:shd w:val="clear" w:color="auto" w:fill="auto"/>
          </w:tcPr>
          <w:p w14:paraId="642FB195" w14:textId="77777777" w:rsidR="00935FF4" w:rsidRPr="00874DD1" w:rsidRDefault="00935FF4" w:rsidP="00214C8B">
            <w:pPr>
              <w:pStyle w:val="TAL"/>
            </w:pPr>
          </w:p>
        </w:tc>
        <w:tc>
          <w:tcPr>
            <w:tcW w:w="1276" w:type="dxa"/>
            <w:tcBorders>
              <w:top w:val="nil"/>
            </w:tcBorders>
            <w:shd w:val="clear" w:color="auto" w:fill="auto"/>
          </w:tcPr>
          <w:p w14:paraId="14BC9B0A" w14:textId="77777777" w:rsidR="00935FF4" w:rsidRPr="00874DD1" w:rsidRDefault="00935FF4" w:rsidP="00214C8B">
            <w:pPr>
              <w:pStyle w:val="TAL"/>
            </w:pPr>
          </w:p>
        </w:tc>
        <w:tc>
          <w:tcPr>
            <w:tcW w:w="1417" w:type="dxa"/>
            <w:tcBorders>
              <w:top w:val="nil"/>
            </w:tcBorders>
            <w:shd w:val="clear" w:color="auto" w:fill="auto"/>
          </w:tcPr>
          <w:p w14:paraId="2294966B" w14:textId="77777777" w:rsidR="00935FF4" w:rsidRPr="00874DD1" w:rsidRDefault="00935FF4" w:rsidP="00214C8B">
            <w:pPr>
              <w:pStyle w:val="TAL"/>
            </w:pPr>
          </w:p>
        </w:tc>
        <w:tc>
          <w:tcPr>
            <w:tcW w:w="1843" w:type="dxa"/>
            <w:shd w:val="clear" w:color="auto" w:fill="auto"/>
          </w:tcPr>
          <w:p w14:paraId="395B3ACC" w14:textId="77777777" w:rsidR="00935FF4" w:rsidRPr="00874DD1" w:rsidRDefault="00935FF4" w:rsidP="00214C8B">
            <w:pPr>
              <w:pStyle w:val="TAL"/>
            </w:pPr>
            <w:r w:rsidRPr="00874DD1">
              <w:t>Protocol</w:t>
            </w:r>
          </w:p>
        </w:tc>
        <w:tc>
          <w:tcPr>
            <w:tcW w:w="3370" w:type="dxa"/>
            <w:shd w:val="clear" w:color="auto" w:fill="auto"/>
          </w:tcPr>
          <w:p w14:paraId="7BEB7939" w14:textId="77777777" w:rsidR="00935FF4" w:rsidRPr="00874DD1" w:rsidRDefault="00935FF4" w:rsidP="00214C8B">
            <w:pPr>
              <w:pStyle w:val="TAL"/>
            </w:pPr>
            <w:r w:rsidRPr="00874DD1">
              <w:t>UDP</w:t>
            </w:r>
          </w:p>
        </w:tc>
      </w:tr>
      <w:tr w:rsidR="00935FF4" w:rsidRPr="00874DD1" w14:paraId="642A3417" w14:textId="77777777" w:rsidTr="00214C8B">
        <w:tc>
          <w:tcPr>
            <w:tcW w:w="1951" w:type="dxa"/>
            <w:tcBorders>
              <w:top w:val="nil"/>
              <w:bottom w:val="nil"/>
            </w:tcBorders>
            <w:shd w:val="clear" w:color="auto" w:fill="auto"/>
          </w:tcPr>
          <w:p w14:paraId="11AFC8A2" w14:textId="77777777" w:rsidR="00935FF4" w:rsidRPr="00874DD1" w:rsidRDefault="00935FF4" w:rsidP="00214C8B">
            <w:pPr>
              <w:pStyle w:val="TAL"/>
            </w:pPr>
          </w:p>
        </w:tc>
        <w:tc>
          <w:tcPr>
            <w:tcW w:w="1276" w:type="dxa"/>
            <w:tcBorders>
              <w:top w:val="nil"/>
              <w:bottom w:val="nil"/>
            </w:tcBorders>
            <w:shd w:val="clear" w:color="auto" w:fill="auto"/>
          </w:tcPr>
          <w:p w14:paraId="1FB0AC72" w14:textId="77777777" w:rsidR="00935FF4" w:rsidRPr="00874DD1" w:rsidRDefault="00935FF4" w:rsidP="00214C8B">
            <w:pPr>
              <w:pStyle w:val="TAL"/>
            </w:pPr>
            <w:r w:rsidRPr="00874DD1">
              <w:t>MCVideo</w:t>
            </w:r>
          </w:p>
        </w:tc>
        <w:tc>
          <w:tcPr>
            <w:tcW w:w="1417" w:type="dxa"/>
            <w:tcBorders>
              <w:bottom w:val="nil"/>
            </w:tcBorders>
            <w:shd w:val="clear" w:color="auto" w:fill="auto"/>
          </w:tcPr>
          <w:p w14:paraId="57D450BA" w14:textId="77777777" w:rsidR="00935FF4" w:rsidRPr="00874DD1" w:rsidRDefault="00935FF4" w:rsidP="00214C8B">
            <w:pPr>
              <w:pStyle w:val="TAL"/>
            </w:pPr>
            <w:r w:rsidRPr="00874DD1">
              <w:t>Audio</w:t>
            </w:r>
          </w:p>
        </w:tc>
        <w:tc>
          <w:tcPr>
            <w:tcW w:w="1843" w:type="dxa"/>
            <w:shd w:val="clear" w:color="auto" w:fill="auto"/>
          </w:tcPr>
          <w:p w14:paraId="0729DC12" w14:textId="77777777" w:rsidR="00935FF4" w:rsidRPr="00874DD1" w:rsidRDefault="00935FF4" w:rsidP="00214C8B">
            <w:pPr>
              <w:pStyle w:val="TAL"/>
            </w:pPr>
            <w:r w:rsidRPr="00874DD1">
              <w:t>Remote port range</w:t>
            </w:r>
          </w:p>
        </w:tc>
        <w:tc>
          <w:tcPr>
            <w:tcW w:w="3370" w:type="dxa"/>
            <w:shd w:val="clear" w:color="auto" w:fill="auto"/>
          </w:tcPr>
          <w:p w14:paraId="6BEC529D" w14:textId="77777777" w:rsidR="00935FF4" w:rsidRPr="00874DD1" w:rsidRDefault="00935FF4" w:rsidP="00214C8B">
            <w:pPr>
              <w:pStyle w:val="TAL"/>
            </w:pPr>
            <w:r w:rsidRPr="00874DD1">
              <w:t>tsc_MCX_MediaPort_Audio .. tsc_MCX_MediaPort_Audio + 1</w:t>
            </w:r>
          </w:p>
        </w:tc>
      </w:tr>
      <w:tr w:rsidR="00935FF4" w:rsidRPr="00874DD1" w14:paraId="1F327AD3" w14:textId="77777777" w:rsidTr="00214C8B">
        <w:tc>
          <w:tcPr>
            <w:tcW w:w="1951" w:type="dxa"/>
            <w:tcBorders>
              <w:top w:val="nil"/>
              <w:bottom w:val="nil"/>
            </w:tcBorders>
            <w:shd w:val="clear" w:color="auto" w:fill="auto"/>
          </w:tcPr>
          <w:p w14:paraId="421D354A" w14:textId="77777777" w:rsidR="00935FF4" w:rsidRPr="00874DD1" w:rsidRDefault="00935FF4" w:rsidP="00214C8B">
            <w:pPr>
              <w:pStyle w:val="TAL"/>
            </w:pPr>
          </w:p>
        </w:tc>
        <w:tc>
          <w:tcPr>
            <w:tcW w:w="1276" w:type="dxa"/>
            <w:tcBorders>
              <w:top w:val="nil"/>
              <w:bottom w:val="nil"/>
            </w:tcBorders>
            <w:shd w:val="clear" w:color="auto" w:fill="auto"/>
          </w:tcPr>
          <w:p w14:paraId="7592370A" w14:textId="77777777" w:rsidR="00935FF4" w:rsidRPr="00874DD1" w:rsidRDefault="00935FF4" w:rsidP="00214C8B">
            <w:pPr>
              <w:pStyle w:val="TAL"/>
            </w:pPr>
          </w:p>
        </w:tc>
        <w:tc>
          <w:tcPr>
            <w:tcW w:w="1417" w:type="dxa"/>
            <w:tcBorders>
              <w:top w:val="nil"/>
            </w:tcBorders>
            <w:shd w:val="clear" w:color="auto" w:fill="auto"/>
          </w:tcPr>
          <w:p w14:paraId="05566EB3" w14:textId="77777777" w:rsidR="00935FF4" w:rsidRPr="00874DD1" w:rsidRDefault="00935FF4" w:rsidP="00214C8B">
            <w:pPr>
              <w:pStyle w:val="TAL"/>
            </w:pPr>
          </w:p>
        </w:tc>
        <w:tc>
          <w:tcPr>
            <w:tcW w:w="1843" w:type="dxa"/>
            <w:shd w:val="clear" w:color="auto" w:fill="auto"/>
          </w:tcPr>
          <w:p w14:paraId="5FE18A70" w14:textId="77777777" w:rsidR="00935FF4" w:rsidRPr="00874DD1" w:rsidRDefault="00935FF4" w:rsidP="00214C8B">
            <w:pPr>
              <w:pStyle w:val="TAL"/>
            </w:pPr>
            <w:r w:rsidRPr="00874DD1">
              <w:t>Protocol</w:t>
            </w:r>
          </w:p>
        </w:tc>
        <w:tc>
          <w:tcPr>
            <w:tcW w:w="3370" w:type="dxa"/>
            <w:shd w:val="clear" w:color="auto" w:fill="auto"/>
          </w:tcPr>
          <w:p w14:paraId="6A88DA7A" w14:textId="77777777" w:rsidR="00935FF4" w:rsidRPr="00874DD1" w:rsidRDefault="00935FF4" w:rsidP="00214C8B">
            <w:pPr>
              <w:pStyle w:val="TAL"/>
            </w:pPr>
            <w:r w:rsidRPr="00874DD1">
              <w:t>UDP</w:t>
            </w:r>
          </w:p>
        </w:tc>
      </w:tr>
      <w:tr w:rsidR="00935FF4" w:rsidRPr="00874DD1" w14:paraId="1A8B3028" w14:textId="77777777" w:rsidTr="00214C8B">
        <w:tc>
          <w:tcPr>
            <w:tcW w:w="1951" w:type="dxa"/>
            <w:tcBorders>
              <w:top w:val="nil"/>
              <w:bottom w:val="nil"/>
            </w:tcBorders>
            <w:shd w:val="clear" w:color="auto" w:fill="auto"/>
          </w:tcPr>
          <w:p w14:paraId="6E9EB7D5" w14:textId="77777777" w:rsidR="00935FF4" w:rsidRPr="00874DD1" w:rsidRDefault="00935FF4" w:rsidP="00214C8B">
            <w:pPr>
              <w:pStyle w:val="TAL"/>
            </w:pPr>
          </w:p>
        </w:tc>
        <w:tc>
          <w:tcPr>
            <w:tcW w:w="1276" w:type="dxa"/>
            <w:tcBorders>
              <w:top w:val="nil"/>
              <w:bottom w:val="nil"/>
            </w:tcBorders>
            <w:shd w:val="clear" w:color="auto" w:fill="auto"/>
          </w:tcPr>
          <w:p w14:paraId="59FF55A5" w14:textId="77777777" w:rsidR="00935FF4" w:rsidRPr="00874DD1" w:rsidRDefault="00935FF4" w:rsidP="00214C8B">
            <w:pPr>
              <w:pStyle w:val="TAL"/>
            </w:pPr>
          </w:p>
        </w:tc>
        <w:tc>
          <w:tcPr>
            <w:tcW w:w="1417" w:type="dxa"/>
            <w:tcBorders>
              <w:bottom w:val="nil"/>
            </w:tcBorders>
            <w:shd w:val="clear" w:color="auto" w:fill="auto"/>
          </w:tcPr>
          <w:p w14:paraId="3385911B" w14:textId="77777777" w:rsidR="00935FF4" w:rsidRPr="00874DD1" w:rsidRDefault="00935FF4" w:rsidP="00214C8B">
            <w:pPr>
              <w:pStyle w:val="TAL"/>
            </w:pPr>
            <w:r w:rsidRPr="00874DD1">
              <w:t>Video</w:t>
            </w:r>
          </w:p>
        </w:tc>
        <w:tc>
          <w:tcPr>
            <w:tcW w:w="1843" w:type="dxa"/>
            <w:shd w:val="clear" w:color="auto" w:fill="auto"/>
          </w:tcPr>
          <w:p w14:paraId="261C7D72" w14:textId="77777777" w:rsidR="00935FF4" w:rsidRPr="00874DD1" w:rsidRDefault="00935FF4" w:rsidP="00214C8B">
            <w:pPr>
              <w:pStyle w:val="TAL"/>
            </w:pPr>
            <w:r w:rsidRPr="00874DD1">
              <w:t>Remote port range</w:t>
            </w:r>
          </w:p>
        </w:tc>
        <w:tc>
          <w:tcPr>
            <w:tcW w:w="3370" w:type="dxa"/>
            <w:shd w:val="clear" w:color="auto" w:fill="auto"/>
          </w:tcPr>
          <w:p w14:paraId="2E054094" w14:textId="77777777" w:rsidR="00935FF4" w:rsidRPr="00874DD1" w:rsidRDefault="00935FF4" w:rsidP="00214C8B">
            <w:pPr>
              <w:pStyle w:val="TAL"/>
            </w:pPr>
            <w:r w:rsidRPr="00874DD1">
              <w:t>tsc_MCX_MediaPort_Video .. tsc_MCX_MediaPort_Video + 1</w:t>
            </w:r>
          </w:p>
        </w:tc>
      </w:tr>
      <w:tr w:rsidR="00935FF4" w:rsidRPr="00874DD1" w14:paraId="28C8C5C8" w14:textId="77777777" w:rsidTr="00214C8B">
        <w:tc>
          <w:tcPr>
            <w:tcW w:w="1951" w:type="dxa"/>
            <w:tcBorders>
              <w:top w:val="nil"/>
              <w:bottom w:val="nil"/>
            </w:tcBorders>
            <w:shd w:val="clear" w:color="auto" w:fill="auto"/>
          </w:tcPr>
          <w:p w14:paraId="68C31F75" w14:textId="77777777" w:rsidR="00935FF4" w:rsidRPr="00874DD1" w:rsidRDefault="00935FF4" w:rsidP="00214C8B">
            <w:pPr>
              <w:pStyle w:val="TAL"/>
            </w:pPr>
          </w:p>
        </w:tc>
        <w:tc>
          <w:tcPr>
            <w:tcW w:w="1276" w:type="dxa"/>
            <w:tcBorders>
              <w:top w:val="nil"/>
              <w:bottom w:val="nil"/>
            </w:tcBorders>
            <w:shd w:val="clear" w:color="auto" w:fill="auto"/>
          </w:tcPr>
          <w:p w14:paraId="209ABCCC" w14:textId="77777777" w:rsidR="00935FF4" w:rsidRPr="00874DD1" w:rsidRDefault="00935FF4" w:rsidP="00214C8B">
            <w:pPr>
              <w:pStyle w:val="TAL"/>
            </w:pPr>
          </w:p>
        </w:tc>
        <w:tc>
          <w:tcPr>
            <w:tcW w:w="1417" w:type="dxa"/>
            <w:tcBorders>
              <w:top w:val="nil"/>
            </w:tcBorders>
            <w:shd w:val="clear" w:color="auto" w:fill="auto"/>
          </w:tcPr>
          <w:p w14:paraId="6B49AA29" w14:textId="77777777" w:rsidR="00935FF4" w:rsidRPr="00874DD1" w:rsidRDefault="00935FF4" w:rsidP="00214C8B">
            <w:pPr>
              <w:pStyle w:val="TAL"/>
            </w:pPr>
          </w:p>
        </w:tc>
        <w:tc>
          <w:tcPr>
            <w:tcW w:w="1843" w:type="dxa"/>
            <w:shd w:val="clear" w:color="auto" w:fill="auto"/>
          </w:tcPr>
          <w:p w14:paraId="0411CEC0" w14:textId="77777777" w:rsidR="00935FF4" w:rsidRPr="00874DD1" w:rsidRDefault="00935FF4" w:rsidP="00214C8B">
            <w:pPr>
              <w:pStyle w:val="TAL"/>
            </w:pPr>
            <w:r w:rsidRPr="00874DD1">
              <w:t>Protocol</w:t>
            </w:r>
          </w:p>
        </w:tc>
        <w:tc>
          <w:tcPr>
            <w:tcW w:w="3370" w:type="dxa"/>
            <w:shd w:val="clear" w:color="auto" w:fill="auto"/>
          </w:tcPr>
          <w:p w14:paraId="3A3545EF" w14:textId="77777777" w:rsidR="00935FF4" w:rsidRPr="00874DD1" w:rsidRDefault="00935FF4" w:rsidP="00214C8B">
            <w:pPr>
              <w:pStyle w:val="TAL"/>
            </w:pPr>
            <w:r w:rsidRPr="00874DD1">
              <w:t>UDP</w:t>
            </w:r>
          </w:p>
        </w:tc>
      </w:tr>
      <w:tr w:rsidR="00935FF4" w:rsidRPr="00874DD1" w14:paraId="1F2AD0B3" w14:textId="77777777" w:rsidTr="00214C8B">
        <w:tc>
          <w:tcPr>
            <w:tcW w:w="1951" w:type="dxa"/>
            <w:tcBorders>
              <w:top w:val="nil"/>
              <w:bottom w:val="nil"/>
            </w:tcBorders>
            <w:shd w:val="clear" w:color="auto" w:fill="auto"/>
          </w:tcPr>
          <w:p w14:paraId="395848F9" w14:textId="77777777" w:rsidR="00935FF4" w:rsidRPr="00874DD1" w:rsidRDefault="00935FF4" w:rsidP="00214C8B">
            <w:pPr>
              <w:pStyle w:val="TAL"/>
            </w:pPr>
          </w:p>
        </w:tc>
        <w:tc>
          <w:tcPr>
            <w:tcW w:w="1276" w:type="dxa"/>
            <w:tcBorders>
              <w:top w:val="nil"/>
              <w:bottom w:val="nil"/>
            </w:tcBorders>
            <w:shd w:val="clear" w:color="auto" w:fill="auto"/>
          </w:tcPr>
          <w:p w14:paraId="0AF43E98" w14:textId="77777777" w:rsidR="00935FF4" w:rsidRPr="00874DD1" w:rsidRDefault="00935FF4" w:rsidP="00214C8B">
            <w:pPr>
              <w:pStyle w:val="TAL"/>
            </w:pPr>
          </w:p>
        </w:tc>
        <w:tc>
          <w:tcPr>
            <w:tcW w:w="1417" w:type="dxa"/>
            <w:tcBorders>
              <w:bottom w:val="nil"/>
            </w:tcBorders>
            <w:shd w:val="clear" w:color="auto" w:fill="auto"/>
          </w:tcPr>
          <w:p w14:paraId="5712014B" w14:textId="77777777" w:rsidR="00935FF4" w:rsidRPr="00874DD1" w:rsidRDefault="00935FF4" w:rsidP="00214C8B">
            <w:pPr>
              <w:pStyle w:val="TAL"/>
            </w:pPr>
            <w:r w:rsidRPr="00874DD1">
              <w:t>Media Control</w:t>
            </w:r>
          </w:p>
        </w:tc>
        <w:tc>
          <w:tcPr>
            <w:tcW w:w="1843" w:type="dxa"/>
            <w:shd w:val="clear" w:color="auto" w:fill="auto"/>
          </w:tcPr>
          <w:p w14:paraId="68C87D4D" w14:textId="77777777" w:rsidR="00935FF4" w:rsidRPr="00874DD1" w:rsidRDefault="00935FF4" w:rsidP="00214C8B">
            <w:pPr>
              <w:pStyle w:val="TAL"/>
            </w:pPr>
            <w:r w:rsidRPr="00874DD1">
              <w:t>Single remote port</w:t>
            </w:r>
          </w:p>
        </w:tc>
        <w:tc>
          <w:tcPr>
            <w:tcW w:w="3370" w:type="dxa"/>
            <w:shd w:val="clear" w:color="auto" w:fill="auto"/>
          </w:tcPr>
          <w:p w14:paraId="6E7BD1C1" w14:textId="77777777" w:rsidR="00935FF4" w:rsidRPr="00874DD1" w:rsidRDefault="00935FF4" w:rsidP="00214C8B">
            <w:pPr>
              <w:pStyle w:val="TAL"/>
            </w:pPr>
            <w:r w:rsidRPr="00874DD1">
              <w:t>tsc_MCX_MediaControlPortNW</w:t>
            </w:r>
          </w:p>
        </w:tc>
      </w:tr>
      <w:tr w:rsidR="00935FF4" w:rsidRPr="00874DD1" w14:paraId="3056BF65" w14:textId="77777777" w:rsidTr="00214C8B">
        <w:tc>
          <w:tcPr>
            <w:tcW w:w="1951" w:type="dxa"/>
            <w:tcBorders>
              <w:top w:val="nil"/>
              <w:bottom w:val="nil"/>
            </w:tcBorders>
            <w:shd w:val="clear" w:color="auto" w:fill="auto"/>
          </w:tcPr>
          <w:p w14:paraId="489538F8" w14:textId="77777777" w:rsidR="00935FF4" w:rsidRPr="00874DD1" w:rsidRDefault="00935FF4" w:rsidP="00214C8B">
            <w:pPr>
              <w:pStyle w:val="TAL"/>
            </w:pPr>
          </w:p>
        </w:tc>
        <w:tc>
          <w:tcPr>
            <w:tcW w:w="1276" w:type="dxa"/>
            <w:tcBorders>
              <w:top w:val="nil"/>
            </w:tcBorders>
            <w:shd w:val="clear" w:color="auto" w:fill="auto"/>
          </w:tcPr>
          <w:p w14:paraId="1FB7690C" w14:textId="77777777" w:rsidR="00935FF4" w:rsidRPr="00874DD1" w:rsidRDefault="00935FF4" w:rsidP="00214C8B">
            <w:pPr>
              <w:pStyle w:val="TAL"/>
            </w:pPr>
          </w:p>
        </w:tc>
        <w:tc>
          <w:tcPr>
            <w:tcW w:w="1417" w:type="dxa"/>
            <w:tcBorders>
              <w:top w:val="nil"/>
            </w:tcBorders>
            <w:shd w:val="clear" w:color="auto" w:fill="auto"/>
          </w:tcPr>
          <w:p w14:paraId="5A45BADD" w14:textId="77777777" w:rsidR="00935FF4" w:rsidRPr="00874DD1" w:rsidRDefault="00935FF4" w:rsidP="00214C8B">
            <w:pPr>
              <w:pStyle w:val="TAL"/>
            </w:pPr>
          </w:p>
        </w:tc>
        <w:tc>
          <w:tcPr>
            <w:tcW w:w="1843" w:type="dxa"/>
            <w:shd w:val="clear" w:color="auto" w:fill="auto"/>
          </w:tcPr>
          <w:p w14:paraId="401E9164" w14:textId="77777777" w:rsidR="00935FF4" w:rsidRPr="00874DD1" w:rsidRDefault="00935FF4" w:rsidP="00214C8B">
            <w:pPr>
              <w:pStyle w:val="TAL"/>
            </w:pPr>
            <w:r w:rsidRPr="00874DD1">
              <w:t>Protocol</w:t>
            </w:r>
          </w:p>
        </w:tc>
        <w:tc>
          <w:tcPr>
            <w:tcW w:w="3370" w:type="dxa"/>
            <w:shd w:val="clear" w:color="auto" w:fill="auto"/>
          </w:tcPr>
          <w:p w14:paraId="6FBC92C0" w14:textId="77777777" w:rsidR="00935FF4" w:rsidRPr="00874DD1" w:rsidRDefault="00935FF4" w:rsidP="00214C8B">
            <w:pPr>
              <w:pStyle w:val="TAL"/>
            </w:pPr>
            <w:r w:rsidRPr="00874DD1">
              <w:t>UDP</w:t>
            </w:r>
          </w:p>
        </w:tc>
      </w:tr>
      <w:tr w:rsidR="00935FF4" w:rsidRPr="00874DD1" w14:paraId="36EA3AC1" w14:textId="77777777" w:rsidTr="00214C8B">
        <w:tc>
          <w:tcPr>
            <w:tcW w:w="1951" w:type="dxa"/>
            <w:tcBorders>
              <w:top w:val="nil"/>
              <w:bottom w:val="nil"/>
            </w:tcBorders>
            <w:shd w:val="clear" w:color="auto" w:fill="auto"/>
          </w:tcPr>
          <w:p w14:paraId="0AF9520C" w14:textId="77777777" w:rsidR="00935FF4" w:rsidRPr="00874DD1" w:rsidRDefault="00935FF4" w:rsidP="00214C8B">
            <w:pPr>
              <w:pStyle w:val="TAL"/>
            </w:pPr>
          </w:p>
        </w:tc>
        <w:tc>
          <w:tcPr>
            <w:tcW w:w="1276" w:type="dxa"/>
            <w:tcBorders>
              <w:top w:val="nil"/>
              <w:bottom w:val="nil"/>
            </w:tcBorders>
            <w:shd w:val="clear" w:color="auto" w:fill="auto"/>
          </w:tcPr>
          <w:p w14:paraId="19CD4D5C" w14:textId="77777777" w:rsidR="00935FF4" w:rsidRPr="00874DD1" w:rsidRDefault="00935FF4" w:rsidP="00214C8B">
            <w:pPr>
              <w:pStyle w:val="TAL"/>
            </w:pPr>
            <w:r w:rsidRPr="00874DD1">
              <w:t>MCData</w:t>
            </w:r>
          </w:p>
        </w:tc>
        <w:tc>
          <w:tcPr>
            <w:tcW w:w="1417" w:type="dxa"/>
            <w:tcBorders>
              <w:bottom w:val="nil"/>
            </w:tcBorders>
            <w:shd w:val="clear" w:color="auto" w:fill="auto"/>
          </w:tcPr>
          <w:p w14:paraId="741D8255" w14:textId="77777777" w:rsidR="00935FF4" w:rsidRPr="00874DD1" w:rsidRDefault="00935FF4" w:rsidP="00214C8B">
            <w:pPr>
              <w:pStyle w:val="TAL"/>
            </w:pPr>
          </w:p>
        </w:tc>
        <w:tc>
          <w:tcPr>
            <w:tcW w:w="1843" w:type="dxa"/>
            <w:shd w:val="clear" w:color="auto" w:fill="auto"/>
          </w:tcPr>
          <w:p w14:paraId="2B1DF4C3" w14:textId="77777777" w:rsidR="00935FF4" w:rsidRPr="00874DD1" w:rsidRDefault="00935FF4" w:rsidP="00214C8B">
            <w:pPr>
              <w:pStyle w:val="TAL"/>
            </w:pPr>
            <w:r w:rsidRPr="00874DD1">
              <w:t>Single remote port</w:t>
            </w:r>
          </w:p>
        </w:tc>
        <w:tc>
          <w:tcPr>
            <w:tcW w:w="3370" w:type="dxa"/>
            <w:shd w:val="clear" w:color="auto" w:fill="auto"/>
          </w:tcPr>
          <w:p w14:paraId="37439650" w14:textId="77777777" w:rsidR="00935FF4" w:rsidRPr="00874DD1" w:rsidRDefault="00935FF4" w:rsidP="00214C8B">
            <w:pPr>
              <w:pStyle w:val="TAL"/>
            </w:pPr>
            <w:r w:rsidRPr="00874DD1">
              <w:t>tsc_MCData_MediaPort_MSRP</w:t>
            </w:r>
          </w:p>
        </w:tc>
      </w:tr>
      <w:tr w:rsidR="00935FF4" w:rsidRPr="00874DD1" w14:paraId="40B076F0" w14:textId="77777777" w:rsidTr="00214C8B">
        <w:tc>
          <w:tcPr>
            <w:tcW w:w="1951" w:type="dxa"/>
            <w:tcBorders>
              <w:top w:val="nil"/>
              <w:bottom w:val="nil"/>
            </w:tcBorders>
            <w:shd w:val="clear" w:color="auto" w:fill="auto"/>
          </w:tcPr>
          <w:p w14:paraId="52DCC0B9" w14:textId="77777777" w:rsidR="00935FF4" w:rsidRPr="00874DD1" w:rsidRDefault="00935FF4" w:rsidP="00214C8B">
            <w:pPr>
              <w:pStyle w:val="TAL"/>
            </w:pPr>
          </w:p>
        </w:tc>
        <w:tc>
          <w:tcPr>
            <w:tcW w:w="1276" w:type="dxa"/>
            <w:tcBorders>
              <w:top w:val="nil"/>
            </w:tcBorders>
            <w:shd w:val="clear" w:color="auto" w:fill="auto"/>
          </w:tcPr>
          <w:p w14:paraId="79DA6566" w14:textId="77777777" w:rsidR="00935FF4" w:rsidRPr="00874DD1" w:rsidRDefault="00935FF4" w:rsidP="00214C8B">
            <w:pPr>
              <w:pStyle w:val="TAL"/>
            </w:pPr>
          </w:p>
        </w:tc>
        <w:tc>
          <w:tcPr>
            <w:tcW w:w="1417" w:type="dxa"/>
            <w:tcBorders>
              <w:top w:val="nil"/>
            </w:tcBorders>
            <w:shd w:val="clear" w:color="auto" w:fill="auto"/>
          </w:tcPr>
          <w:p w14:paraId="4A710559" w14:textId="77777777" w:rsidR="00935FF4" w:rsidRPr="00874DD1" w:rsidRDefault="00935FF4" w:rsidP="00214C8B">
            <w:pPr>
              <w:pStyle w:val="TAL"/>
            </w:pPr>
          </w:p>
        </w:tc>
        <w:tc>
          <w:tcPr>
            <w:tcW w:w="1843" w:type="dxa"/>
            <w:shd w:val="clear" w:color="auto" w:fill="auto"/>
          </w:tcPr>
          <w:p w14:paraId="6CE6F495" w14:textId="77777777" w:rsidR="00935FF4" w:rsidRPr="00874DD1" w:rsidRDefault="00935FF4" w:rsidP="00214C8B">
            <w:pPr>
              <w:pStyle w:val="TAL"/>
            </w:pPr>
            <w:r w:rsidRPr="00874DD1">
              <w:t>Protocol</w:t>
            </w:r>
          </w:p>
        </w:tc>
        <w:tc>
          <w:tcPr>
            <w:tcW w:w="3370" w:type="dxa"/>
            <w:shd w:val="clear" w:color="auto" w:fill="auto"/>
          </w:tcPr>
          <w:p w14:paraId="7341DC61" w14:textId="77777777" w:rsidR="00935FF4" w:rsidRPr="00874DD1" w:rsidRDefault="00935FF4" w:rsidP="00214C8B">
            <w:pPr>
              <w:pStyle w:val="TAL"/>
            </w:pPr>
            <w:r w:rsidRPr="00874DD1">
              <w:t>TCP</w:t>
            </w:r>
          </w:p>
        </w:tc>
      </w:tr>
      <w:tr w:rsidR="00935FF4" w:rsidRPr="00874DD1" w14:paraId="58E75547" w14:textId="77777777" w:rsidTr="00214C8B">
        <w:tc>
          <w:tcPr>
            <w:tcW w:w="9857" w:type="dxa"/>
            <w:gridSpan w:val="5"/>
            <w:tcBorders>
              <w:top w:val="single" w:sz="4" w:space="0" w:color="auto"/>
            </w:tcBorders>
            <w:shd w:val="clear" w:color="auto" w:fill="auto"/>
          </w:tcPr>
          <w:p w14:paraId="4CCFBF36" w14:textId="77777777" w:rsidR="00935FF4" w:rsidRPr="00874DD1" w:rsidRDefault="00935FF4" w:rsidP="00214C8B">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3DBF7CC1" w14:textId="77777777" w:rsidR="00935FF4" w:rsidRPr="00874DD1" w:rsidRDefault="00935FF4" w:rsidP="00935FF4"/>
    <w:p w14:paraId="7621CA88" w14:textId="77777777" w:rsidR="00935FF4" w:rsidRPr="00874DD1" w:rsidRDefault="00935FF4" w:rsidP="00935FF4">
      <w:pPr>
        <w:pStyle w:val="Heading1"/>
      </w:pPr>
      <w:bookmarkStart w:id="125" w:name="_Toc27406698"/>
      <w:bookmarkStart w:id="126" w:name="_Toc36037464"/>
      <w:bookmarkStart w:id="127" w:name="_Toc43837835"/>
      <w:bookmarkStart w:id="128" w:name="_Toc51832380"/>
      <w:bookmarkStart w:id="129" w:name="_Toc60167084"/>
      <w:bookmarkStart w:id="130" w:name="_Toc68108926"/>
      <w:bookmarkStart w:id="131" w:name="_Toc75458734"/>
      <w:bookmarkStart w:id="132" w:name="_Toc90631858"/>
      <w:bookmarkStart w:id="133" w:name="_Toc178186002"/>
      <w:bookmarkStart w:id="134" w:name="_Toc179993600"/>
      <w:r w:rsidRPr="00874DD1">
        <w:t>6</w:t>
      </w:r>
      <w:r w:rsidRPr="00874DD1">
        <w:tab/>
        <w:t>System interface</w:t>
      </w:r>
      <w:bookmarkEnd w:id="125"/>
      <w:bookmarkEnd w:id="126"/>
      <w:bookmarkEnd w:id="127"/>
      <w:bookmarkEnd w:id="128"/>
      <w:bookmarkEnd w:id="129"/>
      <w:bookmarkEnd w:id="130"/>
      <w:bookmarkEnd w:id="131"/>
      <w:bookmarkEnd w:id="132"/>
      <w:bookmarkEnd w:id="133"/>
      <w:bookmarkEnd w:id="134"/>
    </w:p>
    <w:p w14:paraId="0963BC1F" w14:textId="77777777" w:rsidR="00935FF4" w:rsidRPr="00874DD1" w:rsidRDefault="00935FF4" w:rsidP="00935FF4">
      <w:pPr>
        <w:pStyle w:val="Heading2"/>
      </w:pPr>
      <w:bookmarkStart w:id="135" w:name="_Toc27406699"/>
      <w:bookmarkStart w:id="136" w:name="_Toc36037465"/>
      <w:bookmarkStart w:id="137" w:name="_Toc43837836"/>
      <w:bookmarkStart w:id="138" w:name="_Toc51832381"/>
      <w:bookmarkStart w:id="139" w:name="_Toc60167085"/>
      <w:bookmarkStart w:id="140" w:name="_Toc68108927"/>
      <w:bookmarkStart w:id="141" w:name="_Toc75458735"/>
      <w:bookmarkStart w:id="142" w:name="_Toc90631859"/>
      <w:bookmarkStart w:id="143" w:name="_Toc178186003"/>
      <w:bookmarkStart w:id="144" w:name="_Toc179993601"/>
      <w:r w:rsidRPr="00874DD1">
        <w:t>6.1</w:t>
      </w:r>
      <w:r w:rsidRPr="00874DD1">
        <w:tab/>
        <w:t>Upper tester interface</w:t>
      </w:r>
      <w:bookmarkEnd w:id="135"/>
      <w:bookmarkEnd w:id="136"/>
      <w:bookmarkEnd w:id="137"/>
      <w:bookmarkEnd w:id="138"/>
      <w:bookmarkEnd w:id="139"/>
      <w:bookmarkEnd w:id="140"/>
      <w:bookmarkEnd w:id="141"/>
      <w:bookmarkEnd w:id="142"/>
      <w:bookmarkEnd w:id="143"/>
      <w:bookmarkEnd w:id="144"/>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“UserAction”</w:t>
            </w:r>
          </w:p>
        </w:tc>
        <w:tc>
          <w:tcPr>
            <w:tcW w:w="1450" w:type="dxa"/>
            <w:shd w:val="clear" w:color="auto" w:fill="auto"/>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“UserCheck”</w:t>
            </w:r>
          </w:p>
        </w:tc>
        <w:tc>
          <w:tcPr>
            <w:tcW w:w="1450" w:type="dxa"/>
            <w:shd w:val="clear" w:color="auto" w:fill="auto"/>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45" w:name="_Toc27406700"/>
      <w:bookmarkStart w:id="146" w:name="_Toc36037466"/>
      <w:bookmarkStart w:id="147" w:name="_Toc43837837"/>
      <w:bookmarkStart w:id="148" w:name="_Toc51832382"/>
      <w:bookmarkStart w:id="149" w:name="_Toc60167086"/>
      <w:bookmarkStart w:id="150" w:name="_Toc68108928"/>
      <w:bookmarkStart w:id="151" w:name="_Toc75458736"/>
      <w:bookmarkStart w:id="152" w:name="_Toc90631860"/>
      <w:bookmarkStart w:id="153" w:name="_Toc178186004"/>
      <w:bookmarkStart w:id="154" w:name="_Toc179993602"/>
      <w:r w:rsidRPr="00874DD1">
        <w:lastRenderedPageBreak/>
        <w:t>6.2</w:t>
      </w:r>
      <w:r w:rsidRPr="00874DD1">
        <w:tab/>
        <w:t>Abstract system primitives</w:t>
      </w:r>
      <w:bookmarkEnd w:id="145"/>
      <w:bookmarkEnd w:id="146"/>
      <w:bookmarkEnd w:id="147"/>
      <w:bookmarkEnd w:id="148"/>
      <w:bookmarkEnd w:id="149"/>
      <w:bookmarkEnd w:id="150"/>
      <w:bookmarkEnd w:id="151"/>
      <w:bookmarkEnd w:id="152"/>
      <w:bookmarkEnd w:id="153"/>
      <w:bookmarkEnd w:id="154"/>
    </w:p>
    <w:p w14:paraId="632451FA" w14:textId="77777777"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 and TS 34.229-3 [28] (see clause 6).</w:t>
      </w:r>
    </w:p>
    <w:p w14:paraId="0369C621" w14:textId="77777777" w:rsidR="00935FF4" w:rsidRPr="00874DD1" w:rsidRDefault="00935FF4" w:rsidP="00935FF4">
      <w:pPr>
        <w:pStyle w:val="Heading1"/>
      </w:pPr>
      <w:bookmarkStart w:id="155" w:name="_Toc27406701"/>
      <w:bookmarkStart w:id="156" w:name="_Toc36037467"/>
      <w:bookmarkStart w:id="157" w:name="_Toc43837838"/>
      <w:bookmarkStart w:id="158" w:name="_Toc51832383"/>
      <w:bookmarkStart w:id="159" w:name="_Toc60167087"/>
      <w:bookmarkStart w:id="160" w:name="_Toc68108929"/>
      <w:bookmarkStart w:id="161" w:name="_Toc75458737"/>
      <w:bookmarkStart w:id="162" w:name="_Toc90631861"/>
      <w:bookmarkStart w:id="163" w:name="_Toc178186005"/>
      <w:bookmarkStart w:id="164" w:name="_Toc179993603"/>
      <w:r w:rsidRPr="00874DD1">
        <w:t>7</w:t>
      </w:r>
      <w:r w:rsidRPr="00874DD1">
        <w:tab/>
        <w:t>Test methods and design considerations</w:t>
      </w:r>
      <w:bookmarkEnd w:id="155"/>
      <w:bookmarkEnd w:id="156"/>
      <w:bookmarkEnd w:id="157"/>
      <w:bookmarkEnd w:id="158"/>
      <w:bookmarkEnd w:id="159"/>
      <w:bookmarkEnd w:id="160"/>
      <w:bookmarkEnd w:id="161"/>
      <w:bookmarkEnd w:id="162"/>
      <w:bookmarkEnd w:id="163"/>
      <w:bookmarkEnd w:id="164"/>
    </w:p>
    <w:p w14:paraId="0BE29F75" w14:textId="77777777" w:rsidR="00935FF4" w:rsidRPr="00874DD1" w:rsidRDefault="00935FF4" w:rsidP="00935FF4">
      <w:pPr>
        <w:pStyle w:val="Heading2"/>
      </w:pPr>
      <w:bookmarkStart w:id="165" w:name="_Toc178186006"/>
      <w:bookmarkStart w:id="166" w:name="_Toc179993604"/>
      <w:bookmarkStart w:id="167" w:name="_Toc27406702"/>
      <w:bookmarkStart w:id="168" w:name="_Toc36037468"/>
      <w:bookmarkStart w:id="169" w:name="_Toc43837839"/>
      <w:bookmarkStart w:id="170" w:name="_Toc51832384"/>
      <w:bookmarkStart w:id="171" w:name="_Toc60167088"/>
      <w:bookmarkStart w:id="172" w:name="_Toc68108930"/>
      <w:bookmarkStart w:id="173" w:name="_Toc75458738"/>
      <w:bookmarkStart w:id="174" w:name="_Toc90631862"/>
      <w:r w:rsidRPr="00874DD1">
        <w:t>7.0</w:t>
      </w:r>
      <w:r w:rsidRPr="00874DD1">
        <w:tab/>
        <w:t>Introduction</w:t>
      </w:r>
      <w:bookmarkEnd w:id="165"/>
      <w:bookmarkEnd w:id="166"/>
    </w:p>
    <w:p w14:paraId="100BF937" w14:textId="06B53F7F"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 Figure 5.2.1-1 and Figure 5.2.1-2.</w:t>
      </w:r>
    </w:p>
    <w:p w14:paraId="36645ED0" w14:textId="77777777" w:rsidR="00935FF4" w:rsidRPr="00874DD1" w:rsidRDefault="00935FF4" w:rsidP="00935FF4">
      <w:pPr>
        <w:pStyle w:val="Heading2"/>
      </w:pPr>
      <w:bookmarkStart w:id="175" w:name="_Toc178186007"/>
      <w:bookmarkStart w:id="176" w:name="_Toc179993605"/>
      <w:r w:rsidRPr="00874DD1">
        <w:t>7.1</w:t>
      </w:r>
      <w:r w:rsidRPr="00874DD1">
        <w:tab/>
        <w:t>Media plane signalling</w:t>
      </w:r>
      <w:bookmarkEnd w:id="167"/>
      <w:bookmarkEnd w:id="168"/>
      <w:bookmarkEnd w:id="169"/>
      <w:bookmarkEnd w:id="170"/>
      <w:bookmarkEnd w:id="171"/>
      <w:bookmarkEnd w:id="172"/>
      <w:bookmarkEnd w:id="173"/>
      <w:bookmarkEnd w:id="174"/>
      <w:bookmarkEnd w:id="175"/>
      <w:bookmarkEnd w:id="176"/>
    </w:p>
    <w:p w14:paraId="4396355E" w14:textId="77777777" w:rsidR="00935FF4" w:rsidRPr="00874DD1" w:rsidRDefault="00935FF4" w:rsidP="00935FF4">
      <w:bookmarkStart w:id="177" w:name="_Toc27406703"/>
      <w:bookmarkStart w:id="178" w:name="_Toc36037469"/>
      <w:bookmarkStart w:id="179" w:name="_Toc43837840"/>
      <w:bookmarkStart w:id="180" w:name="_Toc51832385"/>
      <w:bookmarkStart w:id="181" w:name="_Toc60167089"/>
      <w:bookmarkStart w:id="182" w:name="_Toc68108931"/>
      <w:bookmarkStart w:id="183" w:name="_Toc75458739"/>
      <w:bookmarkStart w:id="184"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85" w:name="_Toc178186008"/>
      <w:bookmarkStart w:id="186" w:name="_Toc179993606"/>
      <w:r w:rsidRPr="00874DD1">
        <w:t>7.1.1</w:t>
      </w:r>
      <w:r w:rsidRPr="00874DD1">
        <w:tab/>
        <w:t>MCPTT</w:t>
      </w:r>
      <w:bookmarkEnd w:id="177"/>
      <w:bookmarkEnd w:id="178"/>
      <w:bookmarkEnd w:id="179"/>
      <w:bookmarkEnd w:id="180"/>
      <w:bookmarkEnd w:id="181"/>
      <w:bookmarkEnd w:id="182"/>
      <w:bookmarkEnd w:id="183"/>
      <w:bookmarkEnd w:id="184"/>
      <w:bookmarkEnd w:id="185"/>
      <w:bookmarkEnd w:id="186"/>
    </w:p>
    <w:p w14:paraId="7435AF33" w14:textId="77777777" w:rsidR="00935FF4" w:rsidRPr="00874DD1" w:rsidRDefault="00935FF4" w:rsidP="00935FF4">
      <w:pPr>
        <w:pStyle w:val="Heading4"/>
      </w:pPr>
      <w:bookmarkStart w:id="187" w:name="_Toc27406704"/>
      <w:bookmarkStart w:id="188" w:name="_Toc36037470"/>
      <w:bookmarkStart w:id="189" w:name="_Toc43837841"/>
      <w:bookmarkStart w:id="190" w:name="_Toc51832386"/>
      <w:bookmarkStart w:id="191" w:name="_Toc60167090"/>
      <w:bookmarkStart w:id="192" w:name="_Toc68108932"/>
      <w:bookmarkStart w:id="193" w:name="_Toc75458740"/>
      <w:bookmarkStart w:id="194" w:name="_Toc90631864"/>
      <w:bookmarkStart w:id="195" w:name="_Toc178186009"/>
      <w:bookmarkStart w:id="196" w:name="_Toc179993607"/>
      <w:r w:rsidRPr="00874DD1">
        <w:t>7.1.1.1</w:t>
      </w:r>
      <w:r w:rsidRPr="00874DD1">
        <w:tab/>
        <w:t>Void</w:t>
      </w:r>
      <w:bookmarkEnd w:id="187"/>
      <w:bookmarkEnd w:id="188"/>
      <w:bookmarkEnd w:id="189"/>
      <w:bookmarkEnd w:id="190"/>
      <w:bookmarkEnd w:id="191"/>
      <w:bookmarkEnd w:id="192"/>
      <w:bookmarkEnd w:id="193"/>
      <w:bookmarkEnd w:id="194"/>
      <w:bookmarkEnd w:id="195"/>
      <w:bookmarkEnd w:id="196"/>
    </w:p>
    <w:p w14:paraId="4A8F37BB" w14:textId="77777777" w:rsidR="00935FF4" w:rsidRPr="00874DD1" w:rsidRDefault="00935FF4" w:rsidP="00935FF4">
      <w:pPr>
        <w:pStyle w:val="Heading4"/>
      </w:pPr>
      <w:bookmarkStart w:id="197" w:name="_Toc27406705"/>
      <w:bookmarkStart w:id="198" w:name="_Toc36037471"/>
      <w:bookmarkStart w:id="199" w:name="_Toc43837842"/>
      <w:bookmarkStart w:id="200" w:name="_Toc51832387"/>
      <w:bookmarkStart w:id="201" w:name="_Toc60167091"/>
      <w:bookmarkStart w:id="202" w:name="_Toc68108933"/>
      <w:bookmarkStart w:id="203" w:name="_Toc75458741"/>
      <w:bookmarkStart w:id="204" w:name="_Toc90631865"/>
      <w:bookmarkStart w:id="205" w:name="_Toc178186010"/>
      <w:bookmarkStart w:id="206" w:name="_Toc179993608"/>
      <w:r w:rsidRPr="00874DD1">
        <w:t>7.1.1.2</w:t>
      </w:r>
      <w:r w:rsidRPr="00874DD1">
        <w:tab/>
        <w:t>UDP/IP handling</w:t>
      </w:r>
      <w:bookmarkEnd w:id="197"/>
      <w:bookmarkEnd w:id="198"/>
      <w:bookmarkEnd w:id="199"/>
      <w:bookmarkEnd w:id="200"/>
      <w:bookmarkEnd w:id="201"/>
      <w:bookmarkEnd w:id="202"/>
      <w:bookmarkEnd w:id="203"/>
      <w:bookmarkEnd w:id="204"/>
      <w:bookmarkEnd w:id="205"/>
      <w:bookmarkEnd w:id="206"/>
    </w:p>
    <w:p w14:paraId="7359D2AD" w14:textId="77777777" w:rsidR="00935FF4" w:rsidRPr="00874DD1" w:rsidRDefault="00935FF4" w:rsidP="00935FF4">
      <w:r w:rsidRPr="00874DD1">
        <w:t xml:space="preserve">The same mechanisms specified in TS 36.523-3 [27] for UDP/IP configuration and Routing Table configuration are applied. </w:t>
      </w:r>
    </w:p>
    <w:p w14:paraId="57F43D91" w14:textId="77777777" w:rsidR="00935FF4" w:rsidRPr="00874DD1" w:rsidRDefault="00935FF4" w:rsidP="00935FF4">
      <w:r w:rsidRPr="00874DD1">
        <w:t>For MCPTT test cases with RTP/RTCP media streams, the TTCN shall configure the loopback mode specified in TS 36.523-3 [27] subclause 4.2.4.4.</w:t>
      </w:r>
    </w:p>
    <w:p w14:paraId="4FEAD44B" w14:textId="77777777" w:rsidR="00935FF4" w:rsidRPr="00874DD1" w:rsidRDefault="00935FF4" w:rsidP="00935FF4">
      <w:pPr>
        <w:pStyle w:val="Heading4"/>
      </w:pPr>
      <w:bookmarkStart w:id="207" w:name="_Toc27406706"/>
      <w:bookmarkStart w:id="208" w:name="_Toc36037472"/>
      <w:bookmarkStart w:id="209" w:name="_Toc43837843"/>
      <w:bookmarkStart w:id="210" w:name="_Toc51832388"/>
      <w:bookmarkStart w:id="211" w:name="_Toc60167092"/>
      <w:bookmarkStart w:id="212" w:name="_Toc68108934"/>
      <w:bookmarkStart w:id="213" w:name="_Toc75458742"/>
      <w:bookmarkStart w:id="214" w:name="_Toc90631866"/>
      <w:bookmarkStart w:id="215" w:name="_Toc178186011"/>
      <w:bookmarkStart w:id="216" w:name="_Toc179993609"/>
      <w:r w:rsidRPr="00874DD1">
        <w:t>7.1.1.3</w:t>
      </w:r>
      <w:r w:rsidRPr="00874DD1">
        <w:tab/>
        <w:t>RTP/RTCP handling</w:t>
      </w:r>
      <w:bookmarkEnd w:id="207"/>
      <w:bookmarkEnd w:id="208"/>
      <w:bookmarkEnd w:id="209"/>
      <w:bookmarkEnd w:id="210"/>
      <w:bookmarkEnd w:id="211"/>
      <w:bookmarkEnd w:id="212"/>
      <w:bookmarkEnd w:id="213"/>
      <w:bookmarkEnd w:id="214"/>
      <w:bookmarkEnd w:id="215"/>
      <w:bookmarkEnd w:id="216"/>
    </w:p>
    <w:p w14:paraId="7EDF1B4E" w14:textId="77777777" w:rsidR="00935FF4" w:rsidRPr="00874DD1" w:rsidRDefault="00935FF4" w:rsidP="00935FF4">
      <w:r w:rsidRPr="00874DD1">
        <w:t xml:space="preserve">The RTP/RTCP loopback mechanism specified in TS 36.523-3 [27] applies as baseline. </w:t>
      </w:r>
    </w:p>
    <w:p w14:paraId="50278C47" w14:textId="77777777" w:rsidR="00935FF4" w:rsidRPr="00874DD1" w:rsidRDefault="00935FF4" w:rsidP="00935FF4">
      <w:r w:rsidRPr="00874DD1">
        <w:t>MCPTT test cases require SRTP (secure RTP) for their media stream, which means that the loopback mechanism needs to be enhanced: the RTP/RTCP packet 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17" w:name="_Toc27406707"/>
      <w:bookmarkStart w:id="218" w:name="_Toc36037473"/>
      <w:bookmarkStart w:id="219" w:name="_Toc43837844"/>
      <w:bookmarkStart w:id="220" w:name="_Toc51832389"/>
      <w:bookmarkStart w:id="221" w:name="_Toc60167093"/>
      <w:bookmarkStart w:id="222" w:name="_Toc68108935"/>
      <w:bookmarkStart w:id="223" w:name="_Toc75458743"/>
      <w:bookmarkStart w:id="224" w:name="_Toc90631867"/>
      <w:bookmarkStart w:id="225" w:name="_Toc178186012"/>
      <w:bookmarkStart w:id="226" w:name="_Toc179993610"/>
      <w:r w:rsidRPr="00874DD1">
        <w:t>7.1.1.4</w:t>
      </w:r>
      <w:r w:rsidRPr="00874DD1">
        <w:tab/>
        <w:t>Media Control handling</w:t>
      </w:r>
      <w:bookmarkEnd w:id="217"/>
      <w:bookmarkEnd w:id="218"/>
      <w:bookmarkEnd w:id="219"/>
      <w:bookmarkEnd w:id="220"/>
      <w:bookmarkEnd w:id="221"/>
      <w:bookmarkEnd w:id="222"/>
      <w:bookmarkEnd w:id="223"/>
      <w:bookmarkEnd w:id="224"/>
      <w:bookmarkEnd w:id="225"/>
      <w:bookmarkEnd w:id="226"/>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77777777" w:rsidR="00935FF4" w:rsidRPr="00874DD1" w:rsidRDefault="00935FF4" w:rsidP="00935FF4">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27" w:name="_Toc27406708"/>
      <w:bookmarkStart w:id="228" w:name="_Toc36037474"/>
      <w:bookmarkStart w:id="229" w:name="_Toc43837845"/>
      <w:bookmarkStart w:id="230" w:name="_Toc51832390"/>
      <w:bookmarkStart w:id="231" w:name="_Toc60167094"/>
      <w:bookmarkStart w:id="232" w:name="_Toc68108936"/>
      <w:bookmarkStart w:id="233" w:name="_Toc75458744"/>
      <w:bookmarkStart w:id="234" w:name="_Toc90631868"/>
      <w:bookmarkStart w:id="235" w:name="_Toc178186013"/>
      <w:bookmarkStart w:id="236" w:name="_Toc179993611"/>
      <w:r w:rsidRPr="00874DD1">
        <w:lastRenderedPageBreak/>
        <w:t>7.1.1.5</w:t>
      </w:r>
      <w:r w:rsidRPr="00874DD1">
        <w:tab/>
        <w:t>SS pseudo-algorithm</w:t>
      </w:r>
      <w:bookmarkEnd w:id="227"/>
      <w:bookmarkEnd w:id="228"/>
      <w:bookmarkEnd w:id="229"/>
      <w:bookmarkEnd w:id="230"/>
      <w:bookmarkEnd w:id="231"/>
      <w:bookmarkEnd w:id="232"/>
      <w:bookmarkEnd w:id="233"/>
      <w:bookmarkEnd w:id="234"/>
      <w:r w:rsidRPr="00874DD1">
        <w:t xml:space="preserve"> for RTP / RTCP / Media Plane Control handling</w:t>
      </w:r>
      <w:bookmarkEnd w:id="235"/>
      <w:bookmarkEnd w:id="236"/>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77777777" w:rsidR="00935FF4" w:rsidRPr="00874DD1" w:rsidRDefault="00935FF4" w:rsidP="00935FF4">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Pr="00874DD1">
        <w:tab/>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7777777" w:rsidR="00935FF4" w:rsidRPr="00874DD1" w:rsidRDefault="00935FF4" w:rsidP="00935FF4">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37" w:name="_Toc178186014"/>
      <w:bookmarkStart w:id="238" w:name="_Toc179993612"/>
      <w:bookmarkStart w:id="239" w:name="_Toc27406709"/>
      <w:bookmarkStart w:id="240" w:name="_Toc36037475"/>
      <w:bookmarkStart w:id="241" w:name="_Toc43837846"/>
      <w:bookmarkStart w:id="242" w:name="_Toc51832391"/>
      <w:r w:rsidRPr="00874DD1">
        <w:t>7.1.2</w:t>
      </w:r>
      <w:r w:rsidRPr="00874DD1">
        <w:tab/>
        <w:t>MCVideo</w:t>
      </w:r>
      <w:bookmarkEnd w:id="237"/>
      <w:bookmarkEnd w:id="238"/>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43" w:name="_Toc178186015"/>
      <w:bookmarkStart w:id="244" w:name="_Toc179993613"/>
      <w:r w:rsidRPr="00874DD1">
        <w:t>7.1.3</w:t>
      </w:r>
      <w:r w:rsidRPr="00874DD1">
        <w:tab/>
        <w:t>MCData</w:t>
      </w:r>
      <w:bookmarkEnd w:id="243"/>
      <w:bookmarkEnd w:id="244"/>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77777777" w:rsidR="00935FF4" w:rsidRPr="00874DD1" w:rsidRDefault="00935FF4" w:rsidP="00935FF4">
      <w:r w:rsidRPr="00874DD1">
        <w:t>The encoding, decoding and handling of the MSRP messages is done at the MCX IMS PTC which exchanges the encoded MSRP messages with the generic TCP handler of the IP PTC as shown in Figure 5.2.1-1 and Figure 5.2.1-2.</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45" w:name="_Toc179993614"/>
      <w:r w:rsidRPr="00874DD1">
        <w:t>7.2</w:t>
      </w:r>
      <w:r w:rsidRPr="00874DD1">
        <w:tab/>
        <w:t>MCX functional architecture: HTTP, SIP</w:t>
      </w:r>
      <w:bookmarkEnd w:id="245"/>
    </w:p>
    <w:p w14:paraId="2AD93C52" w14:textId="77777777" w:rsidR="00935FF4" w:rsidRPr="00874DD1" w:rsidRDefault="00935FF4" w:rsidP="00BE1F96">
      <w:pPr>
        <w:pStyle w:val="Heading3"/>
      </w:pPr>
      <w:bookmarkStart w:id="246" w:name="_Toc179993615"/>
      <w:r w:rsidRPr="00874DD1">
        <w:t>7.2.1</w:t>
      </w:r>
      <w:r w:rsidRPr="00874DD1">
        <w:tab/>
        <w:t>HTTP-Signalling</w:t>
      </w:r>
      <w:bookmarkEnd w:id="246"/>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lastRenderedPageBreak/>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47" w:name="_Toc179993616"/>
      <w:r w:rsidRPr="00874DD1">
        <w:t>7.2.2</w:t>
      </w:r>
      <w:r w:rsidRPr="00874DD1">
        <w:tab/>
        <w:t>SIP-Signalling</w:t>
      </w:r>
      <w:bookmarkEnd w:id="247"/>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48" w:name="_Toc90631869"/>
      <w:bookmarkStart w:id="249" w:name="_Toc178186016"/>
      <w:bookmarkStart w:id="250" w:name="_Toc179993617"/>
      <w:r w:rsidRPr="00874DD1">
        <w:t>7.3</w:t>
      </w:r>
      <w:r w:rsidRPr="00874DD1">
        <w:tab/>
        <w:t>Interactive connectivity establishment (ICE) for pre-established session</w:t>
      </w:r>
      <w:bookmarkEnd w:id="248"/>
      <w:bookmarkEnd w:id="249"/>
      <w:bookmarkEnd w:id="250"/>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51" w:name="_Toc60167095"/>
      <w:bookmarkStart w:id="252" w:name="_Toc68108937"/>
      <w:bookmarkStart w:id="253" w:name="_Toc75458745"/>
      <w:bookmarkStart w:id="254" w:name="_Toc90631870"/>
      <w:bookmarkStart w:id="255" w:name="_Toc178186017"/>
      <w:bookmarkStart w:id="256" w:name="_Toc179993618"/>
      <w:r w:rsidRPr="00874DD1">
        <w:t>8</w:t>
      </w:r>
      <w:r w:rsidRPr="00874DD1">
        <w:tab/>
        <w:t>Other SS requirements with TTCN-3 impact</w:t>
      </w:r>
      <w:bookmarkEnd w:id="239"/>
      <w:bookmarkEnd w:id="240"/>
      <w:bookmarkEnd w:id="241"/>
      <w:bookmarkEnd w:id="242"/>
      <w:bookmarkEnd w:id="251"/>
      <w:bookmarkEnd w:id="252"/>
      <w:bookmarkEnd w:id="253"/>
      <w:bookmarkEnd w:id="254"/>
      <w:bookmarkEnd w:id="255"/>
      <w:bookmarkEnd w:id="256"/>
    </w:p>
    <w:p w14:paraId="5690EF7C" w14:textId="77777777" w:rsidR="00935FF4" w:rsidRPr="00874DD1" w:rsidRDefault="00935FF4" w:rsidP="00935FF4">
      <w:pPr>
        <w:pStyle w:val="Heading2"/>
      </w:pPr>
      <w:bookmarkStart w:id="257" w:name="_Toc27406710"/>
      <w:bookmarkStart w:id="258" w:name="_Toc36037476"/>
      <w:bookmarkStart w:id="259" w:name="_Toc43837847"/>
      <w:bookmarkStart w:id="260" w:name="_Toc51832392"/>
      <w:bookmarkStart w:id="261" w:name="_Toc60167096"/>
      <w:bookmarkStart w:id="262" w:name="_Toc68108938"/>
      <w:bookmarkStart w:id="263" w:name="_Toc75458746"/>
      <w:bookmarkStart w:id="264" w:name="_Toc90631871"/>
      <w:bookmarkStart w:id="265" w:name="_Toc178186018"/>
      <w:bookmarkStart w:id="266" w:name="_Toc179993619"/>
      <w:r w:rsidRPr="00874DD1">
        <w:t>8.1</w:t>
      </w:r>
      <w:r w:rsidRPr="00874DD1">
        <w:tab/>
        <w:t>Codec requirements</w:t>
      </w:r>
      <w:bookmarkEnd w:id="257"/>
      <w:bookmarkEnd w:id="258"/>
      <w:bookmarkEnd w:id="259"/>
      <w:bookmarkEnd w:id="260"/>
      <w:bookmarkEnd w:id="261"/>
      <w:bookmarkEnd w:id="262"/>
      <w:bookmarkEnd w:id="263"/>
      <w:bookmarkEnd w:id="264"/>
      <w:bookmarkEnd w:id="265"/>
      <w:bookmarkEnd w:id="266"/>
    </w:p>
    <w:p w14:paraId="11403E5E" w14:textId="77777777" w:rsidR="00935FF4" w:rsidRPr="00874DD1" w:rsidRDefault="00935FF4" w:rsidP="00935FF4">
      <w:r w:rsidRPr="00874DD1">
        <w:t xml:space="preserve">In addition to the requirements specified in TS 36.523-3 [27] clause 8.1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67" w:name="_Toc27406711"/>
      <w:bookmarkStart w:id="268" w:name="_Toc36037477"/>
      <w:bookmarkStart w:id="269" w:name="_Toc43837848"/>
      <w:bookmarkStart w:id="270" w:name="_Toc51832393"/>
      <w:bookmarkStart w:id="271" w:name="_Toc60167097"/>
      <w:bookmarkStart w:id="272" w:name="_Toc68108939"/>
      <w:bookmarkStart w:id="273" w:name="_Toc75458747"/>
      <w:bookmarkStart w:id="274" w:name="_Toc90631872"/>
      <w:bookmarkStart w:id="275" w:name="_Toc178186019"/>
      <w:bookmarkStart w:id="276" w:name="_Toc179993620"/>
      <w:r w:rsidRPr="00874DD1">
        <w:t>8.2</w:t>
      </w:r>
      <w:r w:rsidRPr="00874DD1">
        <w:tab/>
        <w:t>External function definitions</w:t>
      </w:r>
      <w:bookmarkEnd w:id="267"/>
      <w:bookmarkEnd w:id="268"/>
      <w:bookmarkEnd w:id="269"/>
      <w:bookmarkEnd w:id="270"/>
      <w:bookmarkEnd w:id="271"/>
      <w:bookmarkEnd w:id="272"/>
      <w:bookmarkEnd w:id="273"/>
      <w:bookmarkEnd w:id="274"/>
      <w:bookmarkEnd w:id="275"/>
      <w:bookmarkEnd w:id="276"/>
    </w:p>
    <w:p w14:paraId="6B138F70" w14:textId="77777777" w:rsidR="00935FF4" w:rsidRPr="00874DD1" w:rsidRDefault="00935FF4" w:rsidP="00935FF4">
      <w:r w:rsidRPr="00874DD1">
        <w:t>The external functions specified in TS 36.523-3 [27] clause 8.2 apply to the present document.</w:t>
      </w:r>
    </w:p>
    <w:p w14:paraId="6872B1FF" w14:textId="77777777" w:rsidR="00935FF4" w:rsidRPr="00874DD1" w:rsidRDefault="00935FF4" w:rsidP="00935FF4">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r w:rsidRPr="00874DD1">
              <w:t>p_MasterSecret</w:t>
            </w:r>
          </w:p>
        </w:tc>
        <w:tc>
          <w:tcPr>
            <w:tcW w:w="5173" w:type="dxa"/>
            <w:shd w:val="clear" w:color="auto" w:fill="auto"/>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r w:rsidRPr="00874DD1">
              <w:t>p_ParameterSet</w:t>
            </w:r>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r w:rsidRPr="00874DD1">
              <w:t>p_MasterSecret</w:t>
            </w:r>
          </w:p>
        </w:tc>
        <w:tc>
          <w:tcPr>
            <w:tcW w:w="5173" w:type="dxa"/>
            <w:shd w:val="clear" w:color="auto" w:fill="auto"/>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r w:rsidRPr="00874DD1">
              <w:t>p_Identifier</w:t>
            </w:r>
          </w:p>
        </w:tc>
        <w:tc>
          <w:tcPr>
            <w:tcW w:w="5173" w:type="dxa"/>
            <w:shd w:val="clear" w:color="auto" w:fill="auto"/>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r w:rsidRPr="00874DD1">
              <w:t>p_ParameterSet</w:t>
            </w:r>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r w:rsidRPr="00874DD1">
              <w:t>p_SSV</w:t>
            </w:r>
          </w:p>
        </w:tc>
        <w:tc>
          <w:tcPr>
            <w:tcW w:w="5173" w:type="dxa"/>
            <w:shd w:val="clear" w:color="auto" w:fill="auto"/>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r w:rsidRPr="00874DD1">
              <w:t>p_SakkePublicKey</w:t>
            </w:r>
          </w:p>
        </w:tc>
        <w:tc>
          <w:tcPr>
            <w:tcW w:w="5173" w:type="dxa"/>
            <w:shd w:val="clear" w:color="auto" w:fill="auto"/>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r w:rsidRPr="00874DD1">
              <w:t>p_UID</w:t>
            </w:r>
          </w:p>
        </w:tc>
        <w:tc>
          <w:tcPr>
            <w:tcW w:w="5173" w:type="dxa"/>
            <w:shd w:val="clear" w:color="auto" w:fill="auto"/>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r w:rsidRPr="00874DD1">
              <w:t>p_ParameterSet</w:t>
            </w:r>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r w:rsidRPr="00874DD1">
              <w:t>p_EncapsulatedData</w:t>
            </w:r>
          </w:p>
        </w:tc>
        <w:tc>
          <w:tcPr>
            <w:tcW w:w="5173" w:type="dxa"/>
            <w:shd w:val="clear" w:color="auto" w:fill="auto"/>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r w:rsidRPr="00874DD1">
              <w:t>p_SakkeRSK</w:t>
            </w:r>
          </w:p>
        </w:tc>
        <w:tc>
          <w:tcPr>
            <w:tcW w:w="5173" w:type="dxa"/>
            <w:shd w:val="clear" w:color="auto" w:fill="auto"/>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r w:rsidRPr="00874DD1">
              <w:t>p_SakkePublicKey</w:t>
            </w:r>
          </w:p>
        </w:tc>
        <w:tc>
          <w:tcPr>
            <w:tcW w:w="5173" w:type="dxa"/>
            <w:shd w:val="clear" w:color="auto" w:fill="auto"/>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r w:rsidRPr="00874DD1">
              <w:t>p_UID</w:t>
            </w:r>
          </w:p>
        </w:tc>
        <w:tc>
          <w:tcPr>
            <w:tcW w:w="5173" w:type="dxa"/>
            <w:shd w:val="clear" w:color="auto" w:fill="auto"/>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r w:rsidRPr="00874DD1">
              <w:t>p_ParameterSet</w:t>
            </w:r>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214C8B">
            <w:pPr>
              <w:keepNext/>
              <w:keepLines/>
              <w:spacing w:after="0"/>
              <w:rPr>
                <w:rFonts w:ascii="Arial" w:hAnsi="Arial"/>
                <w:sz w:val="18"/>
              </w:rPr>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r w:rsidRPr="00874DD1">
              <w:t>p_KSAK</w:t>
            </w:r>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214C8B">
            <w:pPr>
              <w:keepNext/>
              <w:keepLines/>
              <w:spacing w:after="0"/>
              <w:rPr>
                <w:rFonts w:ascii="Arial" w:hAnsi="Arial"/>
                <w:sz w:val="18"/>
              </w:rPr>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r w:rsidRPr="00874DD1">
              <w:t>p_UID</w:t>
            </w:r>
          </w:p>
        </w:tc>
        <w:tc>
          <w:tcPr>
            <w:tcW w:w="5173" w:type="dxa"/>
            <w:shd w:val="clear" w:color="auto" w:fill="auto"/>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r w:rsidRPr="00874DD1">
              <w:t>p_KSAK</w:t>
            </w:r>
          </w:p>
        </w:tc>
        <w:tc>
          <w:tcPr>
            <w:tcW w:w="5173" w:type="dxa"/>
            <w:shd w:val="clear" w:color="auto" w:fill="auto"/>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r w:rsidRPr="00874DD1">
              <w:t>p_KPAK</w:t>
            </w:r>
          </w:p>
        </w:tc>
        <w:tc>
          <w:tcPr>
            <w:tcW w:w="5173" w:type="dxa"/>
            <w:shd w:val="clear" w:color="auto" w:fill="auto"/>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r w:rsidRPr="00874DD1">
              <w:t>p_EphemeralValue</w:t>
            </w:r>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214C8B">
            <w:pPr>
              <w:keepNext/>
              <w:keepLines/>
              <w:spacing w:after="0"/>
              <w:rPr>
                <w:rFonts w:ascii="Arial" w:hAnsi="Arial"/>
                <w:sz w:val="18"/>
              </w:rPr>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r w:rsidRPr="00874DD1">
              <w:t>p_Message</w:t>
            </w:r>
          </w:p>
        </w:tc>
        <w:tc>
          <w:tcPr>
            <w:tcW w:w="5173" w:type="dxa"/>
            <w:shd w:val="clear" w:color="auto" w:fill="auto"/>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r w:rsidRPr="00874DD1">
              <w:t>p_KPAK</w:t>
            </w:r>
          </w:p>
        </w:tc>
        <w:tc>
          <w:tcPr>
            <w:tcW w:w="5173" w:type="dxa"/>
            <w:shd w:val="clear" w:color="auto" w:fill="auto"/>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r w:rsidRPr="00874DD1">
              <w:t>p_UID</w:t>
            </w:r>
          </w:p>
        </w:tc>
        <w:tc>
          <w:tcPr>
            <w:tcW w:w="5173" w:type="dxa"/>
            <w:shd w:val="clear" w:color="auto" w:fill="auto"/>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r w:rsidRPr="00874DD1">
              <w:t>p_SSK</w:t>
            </w:r>
          </w:p>
        </w:tc>
        <w:tc>
          <w:tcPr>
            <w:tcW w:w="5173" w:type="dxa"/>
            <w:shd w:val="clear" w:color="auto" w:fill="auto"/>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r w:rsidRPr="00874DD1">
              <w:t>p_PVT</w:t>
            </w:r>
          </w:p>
        </w:tc>
        <w:tc>
          <w:tcPr>
            <w:tcW w:w="5173" w:type="dxa"/>
            <w:shd w:val="clear" w:color="auto" w:fill="auto"/>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r w:rsidRPr="00874DD1">
              <w:t>p_EphemeralValue</w:t>
            </w:r>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214C8B">
            <w:pPr>
              <w:keepNext/>
              <w:keepLines/>
              <w:spacing w:after="0"/>
              <w:rPr>
                <w:rFonts w:ascii="Arial" w:hAnsi="Arial"/>
                <w:sz w:val="18"/>
              </w:rPr>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r w:rsidRPr="00874DD1">
              <w:t>p_Message</w:t>
            </w:r>
          </w:p>
        </w:tc>
        <w:tc>
          <w:tcPr>
            <w:tcW w:w="5173" w:type="dxa"/>
            <w:shd w:val="clear" w:color="auto" w:fill="auto"/>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r w:rsidRPr="00874DD1">
              <w:t>p_Signature</w:t>
            </w:r>
          </w:p>
        </w:tc>
        <w:tc>
          <w:tcPr>
            <w:tcW w:w="5173" w:type="dxa"/>
            <w:shd w:val="clear" w:color="auto" w:fill="auto"/>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r w:rsidRPr="00874DD1">
              <w:t>p_KPAK</w:t>
            </w:r>
          </w:p>
        </w:tc>
        <w:tc>
          <w:tcPr>
            <w:tcW w:w="5173" w:type="dxa"/>
            <w:shd w:val="clear" w:color="auto" w:fill="auto"/>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r w:rsidRPr="00874DD1">
              <w:t>p_UID</w:t>
            </w:r>
          </w:p>
        </w:tc>
        <w:tc>
          <w:tcPr>
            <w:tcW w:w="5173" w:type="dxa"/>
            <w:shd w:val="clear" w:color="auto" w:fill="auto"/>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NOTE: the function is defined similar to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r w:rsidRPr="00874DD1">
              <w:t>p_Data</w:t>
            </w:r>
          </w:p>
        </w:tc>
        <w:tc>
          <w:tcPr>
            <w:tcW w:w="5173" w:type="dxa"/>
            <w:shd w:val="clear" w:color="auto" w:fill="auto"/>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r w:rsidRPr="00874DD1">
              <w:t>p_Method</w:t>
            </w:r>
          </w:p>
        </w:tc>
        <w:tc>
          <w:tcPr>
            <w:tcW w:w="5173" w:type="dxa"/>
            <w:shd w:val="clear" w:color="auto" w:fill="auto"/>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r w:rsidRPr="00874DD1">
              <w:t>p_Key</w:t>
            </w:r>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r w:rsidRPr="00874DD1">
              <w:t>p_IV</w:t>
            </w:r>
          </w:p>
        </w:tc>
        <w:tc>
          <w:tcPr>
            <w:tcW w:w="5173" w:type="dxa"/>
            <w:shd w:val="clear" w:color="auto" w:fill="auto"/>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2"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lastRenderedPageBreak/>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r w:rsidRPr="00874DD1">
              <w:t>p_XmlDocument</w:t>
            </w:r>
          </w:p>
        </w:tc>
        <w:tc>
          <w:tcPr>
            <w:tcW w:w="5173" w:type="dxa"/>
            <w:shd w:val="clear" w:color="auto" w:fill="auto"/>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r w:rsidRPr="00874DD1">
              <w:t>p_Key</w:t>
            </w:r>
          </w:p>
        </w:tc>
        <w:tc>
          <w:tcPr>
            <w:tcW w:w="5173" w:type="dxa"/>
            <w:shd w:val="clear" w:color="auto" w:fill="auto"/>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lastRenderedPageBreak/>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r w:rsidRPr="00874DD1">
              <w:t>p_Data</w:t>
            </w:r>
          </w:p>
        </w:tc>
        <w:tc>
          <w:tcPr>
            <w:tcW w:w="5173" w:type="dxa"/>
            <w:shd w:val="clear" w:color="auto" w:fill="auto"/>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r w:rsidRPr="00874DD1">
              <w:t>p_Function</w:t>
            </w:r>
          </w:p>
        </w:tc>
        <w:tc>
          <w:tcPr>
            <w:tcW w:w="5173" w:type="dxa"/>
            <w:shd w:val="clear" w:color="auto" w:fill="auto"/>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r w:rsidRPr="00874DD1">
              <w:t>p_Data</w:t>
            </w:r>
          </w:p>
        </w:tc>
        <w:tc>
          <w:tcPr>
            <w:tcW w:w="5173" w:type="dxa"/>
            <w:shd w:val="clear" w:color="auto" w:fill="auto"/>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r w:rsidRPr="00874DD1">
              <w:t>p_String</w:t>
            </w:r>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r w:rsidRPr="00874DD1">
              <w:t>p_Algorithm</w:t>
            </w:r>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r w:rsidRPr="00874DD1">
              <w:t>p_Key</w:t>
            </w:r>
          </w:p>
        </w:tc>
        <w:tc>
          <w:tcPr>
            <w:tcW w:w="5173" w:type="dxa"/>
            <w:shd w:val="clear" w:color="auto" w:fill="auto"/>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r w:rsidRPr="00874DD1">
              <w:t>p_FileName</w:t>
            </w:r>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r w:rsidRPr="00874DD1">
              <w:t>p_LineNo</w:t>
            </w:r>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r w:rsidRPr="00874DD1">
              <w:t>p_UplinkDownlink</w:t>
            </w:r>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r w:rsidRPr="00874DD1">
              <w:t>p_XmlDocument</w:t>
            </w:r>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r w:rsidRPr="00874DD1">
              <w:t>p_Data</w:t>
            </w:r>
          </w:p>
        </w:tc>
        <w:tc>
          <w:tcPr>
            <w:tcW w:w="5088" w:type="dxa"/>
            <w:shd w:val="clear" w:color="auto" w:fill="auto"/>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r w:rsidRPr="00874DD1">
              <w:t>p_AssociatedData</w:t>
            </w:r>
          </w:p>
        </w:tc>
        <w:tc>
          <w:tcPr>
            <w:tcW w:w="5088" w:type="dxa"/>
            <w:shd w:val="clear" w:color="auto" w:fill="auto"/>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r w:rsidRPr="00874DD1">
              <w:t>p_Method</w:t>
            </w:r>
          </w:p>
        </w:tc>
        <w:tc>
          <w:tcPr>
            <w:tcW w:w="5088" w:type="dxa"/>
            <w:shd w:val="clear" w:color="auto" w:fill="auto"/>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r w:rsidRPr="00874DD1">
              <w:t>p_Key</w:t>
            </w:r>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r w:rsidRPr="00874DD1">
              <w:t>p_IV</w:t>
            </w:r>
          </w:p>
        </w:tc>
        <w:tc>
          <w:tcPr>
            <w:tcW w:w="5088" w:type="dxa"/>
            <w:shd w:val="clear" w:color="auto" w:fill="auto"/>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77" w:name="_Toc27406712"/>
      <w:bookmarkStart w:id="278" w:name="_Toc36037478"/>
      <w:bookmarkStart w:id="279" w:name="_Toc43837849"/>
      <w:bookmarkStart w:id="280" w:name="_Toc51832394"/>
      <w:bookmarkStart w:id="281" w:name="_Toc60167098"/>
      <w:bookmarkStart w:id="282" w:name="_Toc68108940"/>
      <w:bookmarkStart w:id="283" w:name="_Toc75458748"/>
      <w:bookmarkStart w:id="284" w:name="_Toc90631873"/>
      <w:bookmarkStart w:id="285" w:name="_Toc178186020"/>
      <w:bookmarkStart w:id="286" w:name="_Toc179993621"/>
      <w:r w:rsidRPr="00874DD1">
        <w:t>9</w:t>
      </w:r>
      <w:r w:rsidRPr="00874DD1">
        <w:tab/>
        <w:t>IXIT Proforma</w:t>
      </w:r>
      <w:bookmarkEnd w:id="277"/>
      <w:bookmarkEnd w:id="278"/>
      <w:bookmarkEnd w:id="279"/>
      <w:bookmarkEnd w:id="280"/>
      <w:bookmarkEnd w:id="281"/>
      <w:bookmarkEnd w:id="282"/>
      <w:bookmarkEnd w:id="283"/>
      <w:bookmarkEnd w:id="284"/>
      <w:bookmarkEnd w:id="285"/>
      <w:bookmarkEnd w:id="286"/>
    </w:p>
    <w:p w14:paraId="3572B966" w14:textId="77777777" w:rsidR="00935FF4" w:rsidRPr="00874DD1" w:rsidRDefault="00935FF4" w:rsidP="00935FF4">
      <w:pPr>
        <w:pStyle w:val="Heading2"/>
      </w:pPr>
      <w:bookmarkStart w:id="287" w:name="_Toc27406713"/>
      <w:bookmarkStart w:id="288" w:name="_Toc36037479"/>
      <w:bookmarkStart w:id="289" w:name="_Toc43837850"/>
      <w:bookmarkStart w:id="290" w:name="_Toc51832395"/>
      <w:bookmarkStart w:id="291" w:name="_Toc60167099"/>
      <w:bookmarkStart w:id="292" w:name="_Toc68108941"/>
      <w:bookmarkStart w:id="293" w:name="_Toc75458749"/>
      <w:bookmarkStart w:id="294" w:name="_Toc90631874"/>
      <w:bookmarkStart w:id="295" w:name="_Toc178186021"/>
      <w:bookmarkStart w:id="296" w:name="_Toc179993622"/>
      <w:r w:rsidRPr="00874DD1">
        <w:t>9.1</w:t>
      </w:r>
      <w:r w:rsidRPr="00874DD1">
        <w:tab/>
        <w:t>General</w:t>
      </w:r>
      <w:bookmarkEnd w:id="287"/>
      <w:bookmarkEnd w:id="288"/>
      <w:bookmarkEnd w:id="289"/>
      <w:bookmarkEnd w:id="290"/>
      <w:bookmarkEnd w:id="291"/>
      <w:bookmarkEnd w:id="292"/>
      <w:bookmarkEnd w:id="293"/>
      <w:bookmarkEnd w:id="294"/>
      <w:bookmarkEnd w:id="295"/>
      <w:bookmarkEnd w:id="296"/>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297" w:name="_Toc27406714"/>
      <w:bookmarkStart w:id="298" w:name="_Toc36037480"/>
      <w:bookmarkStart w:id="299" w:name="_Toc43837851"/>
      <w:bookmarkStart w:id="300" w:name="_Toc51832396"/>
      <w:bookmarkStart w:id="301" w:name="_Toc60167100"/>
      <w:bookmarkStart w:id="302" w:name="_Toc68108942"/>
      <w:bookmarkStart w:id="303" w:name="_Toc75458750"/>
      <w:bookmarkStart w:id="304" w:name="_Toc90631875"/>
      <w:bookmarkStart w:id="305" w:name="_Toc178186022"/>
      <w:bookmarkStart w:id="306" w:name="_Toc179993623"/>
      <w:r w:rsidRPr="00874DD1">
        <w:lastRenderedPageBreak/>
        <w:t>9.2</w:t>
      </w:r>
      <w:r w:rsidRPr="00874DD1">
        <w:tab/>
      </w:r>
      <w:bookmarkEnd w:id="297"/>
      <w:bookmarkEnd w:id="298"/>
      <w:bookmarkEnd w:id="299"/>
      <w:bookmarkEnd w:id="300"/>
      <w:bookmarkEnd w:id="301"/>
      <w:bookmarkEnd w:id="302"/>
      <w:r w:rsidRPr="00874DD1">
        <w:t>MCX</w:t>
      </w:r>
      <w:bookmarkEnd w:id="303"/>
      <w:bookmarkEnd w:id="304"/>
      <w:bookmarkEnd w:id="305"/>
      <w:bookmarkEnd w:id="306"/>
    </w:p>
    <w:p w14:paraId="07CBC101" w14:textId="77777777" w:rsidR="00935FF4" w:rsidRPr="00874DD1" w:rsidRDefault="00935FF4" w:rsidP="00935FF4">
      <w:pPr>
        <w:pStyle w:val="Heading3"/>
      </w:pPr>
      <w:bookmarkStart w:id="307" w:name="_Toc27406715"/>
      <w:bookmarkStart w:id="308" w:name="_Toc36037481"/>
      <w:bookmarkStart w:id="309" w:name="_Toc43837852"/>
      <w:bookmarkStart w:id="310" w:name="_Toc51832397"/>
      <w:bookmarkStart w:id="311" w:name="_Toc60167101"/>
      <w:bookmarkStart w:id="312" w:name="_Toc68108943"/>
      <w:bookmarkStart w:id="313" w:name="_Toc75458751"/>
      <w:bookmarkStart w:id="314" w:name="_Toc90631876"/>
      <w:bookmarkStart w:id="315" w:name="_Toc178186023"/>
      <w:bookmarkStart w:id="316" w:name="_Toc179993624"/>
      <w:r w:rsidRPr="00874DD1">
        <w:t>9.2.1</w:t>
      </w:r>
      <w:r w:rsidRPr="00874DD1">
        <w:tab/>
        <w:t>MCX Client PIXIT</w:t>
      </w:r>
      <w:bookmarkEnd w:id="307"/>
      <w:bookmarkEnd w:id="308"/>
      <w:bookmarkEnd w:id="309"/>
      <w:bookmarkEnd w:id="310"/>
      <w:bookmarkEnd w:id="311"/>
      <w:bookmarkEnd w:id="312"/>
      <w:bookmarkEnd w:id="313"/>
      <w:bookmarkEnd w:id="314"/>
      <w:bookmarkEnd w:id="315"/>
      <w:bookmarkEnd w:id="316"/>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shd w:val="clear" w:color="auto" w:fill="auto"/>
          </w:tcPr>
          <w:p w14:paraId="65036621" w14:textId="77777777" w:rsidR="00935FF4" w:rsidRPr="00874DD1" w:rsidRDefault="00935FF4" w:rsidP="00214C8B">
            <w:pPr>
              <w:pStyle w:val="TAL"/>
            </w:pPr>
            <w:r w:rsidRPr="00874DD1">
              <w:t>charstring</w:t>
            </w:r>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r w:rsidRPr="00874DD1">
              <w:t>px_MCPTT_ID_User_A</w:t>
            </w:r>
          </w:p>
        </w:tc>
        <w:tc>
          <w:tcPr>
            <w:tcW w:w="1514" w:type="dxa"/>
            <w:gridSpan w:val="2"/>
            <w:shd w:val="clear" w:color="auto" w:fill="auto"/>
          </w:tcPr>
          <w:p w14:paraId="748B276C" w14:textId="77777777" w:rsidR="00935FF4" w:rsidRPr="00874DD1" w:rsidRDefault="00935FF4" w:rsidP="00214C8B">
            <w:pPr>
              <w:pStyle w:val="TAL"/>
            </w:pPr>
            <w:r w:rsidRPr="00874DD1">
              <w:t>charstring</w:t>
            </w:r>
          </w:p>
        </w:tc>
        <w:tc>
          <w:tcPr>
            <w:tcW w:w="1701" w:type="dxa"/>
            <w:gridSpan w:val="2"/>
            <w:shd w:val="clear" w:color="auto" w:fill="auto"/>
          </w:tcPr>
          <w:p w14:paraId="19744FE0" w14:textId="77777777" w:rsidR="00935FF4" w:rsidRPr="00874DD1" w:rsidRDefault="00935FF4" w:rsidP="00214C8B">
            <w:pPr>
              <w:pStyle w:val="TAL"/>
            </w:pPr>
            <w:r w:rsidRPr="00874DD1">
              <w:t>"mcptt-user-A-id@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r w:rsidRPr="00874DD1">
              <w:t>px_MCVideo_ID_User_A</w:t>
            </w:r>
          </w:p>
        </w:tc>
        <w:tc>
          <w:tcPr>
            <w:tcW w:w="1514" w:type="dxa"/>
            <w:gridSpan w:val="2"/>
            <w:shd w:val="clear" w:color="auto" w:fill="auto"/>
          </w:tcPr>
          <w:p w14:paraId="758CC39E" w14:textId="77777777" w:rsidR="00935FF4" w:rsidRPr="00874DD1" w:rsidRDefault="00935FF4" w:rsidP="00214C8B">
            <w:pPr>
              <w:pStyle w:val="TAL"/>
            </w:pPr>
            <w:r w:rsidRPr="00874DD1">
              <w:t>charstring</w:t>
            </w:r>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r w:rsidRPr="00874DD1">
              <w:t>px_MCData_ID_User_A</w:t>
            </w:r>
          </w:p>
        </w:tc>
        <w:tc>
          <w:tcPr>
            <w:tcW w:w="1514" w:type="dxa"/>
            <w:gridSpan w:val="2"/>
            <w:shd w:val="clear" w:color="auto" w:fill="auto"/>
          </w:tcPr>
          <w:p w14:paraId="41DA8C8E" w14:textId="77777777" w:rsidR="00935FF4" w:rsidRPr="00874DD1" w:rsidRDefault="00935FF4" w:rsidP="00214C8B">
            <w:pPr>
              <w:pStyle w:val="TAL"/>
            </w:pPr>
            <w:r w:rsidRPr="00874DD1">
              <w:t>charstring</w:t>
            </w:r>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r w:rsidRPr="00874DD1">
              <w:t>px_MCPTT_User_A_Alias</w:t>
            </w:r>
          </w:p>
        </w:tc>
        <w:tc>
          <w:tcPr>
            <w:tcW w:w="1514" w:type="dxa"/>
            <w:gridSpan w:val="2"/>
            <w:shd w:val="clear" w:color="auto" w:fill="auto"/>
          </w:tcPr>
          <w:p w14:paraId="50A8154F" w14:textId="77777777" w:rsidR="00935FF4" w:rsidRPr="00874DD1" w:rsidRDefault="00935FF4" w:rsidP="00214C8B">
            <w:pPr>
              <w:pStyle w:val="TAL"/>
            </w:pPr>
            <w:r w:rsidRPr="00874DD1">
              <w:t>charstring</w:t>
            </w:r>
          </w:p>
        </w:tc>
        <w:tc>
          <w:tcPr>
            <w:tcW w:w="1701" w:type="dxa"/>
            <w:gridSpan w:val="2"/>
            <w:shd w:val="clear" w:color="auto" w:fill="auto"/>
          </w:tcPr>
          <w:p w14:paraId="5B46597B" w14:textId="77777777" w:rsidR="00935FF4" w:rsidRPr="00874DD1" w:rsidRDefault="00935FF4" w:rsidP="00214C8B">
            <w:pPr>
              <w:pStyle w:val="TAL"/>
            </w:pPr>
            <w:r w:rsidRPr="00874DD1">
              <w:t>"mcptt-user-A-alias"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r w:rsidRPr="00874DD1">
              <w:t>px_MCVideo_User_A_Alias</w:t>
            </w:r>
          </w:p>
        </w:tc>
        <w:tc>
          <w:tcPr>
            <w:tcW w:w="1514" w:type="dxa"/>
            <w:gridSpan w:val="2"/>
            <w:shd w:val="clear" w:color="auto" w:fill="auto"/>
          </w:tcPr>
          <w:p w14:paraId="717A7DD8" w14:textId="77777777" w:rsidR="00935FF4" w:rsidRPr="00874DD1" w:rsidRDefault="00935FF4" w:rsidP="00214C8B">
            <w:pPr>
              <w:pStyle w:val="TAL"/>
            </w:pPr>
            <w:r w:rsidRPr="00874DD1">
              <w:t>charstring</w:t>
            </w:r>
          </w:p>
        </w:tc>
        <w:tc>
          <w:tcPr>
            <w:tcW w:w="1701" w:type="dxa"/>
            <w:gridSpan w:val="2"/>
            <w:shd w:val="clear" w:color="auto" w:fill="auto"/>
          </w:tcPr>
          <w:p w14:paraId="033AAF19" w14:textId="77777777" w:rsidR="00935FF4" w:rsidRPr="00874DD1" w:rsidRDefault="00935FF4" w:rsidP="00214C8B">
            <w:pPr>
              <w:pStyle w:val="TAL"/>
            </w:pPr>
            <w:r w:rsidRPr="00874DD1">
              <w:t>"mcvideo-user-A-alias"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r w:rsidRPr="00874DD1">
              <w:t>px_MCData_User_A_Alias</w:t>
            </w:r>
          </w:p>
        </w:tc>
        <w:tc>
          <w:tcPr>
            <w:tcW w:w="1514" w:type="dxa"/>
            <w:gridSpan w:val="2"/>
            <w:shd w:val="clear" w:color="auto" w:fill="auto"/>
          </w:tcPr>
          <w:p w14:paraId="58A3A39E" w14:textId="77777777" w:rsidR="00935FF4" w:rsidRPr="00874DD1" w:rsidRDefault="00935FF4" w:rsidP="00214C8B">
            <w:pPr>
              <w:pStyle w:val="TAL"/>
            </w:pPr>
            <w:r w:rsidRPr="00874DD1">
              <w:t>charstring</w:t>
            </w:r>
          </w:p>
        </w:tc>
        <w:tc>
          <w:tcPr>
            <w:tcW w:w="1701" w:type="dxa"/>
            <w:gridSpan w:val="2"/>
            <w:shd w:val="clear" w:color="auto" w:fill="auto"/>
          </w:tcPr>
          <w:p w14:paraId="18C8D6BE" w14:textId="77777777" w:rsidR="00935FF4" w:rsidRPr="00874DD1" w:rsidRDefault="00935FF4" w:rsidP="00214C8B">
            <w:pPr>
              <w:pStyle w:val="TAL"/>
            </w:pPr>
            <w:r w:rsidRPr="00874DD1">
              <w:t>"mcdata-user-A-alias"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r w:rsidRPr="00874DD1">
              <w:t>px_MCPTT_ID_FA_A</w:t>
            </w:r>
          </w:p>
        </w:tc>
        <w:tc>
          <w:tcPr>
            <w:tcW w:w="1514" w:type="dxa"/>
            <w:gridSpan w:val="2"/>
            <w:shd w:val="clear" w:color="auto" w:fill="auto"/>
          </w:tcPr>
          <w:p w14:paraId="000135C2" w14:textId="77777777" w:rsidR="00935FF4" w:rsidRPr="00874DD1" w:rsidRDefault="00935FF4" w:rsidP="00214C8B">
            <w:pPr>
              <w:pStyle w:val="TAL"/>
            </w:pPr>
            <w:r w:rsidRPr="00874DD1">
              <w:t>charstring</w:t>
            </w:r>
          </w:p>
        </w:tc>
        <w:tc>
          <w:tcPr>
            <w:tcW w:w="1701" w:type="dxa"/>
            <w:gridSpan w:val="2"/>
            <w:shd w:val="clear" w:color="auto" w:fill="auto"/>
          </w:tcPr>
          <w:p w14:paraId="4978089A" w14:textId="77777777" w:rsidR="00935FF4" w:rsidRPr="00874DD1" w:rsidRDefault="00935FF4" w:rsidP="00214C8B">
            <w:pPr>
              <w:pStyle w:val="TAL"/>
            </w:pPr>
            <w:r w:rsidRPr="00874DD1">
              <w:t>"mcptt-FA-A-id@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r w:rsidRPr="00874DD1">
              <w:t>px_</w:t>
            </w:r>
            <w:r>
              <w:t>MCData</w:t>
            </w:r>
            <w:r w:rsidRPr="00874DD1">
              <w:t>_ID_FA_A</w:t>
            </w:r>
          </w:p>
        </w:tc>
        <w:tc>
          <w:tcPr>
            <w:tcW w:w="1514" w:type="dxa"/>
            <w:gridSpan w:val="2"/>
            <w:shd w:val="clear" w:color="auto" w:fill="auto"/>
          </w:tcPr>
          <w:p w14:paraId="4F5D4A59" w14:textId="77777777" w:rsidR="00935FF4" w:rsidRPr="00874DD1" w:rsidRDefault="00935FF4" w:rsidP="00214C8B">
            <w:pPr>
              <w:pStyle w:val="TAL"/>
            </w:pPr>
            <w:r w:rsidRPr="00874DD1">
              <w:t>charstring</w:t>
            </w:r>
          </w:p>
        </w:tc>
        <w:tc>
          <w:tcPr>
            <w:tcW w:w="1701" w:type="dxa"/>
            <w:gridSpan w:val="2"/>
            <w:shd w:val="clear" w:color="auto" w:fill="auto"/>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"uri" attribute. TS 24.483 [13] clause </w:t>
            </w:r>
            <w:r>
              <w:t>10.2.97B3</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shd w:val="clear" w:color="auto" w:fill="auto"/>
          </w:tcPr>
          <w:p w14:paraId="3D8FEE4F" w14:textId="77777777" w:rsidR="00935FF4" w:rsidRPr="00874DD1" w:rsidRDefault="00935FF4" w:rsidP="00214C8B">
            <w:pPr>
              <w:pStyle w:val="TAL"/>
            </w:pPr>
            <w:r w:rsidRPr="00874DD1">
              <w:t>charstring</w:t>
            </w:r>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r w:rsidRPr="00874DD1">
              <w:t>px_MCX_DomainName_Organization_A</w:t>
            </w:r>
          </w:p>
        </w:tc>
        <w:tc>
          <w:tcPr>
            <w:tcW w:w="1514" w:type="dxa"/>
            <w:gridSpan w:val="2"/>
            <w:shd w:val="clear" w:color="auto" w:fill="auto"/>
          </w:tcPr>
          <w:p w14:paraId="45FA7B03" w14:textId="77777777" w:rsidR="00935FF4" w:rsidRPr="00874DD1" w:rsidRDefault="00935FF4" w:rsidP="00214C8B">
            <w:pPr>
              <w:pStyle w:val="TAL"/>
            </w:pPr>
            <w:r w:rsidRPr="00874DD1">
              <w:t>charstring</w:t>
            </w:r>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r w:rsidRPr="00874DD1">
              <w:t>px_MCX_User_A_username</w:t>
            </w:r>
          </w:p>
        </w:tc>
        <w:tc>
          <w:tcPr>
            <w:tcW w:w="1514" w:type="dxa"/>
            <w:gridSpan w:val="2"/>
            <w:shd w:val="clear" w:color="auto" w:fill="auto"/>
            <w:vAlign w:val="center"/>
          </w:tcPr>
          <w:p w14:paraId="388183DA"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r w:rsidRPr="00874DD1">
              <w:t>px_MCX_User_A_password</w:t>
            </w:r>
          </w:p>
        </w:tc>
        <w:tc>
          <w:tcPr>
            <w:tcW w:w="1514" w:type="dxa"/>
            <w:gridSpan w:val="2"/>
            <w:shd w:val="clear" w:color="auto" w:fill="auto"/>
            <w:vAlign w:val="center"/>
          </w:tcPr>
          <w:p w14:paraId="7501B004"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r w:rsidRPr="00874DD1">
              <w:t>px_MCX_TokenRsaPrivateKey</w:t>
            </w:r>
          </w:p>
        </w:tc>
        <w:tc>
          <w:tcPr>
            <w:tcW w:w="1514" w:type="dxa"/>
            <w:gridSpan w:val="2"/>
            <w:shd w:val="clear" w:color="auto" w:fill="auto"/>
          </w:tcPr>
          <w:p w14:paraId="2A45B1B8" w14:textId="77777777" w:rsidR="00935FF4" w:rsidRPr="00874DD1" w:rsidRDefault="00935FF4" w:rsidP="00214C8B">
            <w:pPr>
              <w:pStyle w:val="TAL"/>
            </w:pPr>
            <w:r w:rsidRPr="00874DD1">
              <w:t>octetstring</w:t>
            </w:r>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r w:rsidRPr="00874DD1">
              <w:t>px_MCX_TrK</w:t>
            </w:r>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r w:rsidRPr="00874DD1">
              <w:t>px_MCX_TrK_ID</w:t>
            </w:r>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r w:rsidRPr="00874DD1">
              <w:t>px_MCX_InK</w:t>
            </w:r>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r w:rsidRPr="00874DD1">
              <w:lastRenderedPageBreak/>
              <w:t>px_MCX_InK_ID</w:t>
            </w:r>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r w:rsidRPr="00874DD1">
              <w:t>px_MCPTT_ID_User_B</w:t>
            </w:r>
          </w:p>
        </w:tc>
        <w:tc>
          <w:tcPr>
            <w:tcW w:w="1514" w:type="dxa"/>
            <w:gridSpan w:val="2"/>
            <w:shd w:val="clear" w:color="auto" w:fill="auto"/>
          </w:tcPr>
          <w:p w14:paraId="0DA318A4" w14:textId="77777777" w:rsidR="00935FF4" w:rsidRPr="00874DD1" w:rsidRDefault="00935FF4" w:rsidP="00214C8B">
            <w:pPr>
              <w:pStyle w:val="TAL"/>
            </w:pPr>
            <w:r w:rsidRPr="00874DD1">
              <w:t>charstring</w:t>
            </w:r>
          </w:p>
        </w:tc>
        <w:tc>
          <w:tcPr>
            <w:tcW w:w="1701" w:type="dxa"/>
            <w:gridSpan w:val="2"/>
            <w:shd w:val="clear" w:color="auto" w:fill="auto"/>
          </w:tcPr>
          <w:p w14:paraId="44F50546" w14:textId="77777777" w:rsidR="00935FF4" w:rsidRPr="00874DD1" w:rsidRDefault="00935FF4" w:rsidP="00214C8B">
            <w:pPr>
              <w:pStyle w:val="TAL"/>
            </w:pPr>
            <w:r w:rsidRPr="00874DD1">
              <w:t>"mcptt-user-B-id@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r w:rsidRPr="00874DD1">
              <w:t>px_MCVideo_ID_User_B</w:t>
            </w:r>
          </w:p>
        </w:tc>
        <w:tc>
          <w:tcPr>
            <w:tcW w:w="1514" w:type="dxa"/>
            <w:gridSpan w:val="2"/>
            <w:shd w:val="clear" w:color="auto" w:fill="auto"/>
          </w:tcPr>
          <w:p w14:paraId="02260E34" w14:textId="77777777" w:rsidR="00935FF4" w:rsidRPr="00874DD1" w:rsidRDefault="00935FF4" w:rsidP="00214C8B">
            <w:pPr>
              <w:pStyle w:val="TAL"/>
            </w:pPr>
            <w:r w:rsidRPr="00874DD1">
              <w:t>charstring</w:t>
            </w:r>
          </w:p>
        </w:tc>
        <w:tc>
          <w:tcPr>
            <w:tcW w:w="1701" w:type="dxa"/>
            <w:gridSpan w:val="2"/>
            <w:shd w:val="clear" w:color="auto" w:fill="auto"/>
          </w:tcPr>
          <w:p w14:paraId="08FB9D70" w14:textId="77777777" w:rsidR="00935FF4" w:rsidRPr="00874DD1" w:rsidRDefault="00935FF4" w:rsidP="00214C8B">
            <w:pPr>
              <w:pStyle w:val="TAL"/>
            </w:pPr>
            <w:r w:rsidRPr="00874DD1">
              <w:t>"mcvideo-user-B-id@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r w:rsidRPr="00874DD1">
              <w:t>px_MCData_ID_User_B</w:t>
            </w:r>
          </w:p>
        </w:tc>
        <w:tc>
          <w:tcPr>
            <w:tcW w:w="1514" w:type="dxa"/>
            <w:gridSpan w:val="2"/>
            <w:shd w:val="clear" w:color="auto" w:fill="auto"/>
          </w:tcPr>
          <w:p w14:paraId="58333439" w14:textId="77777777" w:rsidR="00935FF4" w:rsidRPr="00874DD1" w:rsidRDefault="00935FF4" w:rsidP="00214C8B">
            <w:pPr>
              <w:pStyle w:val="TAL"/>
            </w:pPr>
            <w:r w:rsidRPr="00874DD1">
              <w:t>charstring</w:t>
            </w:r>
          </w:p>
        </w:tc>
        <w:tc>
          <w:tcPr>
            <w:tcW w:w="1701" w:type="dxa"/>
            <w:gridSpan w:val="2"/>
            <w:shd w:val="clear" w:color="auto" w:fill="auto"/>
          </w:tcPr>
          <w:p w14:paraId="3F674566" w14:textId="77777777" w:rsidR="00935FF4" w:rsidRPr="00874DD1" w:rsidRDefault="00935FF4" w:rsidP="00214C8B">
            <w:pPr>
              <w:pStyle w:val="TAL"/>
            </w:pPr>
            <w:r w:rsidRPr="00874DD1">
              <w:t>"mcdata-user-B-id@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shd w:val="clear" w:color="auto" w:fill="auto"/>
          </w:tcPr>
          <w:p w14:paraId="51E85E6F" w14:textId="77777777" w:rsidR="00935FF4" w:rsidRPr="00874DD1" w:rsidRDefault="00935FF4" w:rsidP="00214C8B">
            <w:pPr>
              <w:pStyle w:val="TAL"/>
            </w:pPr>
            <w:r w:rsidRPr="00874DD1">
              <w:t>charstring</w:t>
            </w:r>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r w:rsidRPr="00874DD1">
              <w:t>px_MCPTT_ID_User_C</w:t>
            </w:r>
          </w:p>
        </w:tc>
        <w:tc>
          <w:tcPr>
            <w:tcW w:w="1514" w:type="dxa"/>
            <w:gridSpan w:val="2"/>
            <w:shd w:val="clear" w:color="auto" w:fill="auto"/>
          </w:tcPr>
          <w:p w14:paraId="749D020E" w14:textId="77777777" w:rsidR="00935FF4" w:rsidRPr="00874DD1" w:rsidRDefault="00935FF4" w:rsidP="00214C8B">
            <w:pPr>
              <w:pStyle w:val="TAL"/>
            </w:pPr>
            <w:r w:rsidRPr="00874DD1">
              <w:t>charstring</w:t>
            </w:r>
          </w:p>
        </w:tc>
        <w:tc>
          <w:tcPr>
            <w:tcW w:w="1701" w:type="dxa"/>
            <w:gridSpan w:val="2"/>
            <w:shd w:val="clear" w:color="auto" w:fill="auto"/>
          </w:tcPr>
          <w:p w14:paraId="4664C9B3" w14:textId="77777777" w:rsidR="00935FF4" w:rsidRPr="00874DD1" w:rsidRDefault="00935FF4" w:rsidP="00214C8B">
            <w:pPr>
              <w:pStyle w:val="TAL"/>
            </w:pPr>
            <w:r w:rsidRPr="00874DD1">
              <w:t>"mcptt-user-C-id@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r w:rsidRPr="00874DD1">
              <w:t>px_MCVideo_ID_User_C</w:t>
            </w:r>
          </w:p>
        </w:tc>
        <w:tc>
          <w:tcPr>
            <w:tcW w:w="1514" w:type="dxa"/>
            <w:gridSpan w:val="2"/>
            <w:shd w:val="clear" w:color="auto" w:fill="auto"/>
          </w:tcPr>
          <w:p w14:paraId="4DAC2BBA" w14:textId="77777777" w:rsidR="00935FF4" w:rsidRPr="00874DD1" w:rsidRDefault="00935FF4" w:rsidP="00214C8B">
            <w:pPr>
              <w:pStyle w:val="TAL"/>
            </w:pPr>
            <w:r w:rsidRPr="00874DD1">
              <w:t>charstring</w:t>
            </w:r>
          </w:p>
        </w:tc>
        <w:tc>
          <w:tcPr>
            <w:tcW w:w="1701" w:type="dxa"/>
            <w:gridSpan w:val="2"/>
            <w:shd w:val="clear" w:color="auto" w:fill="auto"/>
          </w:tcPr>
          <w:p w14:paraId="6116637F" w14:textId="77777777" w:rsidR="00935FF4" w:rsidRPr="00874DD1" w:rsidRDefault="00935FF4" w:rsidP="00214C8B">
            <w:pPr>
              <w:pStyle w:val="TAL"/>
            </w:pPr>
            <w:r w:rsidRPr="00874DD1">
              <w:t>"mcvideo-user-C-id@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r w:rsidRPr="00874DD1">
              <w:t>px_MCData_ID_User_C</w:t>
            </w:r>
          </w:p>
        </w:tc>
        <w:tc>
          <w:tcPr>
            <w:tcW w:w="1514" w:type="dxa"/>
            <w:gridSpan w:val="2"/>
            <w:shd w:val="clear" w:color="auto" w:fill="auto"/>
          </w:tcPr>
          <w:p w14:paraId="4375985D" w14:textId="77777777" w:rsidR="00935FF4" w:rsidRPr="00874DD1" w:rsidRDefault="00935FF4" w:rsidP="00214C8B">
            <w:pPr>
              <w:pStyle w:val="TAL"/>
            </w:pPr>
            <w:r w:rsidRPr="00874DD1">
              <w:t>charstring</w:t>
            </w:r>
          </w:p>
        </w:tc>
        <w:tc>
          <w:tcPr>
            <w:tcW w:w="1701" w:type="dxa"/>
            <w:gridSpan w:val="2"/>
            <w:shd w:val="clear" w:color="auto" w:fill="auto"/>
          </w:tcPr>
          <w:p w14:paraId="1163115D" w14:textId="77777777" w:rsidR="00935FF4" w:rsidRPr="00874DD1" w:rsidRDefault="00935FF4" w:rsidP="00214C8B">
            <w:pPr>
              <w:pStyle w:val="TAL"/>
            </w:pPr>
            <w:r w:rsidRPr="00874DD1">
              <w:t>"mcdata-user-C-id@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shd w:val="clear" w:color="auto" w:fill="auto"/>
          </w:tcPr>
          <w:p w14:paraId="49D8D87B" w14:textId="77777777" w:rsidR="00935FF4" w:rsidRPr="00874DD1" w:rsidRDefault="00935FF4" w:rsidP="00214C8B">
            <w:pPr>
              <w:pStyle w:val="TAL"/>
            </w:pPr>
            <w:r w:rsidRPr="00874DD1">
              <w:t>charstring</w:t>
            </w:r>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r w:rsidRPr="00874DD1">
              <w:t>px_MCPTT_ID_User_D</w:t>
            </w:r>
          </w:p>
        </w:tc>
        <w:tc>
          <w:tcPr>
            <w:tcW w:w="1514" w:type="dxa"/>
            <w:gridSpan w:val="2"/>
            <w:shd w:val="clear" w:color="auto" w:fill="auto"/>
          </w:tcPr>
          <w:p w14:paraId="3AD0241A" w14:textId="77777777" w:rsidR="00935FF4" w:rsidRPr="00874DD1" w:rsidRDefault="00935FF4" w:rsidP="00214C8B">
            <w:pPr>
              <w:pStyle w:val="TAL"/>
            </w:pPr>
            <w:r w:rsidRPr="00874DD1">
              <w:t>charstring</w:t>
            </w:r>
          </w:p>
        </w:tc>
        <w:tc>
          <w:tcPr>
            <w:tcW w:w="1701" w:type="dxa"/>
            <w:gridSpan w:val="2"/>
            <w:shd w:val="clear" w:color="auto" w:fill="auto"/>
          </w:tcPr>
          <w:p w14:paraId="5E05D814" w14:textId="77777777" w:rsidR="00935FF4" w:rsidRPr="00874DD1" w:rsidRDefault="00935FF4" w:rsidP="00214C8B">
            <w:pPr>
              <w:pStyle w:val="TAL"/>
            </w:pPr>
            <w:r w:rsidRPr="00874DD1">
              <w:t>"mcptt-user-D-id@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r w:rsidRPr="00874DD1">
              <w:t>px_MCVideo_ID_User_D</w:t>
            </w:r>
          </w:p>
        </w:tc>
        <w:tc>
          <w:tcPr>
            <w:tcW w:w="1514" w:type="dxa"/>
            <w:gridSpan w:val="2"/>
            <w:shd w:val="clear" w:color="auto" w:fill="auto"/>
          </w:tcPr>
          <w:p w14:paraId="6E18E599" w14:textId="77777777" w:rsidR="00935FF4" w:rsidRPr="00874DD1" w:rsidRDefault="00935FF4" w:rsidP="00214C8B">
            <w:pPr>
              <w:pStyle w:val="TAL"/>
            </w:pPr>
            <w:r w:rsidRPr="00874DD1">
              <w:t>charstring</w:t>
            </w:r>
          </w:p>
        </w:tc>
        <w:tc>
          <w:tcPr>
            <w:tcW w:w="1701" w:type="dxa"/>
            <w:gridSpan w:val="2"/>
            <w:shd w:val="clear" w:color="auto" w:fill="auto"/>
          </w:tcPr>
          <w:p w14:paraId="4C2D0442" w14:textId="77777777" w:rsidR="00935FF4" w:rsidRPr="00874DD1" w:rsidRDefault="00935FF4" w:rsidP="00214C8B">
            <w:pPr>
              <w:pStyle w:val="TAL"/>
            </w:pPr>
            <w:r w:rsidRPr="00874DD1">
              <w:t>"mcvideo-user-D-id@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r w:rsidRPr="00874DD1">
              <w:t>px_MCData_ID_User_D</w:t>
            </w:r>
          </w:p>
        </w:tc>
        <w:tc>
          <w:tcPr>
            <w:tcW w:w="1514" w:type="dxa"/>
            <w:gridSpan w:val="2"/>
            <w:shd w:val="clear" w:color="auto" w:fill="auto"/>
          </w:tcPr>
          <w:p w14:paraId="64936393" w14:textId="77777777" w:rsidR="00935FF4" w:rsidRPr="00874DD1" w:rsidRDefault="00935FF4" w:rsidP="00214C8B">
            <w:pPr>
              <w:pStyle w:val="TAL"/>
            </w:pPr>
            <w:r w:rsidRPr="00874DD1">
              <w:t>charstring</w:t>
            </w:r>
          </w:p>
        </w:tc>
        <w:tc>
          <w:tcPr>
            <w:tcW w:w="1701" w:type="dxa"/>
            <w:gridSpan w:val="2"/>
            <w:shd w:val="clear" w:color="auto" w:fill="auto"/>
          </w:tcPr>
          <w:p w14:paraId="055FE61B" w14:textId="77777777" w:rsidR="00935FF4" w:rsidRPr="00874DD1" w:rsidRDefault="00935FF4" w:rsidP="00214C8B">
            <w:pPr>
              <w:pStyle w:val="TAL"/>
            </w:pPr>
            <w:r w:rsidRPr="00874DD1">
              <w:t>"mcdata-user-D-id@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r w:rsidRPr="00874DD1">
              <w:rPr>
                <w:lang w:eastAsia="ko-KR"/>
              </w:rPr>
              <w:lastRenderedPageBreak/>
              <w:t>px_MCX_SIP_PrivateUserId_A</w:t>
            </w:r>
          </w:p>
        </w:tc>
        <w:tc>
          <w:tcPr>
            <w:tcW w:w="1514" w:type="dxa"/>
            <w:gridSpan w:val="2"/>
            <w:shd w:val="clear" w:color="auto" w:fill="auto"/>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shd w:val="clear" w:color="auto" w:fill="auto"/>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shd w:val="clear" w:color="auto" w:fill="auto"/>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shd w:val="clear" w:color="auto" w:fill="auto"/>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shd w:val="clear" w:color="auto" w:fill="auto"/>
            <w:noWrap/>
          </w:tcPr>
          <w:p w14:paraId="3F230F20" w14:textId="053E1943" w:rsidR="00AD5F96" w:rsidRPr="00874DD1" w:rsidRDefault="00AD5F96" w:rsidP="00AD5F96">
            <w:pPr>
              <w:pStyle w:val="TAL"/>
              <w:rPr>
                <w:lang w:eastAsia="ko-KR"/>
              </w:rPr>
            </w:pPr>
            <w:r w:rsidRPr="00443964">
              <w:rPr>
                <w:lang w:eastAsia="ko-KR"/>
              </w:rPr>
              <w:t>px_MCData_IPConnectivityEndpointAddress_B</w:t>
            </w:r>
          </w:p>
        </w:tc>
        <w:tc>
          <w:tcPr>
            <w:tcW w:w="1514" w:type="dxa"/>
            <w:gridSpan w:val="2"/>
            <w:shd w:val="clear" w:color="auto" w:fill="auto"/>
          </w:tcPr>
          <w:p w14:paraId="3F080907" w14:textId="3A5BC8DA" w:rsidR="00AD5F96" w:rsidRPr="00874DD1" w:rsidRDefault="00AD5F96" w:rsidP="00AD5F96">
            <w:pPr>
              <w:pStyle w:val="TAL"/>
              <w:rPr>
                <w:lang w:eastAsia="ko-KR"/>
              </w:rPr>
            </w:pPr>
            <w:r w:rsidRPr="00874DD1">
              <w:rPr>
                <w:lang w:eastAsia="ko-KR"/>
              </w:rPr>
              <w:t>charstring</w:t>
            </w:r>
          </w:p>
        </w:tc>
        <w:tc>
          <w:tcPr>
            <w:tcW w:w="1701" w:type="dxa"/>
            <w:gridSpan w:val="2"/>
            <w:shd w:val="clear" w:color="auto" w:fill="auto"/>
          </w:tcPr>
          <w:p w14:paraId="324F398B" w14:textId="77777777" w:rsidR="00AD5F96" w:rsidRPr="00874DD1" w:rsidRDefault="00AD5F96" w:rsidP="00AD5F96">
            <w:pPr>
              <w:pStyle w:val="TAL"/>
              <w:rPr>
                <w:lang w:eastAsia="ko-KR"/>
              </w:rPr>
            </w:pPr>
          </w:p>
        </w:tc>
        <w:tc>
          <w:tcPr>
            <w:tcW w:w="1134" w:type="dxa"/>
            <w:gridSpan w:val="2"/>
            <w:shd w:val="clear" w:color="auto" w:fill="auto"/>
          </w:tcPr>
          <w:p w14:paraId="245F67D5" w14:textId="77777777" w:rsidR="00AD5F96" w:rsidRPr="00874DD1" w:rsidRDefault="00AD5F96" w:rsidP="00AD5F96">
            <w:pPr>
              <w:pStyle w:val="TAL"/>
              <w:rPr>
                <w:lang w:eastAsia="ko-KR"/>
              </w:rPr>
            </w:pPr>
          </w:p>
        </w:tc>
        <w:tc>
          <w:tcPr>
            <w:tcW w:w="2833" w:type="dxa"/>
            <w:gridSpan w:val="2"/>
            <w:shd w:val="clear" w:color="auto" w:fill="auto"/>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AD5F96" w:rsidRPr="00874DD1" w:rsidRDefault="00AD5F96" w:rsidP="00AD5F96">
            <w:pPr>
              <w:pStyle w:val="TAL"/>
            </w:pPr>
            <w:r w:rsidRPr="00874DD1">
              <w:t>px_MCPTT_Group_A_ID</w:t>
            </w:r>
          </w:p>
        </w:tc>
        <w:tc>
          <w:tcPr>
            <w:tcW w:w="1514" w:type="dxa"/>
            <w:gridSpan w:val="2"/>
            <w:shd w:val="clear" w:color="auto" w:fill="auto"/>
          </w:tcPr>
          <w:p w14:paraId="73101D3C" w14:textId="77777777" w:rsidR="00AD5F96" w:rsidRPr="00874DD1" w:rsidRDefault="00AD5F96" w:rsidP="00AD5F96">
            <w:pPr>
              <w:pStyle w:val="TAL"/>
            </w:pPr>
            <w:r w:rsidRPr="00874DD1">
              <w:t>charstring</w:t>
            </w:r>
          </w:p>
        </w:tc>
        <w:tc>
          <w:tcPr>
            <w:tcW w:w="1701" w:type="dxa"/>
            <w:gridSpan w:val="2"/>
            <w:shd w:val="clear" w:color="auto" w:fill="auto"/>
          </w:tcPr>
          <w:p w14:paraId="4C3E8B7F" w14:textId="77777777" w:rsidR="00AD5F96" w:rsidRPr="00874DD1" w:rsidRDefault="00AD5F96" w:rsidP="00AD5F96">
            <w:pPr>
              <w:pStyle w:val="TAL"/>
            </w:pPr>
            <w:r w:rsidRPr="00874DD1">
              <w:t>"mcptt-group-A@mcptt-op.gov"</w:t>
            </w:r>
          </w:p>
        </w:tc>
        <w:tc>
          <w:tcPr>
            <w:tcW w:w="1134" w:type="dxa"/>
            <w:gridSpan w:val="2"/>
            <w:shd w:val="clear" w:color="auto" w:fill="auto"/>
          </w:tcPr>
          <w:p w14:paraId="167A54FD" w14:textId="77777777" w:rsidR="00AD5F96" w:rsidRPr="00874DD1" w:rsidRDefault="00AD5F96" w:rsidP="00AD5F96">
            <w:pPr>
              <w:pStyle w:val="TAL"/>
            </w:pPr>
          </w:p>
        </w:tc>
        <w:tc>
          <w:tcPr>
            <w:tcW w:w="2833" w:type="dxa"/>
            <w:gridSpan w:val="2"/>
            <w:shd w:val="clear" w:color="auto" w:fill="auto"/>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AD5F96" w:rsidRPr="00874DD1" w:rsidRDefault="00AD5F96" w:rsidP="00AD5F96">
            <w:pPr>
              <w:pStyle w:val="TAL"/>
            </w:pPr>
            <w:r w:rsidRPr="00874DD1">
              <w:t>px_MCVideo_Group_A_ID</w:t>
            </w:r>
          </w:p>
        </w:tc>
        <w:tc>
          <w:tcPr>
            <w:tcW w:w="1514" w:type="dxa"/>
            <w:gridSpan w:val="2"/>
            <w:shd w:val="clear" w:color="auto" w:fill="auto"/>
          </w:tcPr>
          <w:p w14:paraId="1EFE55A2" w14:textId="77777777" w:rsidR="00AD5F96" w:rsidRPr="00874DD1" w:rsidRDefault="00AD5F96" w:rsidP="00AD5F96">
            <w:pPr>
              <w:pStyle w:val="TAL"/>
            </w:pPr>
            <w:r w:rsidRPr="00874DD1">
              <w:t>charstring</w:t>
            </w:r>
          </w:p>
        </w:tc>
        <w:tc>
          <w:tcPr>
            <w:tcW w:w="1701" w:type="dxa"/>
            <w:gridSpan w:val="2"/>
            <w:shd w:val="clear" w:color="auto" w:fill="auto"/>
          </w:tcPr>
          <w:p w14:paraId="1E27ED50" w14:textId="77777777" w:rsidR="00AD5F96" w:rsidRPr="00874DD1" w:rsidRDefault="00AD5F96" w:rsidP="00AD5F96">
            <w:pPr>
              <w:pStyle w:val="TAL"/>
            </w:pPr>
            <w:r w:rsidRPr="00874DD1">
              <w:t>"mcvideo-group-A@mcptt-op.gov"</w:t>
            </w:r>
          </w:p>
        </w:tc>
        <w:tc>
          <w:tcPr>
            <w:tcW w:w="1134" w:type="dxa"/>
            <w:gridSpan w:val="2"/>
            <w:shd w:val="clear" w:color="auto" w:fill="auto"/>
          </w:tcPr>
          <w:p w14:paraId="7CC7D825" w14:textId="77777777" w:rsidR="00AD5F96" w:rsidRPr="00874DD1" w:rsidRDefault="00AD5F96" w:rsidP="00AD5F96">
            <w:pPr>
              <w:pStyle w:val="TAL"/>
            </w:pPr>
          </w:p>
        </w:tc>
        <w:tc>
          <w:tcPr>
            <w:tcW w:w="2833" w:type="dxa"/>
            <w:gridSpan w:val="2"/>
            <w:shd w:val="clear" w:color="auto" w:fill="auto"/>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AD5F96" w:rsidRPr="00874DD1" w:rsidRDefault="00AD5F96" w:rsidP="00AD5F96">
            <w:pPr>
              <w:pStyle w:val="TAL"/>
            </w:pPr>
            <w:r w:rsidRPr="00874DD1">
              <w:t>px_MCData_Group_A_ID</w:t>
            </w:r>
          </w:p>
        </w:tc>
        <w:tc>
          <w:tcPr>
            <w:tcW w:w="1514" w:type="dxa"/>
            <w:gridSpan w:val="2"/>
            <w:shd w:val="clear" w:color="auto" w:fill="auto"/>
          </w:tcPr>
          <w:p w14:paraId="4290D535" w14:textId="77777777" w:rsidR="00AD5F96" w:rsidRPr="00874DD1" w:rsidRDefault="00AD5F96" w:rsidP="00AD5F96">
            <w:pPr>
              <w:pStyle w:val="TAL"/>
            </w:pPr>
            <w:r w:rsidRPr="00874DD1">
              <w:t>charstring</w:t>
            </w:r>
          </w:p>
        </w:tc>
        <w:tc>
          <w:tcPr>
            <w:tcW w:w="1701" w:type="dxa"/>
            <w:gridSpan w:val="2"/>
            <w:shd w:val="clear" w:color="auto" w:fill="auto"/>
          </w:tcPr>
          <w:p w14:paraId="495028CC" w14:textId="77777777" w:rsidR="00AD5F96" w:rsidRPr="00874DD1" w:rsidRDefault="00AD5F96" w:rsidP="00AD5F96">
            <w:pPr>
              <w:pStyle w:val="TAL"/>
            </w:pPr>
            <w:r w:rsidRPr="00874DD1">
              <w:t>"mcdata-group-A@mcptt-op.gov"</w:t>
            </w:r>
          </w:p>
        </w:tc>
        <w:tc>
          <w:tcPr>
            <w:tcW w:w="1134" w:type="dxa"/>
            <w:gridSpan w:val="2"/>
            <w:shd w:val="clear" w:color="auto" w:fill="auto"/>
          </w:tcPr>
          <w:p w14:paraId="2339EC15" w14:textId="77777777" w:rsidR="00AD5F96" w:rsidRPr="00874DD1" w:rsidRDefault="00AD5F96" w:rsidP="00AD5F96">
            <w:pPr>
              <w:pStyle w:val="TAL"/>
            </w:pPr>
          </w:p>
        </w:tc>
        <w:tc>
          <w:tcPr>
            <w:tcW w:w="2833" w:type="dxa"/>
            <w:gridSpan w:val="2"/>
            <w:shd w:val="clear" w:color="auto" w:fill="auto"/>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AD5F96" w:rsidRPr="00874DD1" w:rsidRDefault="00AD5F96" w:rsidP="00AD5F96">
            <w:pPr>
              <w:pStyle w:val="TAL"/>
            </w:pPr>
            <w:r w:rsidRPr="00874DD1">
              <w:t>px_MCPTT_Group_A_Name</w:t>
            </w:r>
          </w:p>
        </w:tc>
        <w:tc>
          <w:tcPr>
            <w:tcW w:w="1514" w:type="dxa"/>
            <w:gridSpan w:val="2"/>
            <w:shd w:val="clear" w:color="auto" w:fill="auto"/>
          </w:tcPr>
          <w:p w14:paraId="3BB2F5BA" w14:textId="77777777" w:rsidR="00AD5F96" w:rsidRPr="00874DD1" w:rsidRDefault="00AD5F96" w:rsidP="00AD5F96">
            <w:pPr>
              <w:pStyle w:val="TAL"/>
            </w:pPr>
            <w:r w:rsidRPr="00874DD1">
              <w:t>charstring</w:t>
            </w:r>
          </w:p>
        </w:tc>
        <w:tc>
          <w:tcPr>
            <w:tcW w:w="1701" w:type="dxa"/>
            <w:gridSpan w:val="2"/>
            <w:shd w:val="clear" w:color="auto" w:fill="auto"/>
          </w:tcPr>
          <w:p w14:paraId="5B89B6F6" w14:textId="77777777" w:rsidR="00AD5F96" w:rsidRPr="00874DD1" w:rsidRDefault="00AD5F96" w:rsidP="00AD5F96">
            <w:pPr>
              <w:pStyle w:val="TAL"/>
            </w:pPr>
            <w:r w:rsidRPr="00874DD1">
              <w:t>"mcptt-group-A-name"</w:t>
            </w:r>
          </w:p>
        </w:tc>
        <w:tc>
          <w:tcPr>
            <w:tcW w:w="1134" w:type="dxa"/>
            <w:gridSpan w:val="2"/>
            <w:shd w:val="clear" w:color="auto" w:fill="auto"/>
          </w:tcPr>
          <w:p w14:paraId="4D3CE5C4" w14:textId="77777777" w:rsidR="00AD5F96" w:rsidRPr="00874DD1" w:rsidRDefault="00AD5F96" w:rsidP="00AD5F96">
            <w:pPr>
              <w:pStyle w:val="TAL"/>
            </w:pPr>
          </w:p>
        </w:tc>
        <w:tc>
          <w:tcPr>
            <w:tcW w:w="2833" w:type="dxa"/>
            <w:gridSpan w:val="2"/>
            <w:shd w:val="clear" w:color="auto" w:fill="auto"/>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AD5F96" w:rsidRPr="00874DD1" w:rsidRDefault="00AD5F96" w:rsidP="00AD5F96">
            <w:pPr>
              <w:pStyle w:val="TAL"/>
            </w:pPr>
            <w:r w:rsidRPr="00874DD1">
              <w:t>px_MCVideo_Group_A_Name</w:t>
            </w:r>
          </w:p>
        </w:tc>
        <w:tc>
          <w:tcPr>
            <w:tcW w:w="1514" w:type="dxa"/>
            <w:gridSpan w:val="2"/>
            <w:shd w:val="clear" w:color="auto" w:fill="auto"/>
          </w:tcPr>
          <w:p w14:paraId="1AC09E85" w14:textId="77777777" w:rsidR="00AD5F96" w:rsidRPr="00874DD1" w:rsidRDefault="00AD5F96" w:rsidP="00AD5F96">
            <w:pPr>
              <w:pStyle w:val="TAL"/>
            </w:pPr>
            <w:r w:rsidRPr="00874DD1">
              <w:t>charstring</w:t>
            </w:r>
          </w:p>
        </w:tc>
        <w:tc>
          <w:tcPr>
            <w:tcW w:w="1701" w:type="dxa"/>
            <w:gridSpan w:val="2"/>
            <w:shd w:val="clear" w:color="auto" w:fill="auto"/>
          </w:tcPr>
          <w:p w14:paraId="6A8E0564" w14:textId="77777777" w:rsidR="00AD5F96" w:rsidRPr="00874DD1" w:rsidRDefault="00AD5F96" w:rsidP="00AD5F96">
            <w:pPr>
              <w:pStyle w:val="TAL"/>
            </w:pPr>
            <w:r w:rsidRPr="00874DD1">
              <w:t>"mcvideo-group-A-name"</w:t>
            </w:r>
          </w:p>
        </w:tc>
        <w:tc>
          <w:tcPr>
            <w:tcW w:w="1134" w:type="dxa"/>
            <w:gridSpan w:val="2"/>
            <w:shd w:val="clear" w:color="auto" w:fill="auto"/>
          </w:tcPr>
          <w:p w14:paraId="6571CC8E" w14:textId="77777777" w:rsidR="00AD5F96" w:rsidRPr="00874DD1" w:rsidRDefault="00AD5F96" w:rsidP="00AD5F96">
            <w:pPr>
              <w:pStyle w:val="TAL"/>
            </w:pPr>
          </w:p>
        </w:tc>
        <w:tc>
          <w:tcPr>
            <w:tcW w:w="2833" w:type="dxa"/>
            <w:gridSpan w:val="2"/>
            <w:shd w:val="clear" w:color="auto" w:fill="auto"/>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AD5F96" w:rsidRPr="00874DD1" w:rsidRDefault="00AD5F96" w:rsidP="00AD5F96">
            <w:pPr>
              <w:pStyle w:val="TAL"/>
            </w:pPr>
            <w:r w:rsidRPr="00874DD1">
              <w:t>px_MCData_Group_A_Name</w:t>
            </w:r>
          </w:p>
        </w:tc>
        <w:tc>
          <w:tcPr>
            <w:tcW w:w="1514" w:type="dxa"/>
            <w:gridSpan w:val="2"/>
            <w:shd w:val="clear" w:color="auto" w:fill="auto"/>
          </w:tcPr>
          <w:p w14:paraId="1AC3E2EF" w14:textId="77777777" w:rsidR="00AD5F96" w:rsidRPr="00874DD1" w:rsidRDefault="00AD5F96" w:rsidP="00AD5F96">
            <w:pPr>
              <w:pStyle w:val="TAL"/>
            </w:pPr>
            <w:r w:rsidRPr="00874DD1">
              <w:t>charstring</w:t>
            </w:r>
          </w:p>
        </w:tc>
        <w:tc>
          <w:tcPr>
            <w:tcW w:w="1701" w:type="dxa"/>
            <w:gridSpan w:val="2"/>
            <w:shd w:val="clear" w:color="auto" w:fill="auto"/>
          </w:tcPr>
          <w:p w14:paraId="67E5B620" w14:textId="77777777" w:rsidR="00AD5F96" w:rsidRPr="00874DD1" w:rsidRDefault="00AD5F96" w:rsidP="00AD5F96">
            <w:pPr>
              <w:pStyle w:val="TAL"/>
            </w:pPr>
            <w:r w:rsidRPr="00874DD1">
              <w:t>"mcdata-group-A-name"</w:t>
            </w:r>
          </w:p>
        </w:tc>
        <w:tc>
          <w:tcPr>
            <w:tcW w:w="1134" w:type="dxa"/>
            <w:gridSpan w:val="2"/>
            <w:shd w:val="clear" w:color="auto" w:fill="auto"/>
          </w:tcPr>
          <w:p w14:paraId="7288D884" w14:textId="77777777" w:rsidR="00AD5F96" w:rsidRPr="00874DD1" w:rsidRDefault="00AD5F96" w:rsidP="00AD5F96">
            <w:pPr>
              <w:pStyle w:val="TAL"/>
            </w:pPr>
          </w:p>
        </w:tc>
        <w:tc>
          <w:tcPr>
            <w:tcW w:w="2833" w:type="dxa"/>
            <w:gridSpan w:val="2"/>
            <w:shd w:val="clear" w:color="auto" w:fill="auto"/>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AD5F96" w:rsidRPr="00874DD1" w:rsidRDefault="00AD5F96" w:rsidP="00AD5F96">
            <w:pPr>
              <w:pStyle w:val="TAL"/>
            </w:pPr>
            <w:r w:rsidRPr="00874DD1">
              <w:t>px_MCX_Group_A_Owner_Organization</w:t>
            </w:r>
          </w:p>
        </w:tc>
        <w:tc>
          <w:tcPr>
            <w:tcW w:w="1514" w:type="dxa"/>
            <w:gridSpan w:val="2"/>
            <w:shd w:val="clear" w:color="auto" w:fill="auto"/>
          </w:tcPr>
          <w:p w14:paraId="2FD39494" w14:textId="77777777" w:rsidR="00AD5F96" w:rsidRPr="00874DD1" w:rsidRDefault="00AD5F96" w:rsidP="00AD5F96">
            <w:pPr>
              <w:pStyle w:val="TAL"/>
            </w:pPr>
            <w:r w:rsidRPr="00874DD1">
              <w:t>charstring</w:t>
            </w:r>
          </w:p>
        </w:tc>
        <w:tc>
          <w:tcPr>
            <w:tcW w:w="1701" w:type="dxa"/>
            <w:gridSpan w:val="2"/>
            <w:shd w:val="clear" w:color="auto" w:fill="auto"/>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shd w:val="clear" w:color="auto" w:fill="auto"/>
          </w:tcPr>
          <w:p w14:paraId="57C6656B" w14:textId="77777777" w:rsidR="00AD5F96" w:rsidRPr="00874DD1" w:rsidRDefault="00AD5F96" w:rsidP="00AD5F96">
            <w:pPr>
              <w:pStyle w:val="TAL"/>
            </w:pPr>
          </w:p>
        </w:tc>
        <w:tc>
          <w:tcPr>
            <w:tcW w:w="2833" w:type="dxa"/>
            <w:gridSpan w:val="2"/>
            <w:shd w:val="clear" w:color="auto" w:fill="auto"/>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AD5F96" w:rsidRPr="00874DD1" w:rsidRDefault="00AD5F96" w:rsidP="00AD5F96">
            <w:pPr>
              <w:pStyle w:val="TAL"/>
            </w:pPr>
            <w:r w:rsidRPr="00874DD1">
              <w:t>px_MCPTT_Group_A_preferred_VCodec</w:t>
            </w:r>
          </w:p>
        </w:tc>
        <w:tc>
          <w:tcPr>
            <w:tcW w:w="1514" w:type="dxa"/>
            <w:gridSpan w:val="2"/>
            <w:shd w:val="clear" w:color="auto" w:fill="auto"/>
          </w:tcPr>
          <w:p w14:paraId="5DD3646C" w14:textId="77777777" w:rsidR="00AD5F96" w:rsidRPr="00874DD1" w:rsidRDefault="00AD5F96" w:rsidP="00AD5F96">
            <w:pPr>
              <w:pStyle w:val="TAL"/>
            </w:pPr>
            <w:r w:rsidRPr="00874DD1">
              <w:t>charstring</w:t>
            </w:r>
          </w:p>
        </w:tc>
        <w:tc>
          <w:tcPr>
            <w:tcW w:w="1701" w:type="dxa"/>
            <w:gridSpan w:val="2"/>
            <w:shd w:val="clear" w:color="auto" w:fill="auto"/>
          </w:tcPr>
          <w:p w14:paraId="11C06ACA" w14:textId="77777777" w:rsidR="00AD5F96" w:rsidRPr="00874DD1" w:rsidRDefault="00AD5F96" w:rsidP="00AD5F96">
            <w:pPr>
              <w:pStyle w:val="TAL"/>
            </w:pPr>
            <w:r w:rsidRPr="00874DD1">
              <w:t>"AMR-WB"</w:t>
            </w:r>
          </w:p>
        </w:tc>
        <w:tc>
          <w:tcPr>
            <w:tcW w:w="1134" w:type="dxa"/>
            <w:gridSpan w:val="2"/>
            <w:shd w:val="clear" w:color="auto" w:fill="auto"/>
          </w:tcPr>
          <w:p w14:paraId="1DCD7BE9" w14:textId="77777777" w:rsidR="00AD5F96" w:rsidRPr="00874DD1" w:rsidRDefault="00AD5F96" w:rsidP="00AD5F96">
            <w:pPr>
              <w:pStyle w:val="TAL"/>
            </w:pPr>
          </w:p>
        </w:tc>
        <w:tc>
          <w:tcPr>
            <w:tcW w:w="2833" w:type="dxa"/>
            <w:gridSpan w:val="2"/>
            <w:shd w:val="clear" w:color="auto" w:fill="auto"/>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AD5F96" w:rsidRPr="00874DD1" w:rsidRDefault="00AD5F96" w:rsidP="00AD5F96">
            <w:pPr>
              <w:pStyle w:val="TAL"/>
            </w:pPr>
            <w:r w:rsidRPr="00874DD1">
              <w:t>px_MCPTT_Group_B_ID</w:t>
            </w:r>
          </w:p>
        </w:tc>
        <w:tc>
          <w:tcPr>
            <w:tcW w:w="1514" w:type="dxa"/>
            <w:gridSpan w:val="2"/>
            <w:shd w:val="clear" w:color="auto" w:fill="auto"/>
          </w:tcPr>
          <w:p w14:paraId="59B803FC" w14:textId="77777777" w:rsidR="00AD5F96" w:rsidRPr="00874DD1" w:rsidRDefault="00AD5F96" w:rsidP="00AD5F96">
            <w:pPr>
              <w:pStyle w:val="TAL"/>
            </w:pPr>
            <w:r w:rsidRPr="00874DD1">
              <w:t>charstring</w:t>
            </w:r>
          </w:p>
        </w:tc>
        <w:tc>
          <w:tcPr>
            <w:tcW w:w="1701" w:type="dxa"/>
            <w:gridSpan w:val="2"/>
            <w:shd w:val="clear" w:color="auto" w:fill="auto"/>
          </w:tcPr>
          <w:p w14:paraId="037DC1F4" w14:textId="77777777" w:rsidR="00AD5F96" w:rsidRPr="00874DD1" w:rsidRDefault="00AD5F96" w:rsidP="00AD5F96">
            <w:pPr>
              <w:pStyle w:val="TAL"/>
            </w:pPr>
            <w:r w:rsidRPr="00874DD1">
              <w:t>"mcptt-group-B@mcptt-op.gov"</w:t>
            </w:r>
          </w:p>
        </w:tc>
        <w:tc>
          <w:tcPr>
            <w:tcW w:w="1134" w:type="dxa"/>
            <w:gridSpan w:val="2"/>
            <w:shd w:val="clear" w:color="auto" w:fill="auto"/>
          </w:tcPr>
          <w:p w14:paraId="0A86543B" w14:textId="77777777" w:rsidR="00AD5F96" w:rsidRPr="00874DD1" w:rsidRDefault="00AD5F96" w:rsidP="00AD5F96">
            <w:pPr>
              <w:pStyle w:val="TAL"/>
            </w:pPr>
          </w:p>
        </w:tc>
        <w:tc>
          <w:tcPr>
            <w:tcW w:w="2833" w:type="dxa"/>
            <w:gridSpan w:val="2"/>
            <w:shd w:val="clear" w:color="auto" w:fill="auto"/>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AD5F96" w:rsidRPr="00874DD1" w:rsidRDefault="00AD5F96" w:rsidP="00AD5F96">
            <w:pPr>
              <w:pStyle w:val="TAL"/>
            </w:pPr>
            <w:r w:rsidRPr="00874DD1">
              <w:t>px_MCVideo_Group_B_ID</w:t>
            </w:r>
          </w:p>
        </w:tc>
        <w:tc>
          <w:tcPr>
            <w:tcW w:w="1514" w:type="dxa"/>
            <w:gridSpan w:val="2"/>
            <w:shd w:val="clear" w:color="auto" w:fill="auto"/>
          </w:tcPr>
          <w:p w14:paraId="57CBF6B9" w14:textId="77777777" w:rsidR="00AD5F96" w:rsidRPr="00874DD1" w:rsidRDefault="00AD5F96" w:rsidP="00AD5F96">
            <w:pPr>
              <w:pStyle w:val="TAL"/>
            </w:pPr>
            <w:r w:rsidRPr="00874DD1">
              <w:t>charstring</w:t>
            </w:r>
          </w:p>
        </w:tc>
        <w:tc>
          <w:tcPr>
            <w:tcW w:w="1701" w:type="dxa"/>
            <w:gridSpan w:val="2"/>
            <w:shd w:val="clear" w:color="auto" w:fill="auto"/>
          </w:tcPr>
          <w:p w14:paraId="46C4F1DF" w14:textId="77777777" w:rsidR="00AD5F96" w:rsidRPr="00874DD1" w:rsidRDefault="00AD5F96" w:rsidP="00AD5F96">
            <w:pPr>
              <w:pStyle w:val="TAL"/>
            </w:pPr>
            <w:r w:rsidRPr="00874DD1">
              <w:t>"mcvideo-group-B@mcptt-op.gov"</w:t>
            </w:r>
          </w:p>
        </w:tc>
        <w:tc>
          <w:tcPr>
            <w:tcW w:w="1134" w:type="dxa"/>
            <w:gridSpan w:val="2"/>
            <w:shd w:val="clear" w:color="auto" w:fill="auto"/>
          </w:tcPr>
          <w:p w14:paraId="0C7FC99D" w14:textId="77777777" w:rsidR="00AD5F96" w:rsidRPr="00874DD1" w:rsidRDefault="00AD5F96" w:rsidP="00AD5F96">
            <w:pPr>
              <w:pStyle w:val="TAL"/>
            </w:pPr>
          </w:p>
        </w:tc>
        <w:tc>
          <w:tcPr>
            <w:tcW w:w="2833" w:type="dxa"/>
            <w:gridSpan w:val="2"/>
            <w:shd w:val="clear" w:color="auto" w:fill="auto"/>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AD5F96" w:rsidRPr="00874DD1" w:rsidRDefault="00AD5F96" w:rsidP="00AD5F96">
            <w:pPr>
              <w:pStyle w:val="TAL"/>
            </w:pPr>
            <w:r w:rsidRPr="00874DD1">
              <w:t>px_MCData_Group_B_ID</w:t>
            </w:r>
          </w:p>
        </w:tc>
        <w:tc>
          <w:tcPr>
            <w:tcW w:w="1514" w:type="dxa"/>
            <w:gridSpan w:val="2"/>
            <w:shd w:val="clear" w:color="auto" w:fill="auto"/>
          </w:tcPr>
          <w:p w14:paraId="0140CD3D" w14:textId="77777777" w:rsidR="00AD5F96" w:rsidRPr="00874DD1" w:rsidRDefault="00AD5F96" w:rsidP="00AD5F96">
            <w:pPr>
              <w:pStyle w:val="TAL"/>
            </w:pPr>
            <w:r w:rsidRPr="00874DD1">
              <w:t>charstring</w:t>
            </w:r>
          </w:p>
        </w:tc>
        <w:tc>
          <w:tcPr>
            <w:tcW w:w="1701" w:type="dxa"/>
            <w:gridSpan w:val="2"/>
            <w:shd w:val="clear" w:color="auto" w:fill="auto"/>
          </w:tcPr>
          <w:p w14:paraId="2E0E53DC" w14:textId="77777777" w:rsidR="00AD5F96" w:rsidRPr="00874DD1" w:rsidRDefault="00AD5F96" w:rsidP="00AD5F96">
            <w:pPr>
              <w:pStyle w:val="TAL"/>
            </w:pPr>
            <w:r w:rsidRPr="00874DD1">
              <w:t>"mcdata-group-B@mcptt-op.gov"</w:t>
            </w:r>
          </w:p>
        </w:tc>
        <w:tc>
          <w:tcPr>
            <w:tcW w:w="1134" w:type="dxa"/>
            <w:gridSpan w:val="2"/>
            <w:shd w:val="clear" w:color="auto" w:fill="auto"/>
          </w:tcPr>
          <w:p w14:paraId="76B3E953" w14:textId="77777777" w:rsidR="00AD5F96" w:rsidRPr="00874DD1" w:rsidRDefault="00AD5F96" w:rsidP="00AD5F96">
            <w:pPr>
              <w:pStyle w:val="TAL"/>
            </w:pPr>
          </w:p>
        </w:tc>
        <w:tc>
          <w:tcPr>
            <w:tcW w:w="2833" w:type="dxa"/>
            <w:gridSpan w:val="2"/>
            <w:shd w:val="clear" w:color="auto" w:fill="auto"/>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AD5F96" w:rsidRPr="00874DD1" w:rsidRDefault="00AD5F96" w:rsidP="00AD5F96">
            <w:pPr>
              <w:pStyle w:val="TAL"/>
            </w:pPr>
            <w:r w:rsidRPr="00874DD1">
              <w:lastRenderedPageBreak/>
              <w:t>px_MCPTT_Group_T_ID</w:t>
            </w:r>
          </w:p>
        </w:tc>
        <w:tc>
          <w:tcPr>
            <w:tcW w:w="1514" w:type="dxa"/>
            <w:gridSpan w:val="2"/>
            <w:shd w:val="clear" w:color="auto" w:fill="auto"/>
          </w:tcPr>
          <w:p w14:paraId="5033B8D3" w14:textId="77777777" w:rsidR="00AD5F96" w:rsidRPr="00874DD1" w:rsidRDefault="00AD5F96" w:rsidP="00AD5F96">
            <w:pPr>
              <w:pStyle w:val="TAL"/>
            </w:pPr>
            <w:r w:rsidRPr="00874DD1">
              <w:t>charstring</w:t>
            </w:r>
          </w:p>
        </w:tc>
        <w:tc>
          <w:tcPr>
            <w:tcW w:w="1701" w:type="dxa"/>
            <w:gridSpan w:val="2"/>
            <w:shd w:val="clear" w:color="auto" w:fill="auto"/>
          </w:tcPr>
          <w:p w14:paraId="6B4653F0" w14:textId="77777777" w:rsidR="00AD5F96" w:rsidRPr="00874DD1" w:rsidRDefault="00AD5F96" w:rsidP="00AD5F96">
            <w:pPr>
              <w:pStyle w:val="TAL"/>
            </w:pPr>
            <w:r w:rsidRPr="00874DD1">
              <w:t>"mcptt-group-T@mcptt-op.gov"</w:t>
            </w:r>
          </w:p>
        </w:tc>
        <w:tc>
          <w:tcPr>
            <w:tcW w:w="1134" w:type="dxa"/>
            <w:gridSpan w:val="2"/>
            <w:shd w:val="clear" w:color="auto" w:fill="auto"/>
          </w:tcPr>
          <w:p w14:paraId="040EFD80" w14:textId="77777777" w:rsidR="00AD5F96" w:rsidRPr="00874DD1" w:rsidRDefault="00AD5F96" w:rsidP="00AD5F96">
            <w:pPr>
              <w:pStyle w:val="TAL"/>
            </w:pPr>
          </w:p>
        </w:tc>
        <w:tc>
          <w:tcPr>
            <w:tcW w:w="2833" w:type="dxa"/>
            <w:gridSpan w:val="2"/>
            <w:shd w:val="clear" w:color="auto" w:fill="auto"/>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AD5F96" w:rsidRPr="00874DD1" w:rsidRDefault="00AD5F96" w:rsidP="00AD5F96">
            <w:pPr>
              <w:pStyle w:val="TAL"/>
            </w:pPr>
            <w:r w:rsidRPr="00874DD1">
              <w:t>px_MCVideo_Group_T_ID</w:t>
            </w:r>
          </w:p>
        </w:tc>
        <w:tc>
          <w:tcPr>
            <w:tcW w:w="1514" w:type="dxa"/>
            <w:gridSpan w:val="2"/>
            <w:shd w:val="clear" w:color="auto" w:fill="auto"/>
          </w:tcPr>
          <w:p w14:paraId="0695075A" w14:textId="77777777" w:rsidR="00AD5F96" w:rsidRPr="00874DD1" w:rsidRDefault="00AD5F96" w:rsidP="00AD5F96">
            <w:pPr>
              <w:pStyle w:val="TAL"/>
            </w:pPr>
            <w:r w:rsidRPr="00874DD1">
              <w:t>charstring</w:t>
            </w:r>
          </w:p>
        </w:tc>
        <w:tc>
          <w:tcPr>
            <w:tcW w:w="1701" w:type="dxa"/>
            <w:gridSpan w:val="2"/>
            <w:shd w:val="clear" w:color="auto" w:fill="auto"/>
          </w:tcPr>
          <w:p w14:paraId="1E47CBA8" w14:textId="77777777" w:rsidR="00AD5F96" w:rsidRPr="00874DD1" w:rsidRDefault="00AD5F96" w:rsidP="00AD5F96">
            <w:pPr>
              <w:pStyle w:val="TAL"/>
            </w:pPr>
            <w:r w:rsidRPr="00874DD1">
              <w:t>"mcvideo-group-T@mcptt-op.gov"</w:t>
            </w:r>
          </w:p>
        </w:tc>
        <w:tc>
          <w:tcPr>
            <w:tcW w:w="1134" w:type="dxa"/>
            <w:gridSpan w:val="2"/>
            <w:shd w:val="clear" w:color="auto" w:fill="auto"/>
          </w:tcPr>
          <w:p w14:paraId="435CBC34" w14:textId="77777777" w:rsidR="00AD5F96" w:rsidRPr="00874DD1" w:rsidRDefault="00AD5F96" w:rsidP="00AD5F96">
            <w:pPr>
              <w:pStyle w:val="TAL"/>
            </w:pPr>
          </w:p>
        </w:tc>
        <w:tc>
          <w:tcPr>
            <w:tcW w:w="2833" w:type="dxa"/>
            <w:gridSpan w:val="2"/>
            <w:shd w:val="clear" w:color="auto" w:fill="auto"/>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AD5F96" w:rsidRPr="00874DD1" w:rsidRDefault="00AD5F96" w:rsidP="00AD5F96">
            <w:pPr>
              <w:pStyle w:val="TAL"/>
            </w:pPr>
            <w:r w:rsidRPr="00874DD1">
              <w:t>px_MCData_Group_T_ID</w:t>
            </w:r>
          </w:p>
        </w:tc>
        <w:tc>
          <w:tcPr>
            <w:tcW w:w="1514" w:type="dxa"/>
            <w:gridSpan w:val="2"/>
            <w:shd w:val="clear" w:color="auto" w:fill="auto"/>
          </w:tcPr>
          <w:p w14:paraId="2F020C28" w14:textId="77777777" w:rsidR="00AD5F96" w:rsidRPr="00874DD1" w:rsidRDefault="00AD5F96" w:rsidP="00AD5F96">
            <w:pPr>
              <w:pStyle w:val="TAL"/>
            </w:pPr>
            <w:r w:rsidRPr="00874DD1">
              <w:t>charstring</w:t>
            </w:r>
          </w:p>
        </w:tc>
        <w:tc>
          <w:tcPr>
            <w:tcW w:w="1701" w:type="dxa"/>
            <w:gridSpan w:val="2"/>
            <w:shd w:val="clear" w:color="auto" w:fill="auto"/>
          </w:tcPr>
          <w:p w14:paraId="7C993186" w14:textId="77777777" w:rsidR="00AD5F96" w:rsidRPr="00874DD1" w:rsidRDefault="00AD5F96" w:rsidP="00AD5F96">
            <w:pPr>
              <w:pStyle w:val="TAL"/>
            </w:pPr>
            <w:r w:rsidRPr="00874DD1">
              <w:t>"mcdata-group-T@mcptt-op.gov"</w:t>
            </w:r>
          </w:p>
        </w:tc>
        <w:tc>
          <w:tcPr>
            <w:tcW w:w="1134" w:type="dxa"/>
            <w:gridSpan w:val="2"/>
            <w:shd w:val="clear" w:color="auto" w:fill="auto"/>
          </w:tcPr>
          <w:p w14:paraId="1C0DCE1A" w14:textId="77777777" w:rsidR="00AD5F96" w:rsidRPr="00874DD1" w:rsidRDefault="00AD5F96" w:rsidP="00AD5F96">
            <w:pPr>
              <w:pStyle w:val="TAL"/>
            </w:pPr>
          </w:p>
        </w:tc>
        <w:tc>
          <w:tcPr>
            <w:tcW w:w="2833" w:type="dxa"/>
            <w:gridSpan w:val="2"/>
            <w:shd w:val="clear" w:color="auto" w:fill="auto"/>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AD5F96" w:rsidRPr="00874DD1" w:rsidRDefault="00AD5F96" w:rsidP="00AD5F96">
            <w:pPr>
              <w:pStyle w:val="TAL"/>
            </w:pPr>
            <w:r w:rsidRPr="00874DD1">
              <w:t>px_MCX_APN</w:t>
            </w:r>
          </w:p>
        </w:tc>
        <w:tc>
          <w:tcPr>
            <w:tcW w:w="1514" w:type="dxa"/>
            <w:gridSpan w:val="2"/>
            <w:shd w:val="clear" w:color="auto" w:fill="auto"/>
            <w:vAlign w:val="center"/>
          </w:tcPr>
          <w:p w14:paraId="5D1CE346" w14:textId="77777777" w:rsidR="00AD5F96" w:rsidRPr="00874DD1" w:rsidRDefault="00AD5F96" w:rsidP="00AD5F96">
            <w:pPr>
              <w:pStyle w:val="TAL"/>
            </w:pPr>
            <w:r w:rsidRPr="00874DD1">
              <w:t>charstring</w:t>
            </w:r>
          </w:p>
        </w:tc>
        <w:tc>
          <w:tcPr>
            <w:tcW w:w="1701" w:type="dxa"/>
            <w:gridSpan w:val="2"/>
            <w:shd w:val="clear" w:color="auto" w:fill="auto"/>
            <w:vAlign w:val="center"/>
          </w:tcPr>
          <w:p w14:paraId="3847EC77" w14:textId="77777777" w:rsidR="00AD5F96" w:rsidRPr="00874DD1" w:rsidRDefault="00AD5F96" w:rsidP="00AD5F96">
            <w:pPr>
              <w:pStyle w:val="TAL"/>
            </w:pPr>
            <w:r w:rsidRPr="00874DD1">
              <w:t>"mcx-apn"</w:t>
            </w:r>
          </w:p>
        </w:tc>
        <w:tc>
          <w:tcPr>
            <w:tcW w:w="1134" w:type="dxa"/>
            <w:gridSpan w:val="2"/>
            <w:shd w:val="clear" w:color="auto" w:fill="auto"/>
            <w:vAlign w:val="center"/>
          </w:tcPr>
          <w:p w14:paraId="3A476A9F" w14:textId="77777777" w:rsidR="00AD5F96" w:rsidRPr="00874DD1" w:rsidDel="00205587" w:rsidRDefault="00AD5F96" w:rsidP="00AD5F96">
            <w:pPr>
              <w:pStyle w:val="TAL"/>
            </w:pPr>
          </w:p>
        </w:tc>
        <w:tc>
          <w:tcPr>
            <w:tcW w:w="2833" w:type="dxa"/>
            <w:gridSpan w:val="2"/>
            <w:shd w:val="clear" w:color="auto" w:fill="auto"/>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AD5F96" w:rsidRPr="00874DD1" w:rsidRDefault="00AD5F96" w:rsidP="00AD5F96">
            <w:pPr>
              <w:pStyle w:val="TAL"/>
            </w:pPr>
            <w:r w:rsidRPr="00874DD1">
              <w:t>px_MCX_InitialRegistration_TypeOfPDN1</w:t>
            </w:r>
          </w:p>
        </w:tc>
        <w:tc>
          <w:tcPr>
            <w:tcW w:w="1514" w:type="dxa"/>
            <w:gridSpan w:val="2"/>
            <w:shd w:val="clear" w:color="auto" w:fill="auto"/>
            <w:vAlign w:val="center"/>
          </w:tcPr>
          <w:p w14:paraId="69F77AF8"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56356FDB" w14:textId="77777777" w:rsidR="00AD5F96" w:rsidRPr="00874DD1" w:rsidRDefault="00AD5F96" w:rsidP="00AD5F96">
            <w:pPr>
              <w:pStyle w:val="TAL"/>
            </w:pPr>
            <w:r w:rsidRPr="00874DD1">
              <w:t>mcx</w:t>
            </w:r>
          </w:p>
        </w:tc>
        <w:tc>
          <w:tcPr>
            <w:tcW w:w="1134" w:type="dxa"/>
            <w:gridSpan w:val="2"/>
            <w:shd w:val="clear" w:color="auto" w:fill="auto"/>
            <w:vAlign w:val="center"/>
          </w:tcPr>
          <w:p w14:paraId="5B1116BF" w14:textId="77777777" w:rsidR="00AD5F96" w:rsidRPr="00874DD1" w:rsidDel="00205587" w:rsidRDefault="00AD5F96" w:rsidP="00AD5F96">
            <w:pPr>
              <w:pStyle w:val="TAL"/>
            </w:pPr>
            <w:r w:rsidRPr="00874DD1">
              <w:t>ims, internet, mcx</w:t>
            </w:r>
          </w:p>
        </w:tc>
        <w:tc>
          <w:tcPr>
            <w:tcW w:w="2833" w:type="dxa"/>
            <w:gridSpan w:val="2"/>
            <w:shd w:val="clear" w:color="auto" w:fill="auto"/>
            <w:vAlign w:val="center"/>
          </w:tcPr>
          <w:p w14:paraId="39A296B2" w14:textId="77777777" w:rsidR="00AD5F96" w:rsidRPr="00874DD1" w:rsidRDefault="00AD5F96" w:rsidP="00AD5F96">
            <w:pPr>
              <w:pStyle w:val="TAL"/>
              <w:rPr>
                <w:rFonts w:eastAsia="MS PGothic"/>
              </w:rPr>
            </w:pPr>
            <w:r w:rsidRPr="00874DD1">
              <w:t>First PDN registered during initial registration (either ‘ims’ or ‘internet’ or ‘mcx’; ‘none’ is not applicable as first PDN)</w:t>
            </w:r>
          </w:p>
        </w:tc>
      </w:tr>
      <w:tr w:rsidR="00AD5F96"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AD5F96" w:rsidRPr="00874DD1" w:rsidRDefault="00AD5F96" w:rsidP="00AD5F96">
            <w:pPr>
              <w:pStyle w:val="TAL"/>
            </w:pPr>
            <w:r w:rsidRPr="00874DD1">
              <w:t>px_MCX_InitialRegistration_TypeOfPDN2</w:t>
            </w:r>
          </w:p>
        </w:tc>
        <w:tc>
          <w:tcPr>
            <w:tcW w:w="1514" w:type="dxa"/>
            <w:gridSpan w:val="2"/>
            <w:shd w:val="clear" w:color="auto" w:fill="auto"/>
            <w:vAlign w:val="center"/>
          </w:tcPr>
          <w:p w14:paraId="498074E5"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60115207" w14:textId="77777777" w:rsidR="00AD5F96" w:rsidRPr="00874DD1" w:rsidRDefault="00AD5F96" w:rsidP="00AD5F96">
            <w:pPr>
              <w:pStyle w:val="TAL"/>
            </w:pPr>
            <w:r w:rsidRPr="00874DD1">
              <w:t>none</w:t>
            </w:r>
          </w:p>
        </w:tc>
        <w:tc>
          <w:tcPr>
            <w:tcW w:w="1134" w:type="dxa"/>
            <w:gridSpan w:val="2"/>
            <w:shd w:val="clear" w:color="auto" w:fill="auto"/>
            <w:vAlign w:val="center"/>
          </w:tcPr>
          <w:p w14:paraId="1384B268"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64BD0DC8" w14:textId="77777777" w:rsidR="00AD5F96" w:rsidRPr="00874DD1" w:rsidRDefault="00AD5F96" w:rsidP="00AD5F96">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D5F96"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AD5F96" w:rsidRPr="00874DD1" w:rsidRDefault="00AD5F96" w:rsidP="00AD5F96">
            <w:pPr>
              <w:pStyle w:val="TAL"/>
            </w:pPr>
            <w:r w:rsidRPr="00874DD1">
              <w:t>px_MCX_InitialRegistration_TypeOfPDN3</w:t>
            </w:r>
          </w:p>
        </w:tc>
        <w:tc>
          <w:tcPr>
            <w:tcW w:w="1514" w:type="dxa"/>
            <w:gridSpan w:val="2"/>
            <w:shd w:val="clear" w:color="auto" w:fill="auto"/>
            <w:vAlign w:val="center"/>
          </w:tcPr>
          <w:p w14:paraId="12D673AC"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48204634" w14:textId="77777777" w:rsidR="00AD5F96" w:rsidRPr="00874DD1" w:rsidRDefault="00AD5F96" w:rsidP="00AD5F96">
            <w:pPr>
              <w:pStyle w:val="TAL"/>
            </w:pPr>
            <w:r w:rsidRPr="00874DD1">
              <w:t>none</w:t>
            </w:r>
          </w:p>
        </w:tc>
        <w:tc>
          <w:tcPr>
            <w:tcW w:w="1134" w:type="dxa"/>
            <w:gridSpan w:val="2"/>
            <w:shd w:val="clear" w:color="auto" w:fill="auto"/>
            <w:vAlign w:val="center"/>
          </w:tcPr>
          <w:p w14:paraId="193225FD"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33E8205F" w14:textId="77777777" w:rsidR="00AD5F96" w:rsidRPr="00874DD1" w:rsidRDefault="00AD5F96" w:rsidP="00AD5F96">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D5F96"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AD5F96" w:rsidRPr="00C814DB" w:rsidRDefault="00AD5F96" w:rsidP="00AD5F96">
            <w:pPr>
              <w:pStyle w:val="TAL"/>
              <w:rPr>
                <w:lang w:val="fr-FR"/>
              </w:rPr>
            </w:pPr>
            <w:r w:rsidRPr="00C814DB">
              <w:rPr>
                <w:lang w:val="fr-FR"/>
              </w:rPr>
              <w:t>px_MCX_CoordinateLatitude_Client_B</w:t>
            </w:r>
          </w:p>
        </w:tc>
        <w:tc>
          <w:tcPr>
            <w:tcW w:w="1514" w:type="dxa"/>
            <w:gridSpan w:val="2"/>
            <w:shd w:val="clear" w:color="auto" w:fill="auto"/>
            <w:vAlign w:val="center"/>
          </w:tcPr>
          <w:p w14:paraId="3C170C46" w14:textId="77777777" w:rsidR="00AD5F96" w:rsidRPr="00874DD1" w:rsidRDefault="00AD5F96" w:rsidP="00AD5F96">
            <w:pPr>
              <w:pStyle w:val="TAL"/>
            </w:pPr>
            <w:r w:rsidRPr="00874DD1">
              <w:t>float</w:t>
            </w:r>
          </w:p>
        </w:tc>
        <w:tc>
          <w:tcPr>
            <w:tcW w:w="1701" w:type="dxa"/>
            <w:gridSpan w:val="2"/>
            <w:shd w:val="clear" w:color="auto" w:fill="auto"/>
            <w:vAlign w:val="center"/>
          </w:tcPr>
          <w:p w14:paraId="5B3EAB06" w14:textId="77777777" w:rsidR="00AD5F96" w:rsidRPr="00874DD1" w:rsidRDefault="00AD5F96" w:rsidP="00AD5F96">
            <w:pPr>
              <w:pStyle w:val="TAL"/>
            </w:pPr>
            <w:r w:rsidRPr="00874DD1">
              <w:t>none</w:t>
            </w:r>
          </w:p>
        </w:tc>
        <w:tc>
          <w:tcPr>
            <w:tcW w:w="1134" w:type="dxa"/>
            <w:gridSpan w:val="2"/>
            <w:shd w:val="clear" w:color="auto" w:fill="auto"/>
            <w:vAlign w:val="center"/>
          </w:tcPr>
          <w:p w14:paraId="0E33FDF8" w14:textId="77777777" w:rsidR="00AD5F96" w:rsidRPr="00874DD1" w:rsidRDefault="00AD5F96" w:rsidP="00AD5F96">
            <w:pPr>
              <w:pStyle w:val="TAL"/>
            </w:pPr>
          </w:p>
        </w:tc>
        <w:tc>
          <w:tcPr>
            <w:tcW w:w="2833" w:type="dxa"/>
            <w:gridSpan w:val="2"/>
            <w:shd w:val="clear" w:color="auto" w:fill="auto"/>
            <w:vAlign w:val="center"/>
          </w:tcPr>
          <w:p w14:paraId="7BA2BF13" w14:textId="77777777" w:rsidR="00AD5F96" w:rsidRPr="00874DD1" w:rsidRDefault="00AD5F96" w:rsidP="00AD5F96">
            <w:pPr>
              <w:pStyle w:val="TAL"/>
            </w:pPr>
            <w:r w:rsidRPr="00874DD1">
              <w:t>Simulated latitude value sent to the UE to inform about Client_B location</w:t>
            </w:r>
          </w:p>
        </w:tc>
      </w:tr>
      <w:tr w:rsidR="00AD5F96"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AD5F96" w:rsidRPr="00C814DB" w:rsidRDefault="00AD5F96" w:rsidP="00AD5F96">
            <w:pPr>
              <w:pStyle w:val="TAL"/>
              <w:rPr>
                <w:lang w:val="fr-FR"/>
              </w:rPr>
            </w:pPr>
            <w:r w:rsidRPr="00C814DB">
              <w:rPr>
                <w:lang w:val="fr-FR"/>
              </w:rPr>
              <w:t>px_MCX_CoordinateLongitude_Client_B</w:t>
            </w:r>
          </w:p>
        </w:tc>
        <w:tc>
          <w:tcPr>
            <w:tcW w:w="1514" w:type="dxa"/>
            <w:gridSpan w:val="2"/>
            <w:shd w:val="clear" w:color="auto" w:fill="auto"/>
            <w:vAlign w:val="center"/>
          </w:tcPr>
          <w:p w14:paraId="240997EB" w14:textId="77777777" w:rsidR="00AD5F96" w:rsidRPr="00874DD1" w:rsidRDefault="00AD5F96" w:rsidP="00AD5F96">
            <w:pPr>
              <w:pStyle w:val="TAL"/>
            </w:pPr>
            <w:r w:rsidRPr="00874DD1">
              <w:t>float</w:t>
            </w:r>
          </w:p>
        </w:tc>
        <w:tc>
          <w:tcPr>
            <w:tcW w:w="1701" w:type="dxa"/>
            <w:gridSpan w:val="2"/>
            <w:shd w:val="clear" w:color="auto" w:fill="auto"/>
            <w:vAlign w:val="center"/>
          </w:tcPr>
          <w:p w14:paraId="1F15DCC8" w14:textId="77777777" w:rsidR="00AD5F96" w:rsidRPr="00874DD1" w:rsidRDefault="00AD5F96" w:rsidP="00AD5F96">
            <w:pPr>
              <w:pStyle w:val="TAL"/>
            </w:pPr>
            <w:r w:rsidRPr="00874DD1">
              <w:t>none</w:t>
            </w:r>
          </w:p>
        </w:tc>
        <w:tc>
          <w:tcPr>
            <w:tcW w:w="1134" w:type="dxa"/>
            <w:gridSpan w:val="2"/>
            <w:shd w:val="clear" w:color="auto" w:fill="auto"/>
            <w:vAlign w:val="center"/>
          </w:tcPr>
          <w:p w14:paraId="24C396EF" w14:textId="77777777" w:rsidR="00AD5F96" w:rsidRPr="00874DD1" w:rsidRDefault="00AD5F96" w:rsidP="00AD5F96">
            <w:pPr>
              <w:pStyle w:val="TAL"/>
            </w:pPr>
          </w:p>
        </w:tc>
        <w:tc>
          <w:tcPr>
            <w:tcW w:w="2833" w:type="dxa"/>
            <w:gridSpan w:val="2"/>
            <w:shd w:val="clear" w:color="auto" w:fill="auto"/>
            <w:vAlign w:val="center"/>
          </w:tcPr>
          <w:p w14:paraId="7E822417" w14:textId="77777777" w:rsidR="00AD5F96" w:rsidRPr="00874DD1" w:rsidRDefault="00AD5F96" w:rsidP="00AD5F96">
            <w:pPr>
              <w:pStyle w:val="TAL"/>
            </w:pPr>
            <w:r w:rsidRPr="00874DD1">
              <w:t>Simulated longitude value sent to the UE to inform about Client_B location</w:t>
            </w:r>
          </w:p>
        </w:tc>
      </w:tr>
      <w:tr w:rsidR="00AD5F96"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AD5F96" w:rsidRPr="00874DD1" w:rsidRDefault="00AD5F96" w:rsidP="00AD5F96">
            <w:pPr>
              <w:pStyle w:val="TAL"/>
            </w:pPr>
            <w:r w:rsidRPr="001F0489">
              <w:t>px_</w:t>
            </w:r>
            <w:r>
              <w:t>MCX</w:t>
            </w:r>
            <w:r w:rsidRPr="001F0489">
              <w:t>_CiphAlgo_Def</w:t>
            </w:r>
          </w:p>
        </w:tc>
        <w:tc>
          <w:tcPr>
            <w:tcW w:w="1514" w:type="dxa"/>
            <w:gridSpan w:val="2"/>
            <w:shd w:val="clear" w:color="auto" w:fill="auto"/>
            <w:vAlign w:val="center"/>
          </w:tcPr>
          <w:p w14:paraId="316E9A6C" w14:textId="77777777" w:rsidR="00AD5F96" w:rsidRPr="00874DD1" w:rsidRDefault="00AD5F96" w:rsidP="00AD5F96">
            <w:pPr>
              <w:pStyle w:val="TAL"/>
            </w:pPr>
            <w:r w:rsidRPr="0033336D">
              <w:t>CiphAlgo</w:t>
            </w:r>
          </w:p>
        </w:tc>
        <w:tc>
          <w:tcPr>
            <w:tcW w:w="1701" w:type="dxa"/>
            <w:gridSpan w:val="2"/>
            <w:shd w:val="clear" w:color="auto" w:fill="auto"/>
            <w:vAlign w:val="center"/>
          </w:tcPr>
          <w:p w14:paraId="7B26FFDE" w14:textId="77777777" w:rsidR="00AD5F96" w:rsidRPr="00874DD1" w:rsidRDefault="00AD5F96" w:rsidP="00AD5F96">
            <w:pPr>
              <w:pStyle w:val="TAL"/>
            </w:pPr>
            <w:r w:rsidRPr="0033336D">
              <w:t>des_ede3_cbc</w:t>
            </w:r>
          </w:p>
        </w:tc>
        <w:tc>
          <w:tcPr>
            <w:tcW w:w="1134" w:type="dxa"/>
            <w:gridSpan w:val="2"/>
            <w:shd w:val="clear" w:color="auto" w:fill="auto"/>
            <w:vAlign w:val="center"/>
          </w:tcPr>
          <w:p w14:paraId="2232D14D" w14:textId="77777777" w:rsidR="00AD5F96" w:rsidRPr="00874DD1" w:rsidRDefault="00AD5F96" w:rsidP="00AD5F96">
            <w:pPr>
              <w:pStyle w:val="TAL"/>
            </w:pPr>
            <w:r w:rsidRPr="0033336D">
              <w:t>des_ede3_cbc, aes_cbc or nociph</w:t>
            </w:r>
          </w:p>
        </w:tc>
        <w:tc>
          <w:tcPr>
            <w:tcW w:w="2833" w:type="dxa"/>
            <w:gridSpan w:val="2"/>
            <w:shd w:val="clear" w:color="auto" w:fill="auto"/>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„nociph“ shall not be used for verification</w:t>
            </w:r>
            <w:r>
              <w:t>.</w:t>
            </w:r>
          </w:p>
        </w:tc>
      </w:tr>
      <w:tr w:rsidR="00AD5F96"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AD5F96" w:rsidRPr="00874DD1" w:rsidRDefault="00AD5F96" w:rsidP="00AD5F96">
            <w:pPr>
              <w:pStyle w:val="TAL"/>
            </w:pPr>
            <w:r w:rsidRPr="001A27C5">
              <w:t>px_</w:t>
            </w:r>
            <w:r>
              <w:t>MCX</w:t>
            </w:r>
            <w:r w:rsidRPr="001A27C5">
              <w:t>_IPSecAlgorithm</w:t>
            </w:r>
          </w:p>
        </w:tc>
        <w:tc>
          <w:tcPr>
            <w:tcW w:w="1514" w:type="dxa"/>
            <w:gridSpan w:val="2"/>
            <w:shd w:val="clear" w:color="auto" w:fill="auto"/>
            <w:vAlign w:val="center"/>
          </w:tcPr>
          <w:p w14:paraId="64D563DB" w14:textId="77777777" w:rsidR="00AD5F96" w:rsidRPr="00874DD1" w:rsidRDefault="00AD5F96" w:rsidP="00AD5F96">
            <w:pPr>
              <w:pStyle w:val="TAL"/>
            </w:pPr>
            <w:r w:rsidRPr="001A27C5">
              <w:t>IntAlgo</w:t>
            </w:r>
          </w:p>
        </w:tc>
        <w:tc>
          <w:tcPr>
            <w:tcW w:w="1701" w:type="dxa"/>
            <w:gridSpan w:val="2"/>
            <w:shd w:val="clear" w:color="auto" w:fill="auto"/>
            <w:vAlign w:val="center"/>
          </w:tcPr>
          <w:p w14:paraId="6964A6BE" w14:textId="77777777" w:rsidR="00AD5F96" w:rsidRPr="00874DD1" w:rsidRDefault="00AD5F96" w:rsidP="00AD5F96">
            <w:pPr>
              <w:pStyle w:val="TAL"/>
            </w:pPr>
            <w:r w:rsidRPr="001F0489">
              <w:t>hmac_sha_1_96</w:t>
            </w:r>
          </w:p>
        </w:tc>
        <w:tc>
          <w:tcPr>
            <w:tcW w:w="1134" w:type="dxa"/>
            <w:gridSpan w:val="2"/>
            <w:shd w:val="clear" w:color="auto" w:fill="auto"/>
            <w:vAlign w:val="center"/>
          </w:tcPr>
          <w:p w14:paraId="555DAD3A" w14:textId="77777777" w:rsidR="00AD5F96" w:rsidRPr="00874DD1" w:rsidRDefault="00AD5F96" w:rsidP="00AD5F96">
            <w:pPr>
              <w:pStyle w:val="TAL"/>
            </w:pPr>
            <w:r w:rsidRPr="001F0489">
              <w:t>hmac_md5_96, hmac_sha_1_96</w:t>
            </w:r>
          </w:p>
        </w:tc>
        <w:tc>
          <w:tcPr>
            <w:tcW w:w="2833" w:type="dxa"/>
            <w:gridSpan w:val="2"/>
            <w:shd w:val="clear" w:color="auto" w:fill="auto"/>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AD5F96" w:rsidRPr="00874DD1" w:rsidRDefault="00AD5F96" w:rsidP="00AD5F96">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17" w:name="_Toc27406716"/>
      <w:bookmarkStart w:id="318" w:name="_Toc36037482"/>
      <w:bookmarkStart w:id="319" w:name="_Toc43837853"/>
      <w:bookmarkStart w:id="320" w:name="_Toc51832398"/>
      <w:bookmarkStart w:id="321" w:name="_Toc60167102"/>
      <w:bookmarkStart w:id="322" w:name="_Toc68108944"/>
      <w:bookmarkStart w:id="323" w:name="_Toc75458752"/>
      <w:bookmarkStart w:id="324" w:name="_Toc90631877"/>
      <w:bookmarkStart w:id="325" w:name="_Toc178186024"/>
      <w:bookmarkStart w:id="326" w:name="_Toc179993625"/>
      <w:r w:rsidRPr="00874DD1">
        <w:lastRenderedPageBreak/>
        <w:t>9.2.2</w:t>
      </w:r>
      <w:r w:rsidRPr="00874DD1">
        <w:tab/>
        <w:t>MCX Server PIXIT</w:t>
      </w:r>
      <w:bookmarkEnd w:id="317"/>
      <w:bookmarkEnd w:id="318"/>
      <w:bookmarkEnd w:id="319"/>
      <w:bookmarkEnd w:id="320"/>
      <w:bookmarkEnd w:id="321"/>
      <w:bookmarkEnd w:id="322"/>
      <w:bookmarkEnd w:id="323"/>
      <w:bookmarkEnd w:id="324"/>
      <w:bookmarkEnd w:id="325"/>
      <w:bookmarkEnd w:id="326"/>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shd w:val="clear" w:color="auto" w:fill="auto"/>
            <w:vAlign w:val="center"/>
          </w:tcPr>
          <w:p w14:paraId="6477D13F" w14:textId="77777777" w:rsidR="00935FF4" w:rsidRPr="00874DD1" w:rsidRDefault="00935FF4" w:rsidP="00214C8B">
            <w:pPr>
              <w:pStyle w:val="TAL"/>
            </w:pPr>
            <w:r w:rsidRPr="00874DD1">
              <w:t>charstring</w:t>
            </w:r>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r w:rsidRPr="00874DD1">
              <w:t>px_MCX_IdMS_auth_IPAddress</w:t>
            </w:r>
          </w:p>
        </w:tc>
        <w:tc>
          <w:tcPr>
            <w:tcW w:w="1509" w:type="dxa"/>
            <w:shd w:val="clear" w:color="auto" w:fill="auto"/>
          </w:tcPr>
          <w:p w14:paraId="0B0E94EA" w14:textId="77777777" w:rsidR="00935FF4" w:rsidRPr="00874DD1" w:rsidRDefault="00935FF4" w:rsidP="00214C8B">
            <w:pPr>
              <w:pStyle w:val="TAL"/>
            </w:pPr>
            <w:r w:rsidRPr="00874DD1">
              <w:t>charstring</w:t>
            </w:r>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r w:rsidRPr="00874DD1">
              <w:t>px_MCX_IdMS_auth_Port</w:t>
            </w:r>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r w:rsidRPr="00874DD1">
              <w:t>px_MCX_IdMS_auth_Certificate</w:t>
            </w:r>
          </w:p>
        </w:tc>
        <w:tc>
          <w:tcPr>
            <w:tcW w:w="1509" w:type="dxa"/>
            <w:shd w:val="clear" w:color="auto" w:fill="auto"/>
          </w:tcPr>
          <w:p w14:paraId="4AAB9D64" w14:textId="77777777" w:rsidR="00935FF4" w:rsidRPr="00874DD1" w:rsidRDefault="00935FF4" w:rsidP="00214C8B">
            <w:pPr>
              <w:pStyle w:val="TAL"/>
            </w:pPr>
            <w:r w:rsidRPr="00874DD1">
              <w:t>charstring</w:t>
            </w:r>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r w:rsidRPr="00874DD1">
              <w:t>px_MCX_IdMS_token_IPAddress</w:t>
            </w:r>
          </w:p>
        </w:tc>
        <w:tc>
          <w:tcPr>
            <w:tcW w:w="1509" w:type="dxa"/>
            <w:shd w:val="clear" w:color="auto" w:fill="auto"/>
          </w:tcPr>
          <w:p w14:paraId="2AF0FB02" w14:textId="77777777" w:rsidR="00935FF4" w:rsidRPr="00874DD1" w:rsidRDefault="00935FF4" w:rsidP="00214C8B">
            <w:pPr>
              <w:pStyle w:val="TAL"/>
            </w:pPr>
            <w:r w:rsidRPr="00874DD1">
              <w:t>charstring</w:t>
            </w:r>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r w:rsidRPr="00874DD1">
              <w:t>px_MCX_IdMS_token_Certificate</w:t>
            </w:r>
          </w:p>
        </w:tc>
        <w:tc>
          <w:tcPr>
            <w:tcW w:w="1509" w:type="dxa"/>
            <w:shd w:val="clear" w:color="auto" w:fill="auto"/>
          </w:tcPr>
          <w:p w14:paraId="7267B04B" w14:textId="77777777" w:rsidR="00935FF4" w:rsidRPr="00874DD1" w:rsidRDefault="00935FF4" w:rsidP="00214C8B">
            <w:pPr>
              <w:pStyle w:val="TAL"/>
            </w:pPr>
            <w:r w:rsidRPr="00874DD1">
              <w:t>charstring</w:t>
            </w:r>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r w:rsidRPr="00874DD1">
              <w:t>px_MCX_HTTP_Proxy_IPAddress</w:t>
            </w:r>
          </w:p>
        </w:tc>
        <w:tc>
          <w:tcPr>
            <w:tcW w:w="1509" w:type="dxa"/>
            <w:shd w:val="clear" w:color="auto" w:fill="auto"/>
          </w:tcPr>
          <w:p w14:paraId="14D42B09" w14:textId="77777777" w:rsidR="00935FF4" w:rsidRPr="00874DD1" w:rsidRDefault="00935FF4" w:rsidP="00214C8B">
            <w:pPr>
              <w:pStyle w:val="TAL"/>
            </w:pPr>
            <w:r w:rsidRPr="00874DD1">
              <w:t>charstring</w:t>
            </w:r>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r w:rsidRPr="00874DD1">
              <w:t>px_MCX_HTTP_Proxy_Certificate</w:t>
            </w:r>
          </w:p>
        </w:tc>
        <w:tc>
          <w:tcPr>
            <w:tcW w:w="1509" w:type="dxa"/>
            <w:shd w:val="clear" w:color="auto" w:fill="auto"/>
          </w:tcPr>
          <w:p w14:paraId="61A93E0A" w14:textId="77777777" w:rsidR="00935FF4" w:rsidRPr="00874DD1" w:rsidRDefault="00935FF4" w:rsidP="00214C8B">
            <w:pPr>
              <w:pStyle w:val="TAL"/>
            </w:pPr>
            <w:r w:rsidRPr="00874DD1">
              <w:t>charstring</w:t>
            </w:r>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r w:rsidRPr="00874DD1">
              <w:t>px_MCX_InitialConfigServer_IPAddress</w:t>
            </w:r>
          </w:p>
        </w:tc>
        <w:tc>
          <w:tcPr>
            <w:tcW w:w="1509" w:type="dxa"/>
            <w:shd w:val="clear" w:color="auto" w:fill="auto"/>
          </w:tcPr>
          <w:p w14:paraId="4B5BB5BE" w14:textId="77777777" w:rsidR="00935FF4" w:rsidRPr="00874DD1" w:rsidRDefault="00935FF4" w:rsidP="00214C8B">
            <w:pPr>
              <w:pStyle w:val="TAL"/>
            </w:pPr>
            <w:r w:rsidRPr="00874DD1">
              <w:t>charstring</w:t>
            </w:r>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r w:rsidRPr="00874DD1">
              <w:t>px_MCX_InitialConfigServer_Port</w:t>
            </w:r>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r w:rsidRPr="00874DD1">
              <w:t>px_MCX_InitialConfigServer_UriPath</w:t>
            </w:r>
          </w:p>
        </w:tc>
        <w:tc>
          <w:tcPr>
            <w:tcW w:w="1509" w:type="dxa"/>
            <w:shd w:val="clear" w:color="auto" w:fill="auto"/>
          </w:tcPr>
          <w:p w14:paraId="2ACD565A" w14:textId="77777777" w:rsidR="00935FF4" w:rsidRPr="00874DD1" w:rsidRDefault="00935FF4" w:rsidP="00214C8B">
            <w:pPr>
              <w:pStyle w:val="TAL"/>
            </w:pPr>
            <w:r w:rsidRPr="00874DD1">
              <w:t>charstring</w:t>
            </w:r>
          </w:p>
        </w:tc>
        <w:tc>
          <w:tcPr>
            <w:tcW w:w="1695" w:type="dxa"/>
            <w:shd w:val="clear" w:color="auto" w:fill="auto"/>
          </w:tcPr>
          <w:p w14:paraId="227690A4" w14:textId="77777777" w:rsidR="00935FF4" w:rsidRPr="00874DD1" w:rsidRDefault="00935FF4" w:rsidP="00214C8B">
            <w:pPr>
              <w:pStyle w:val="TAL"/>
            </w:pPr>
            <w:r w:rsidRPr="00874DD1">
              <w:t>"/cms/initial-ue-config"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r w:rsidRPr="00874DD1">
              <w:t>px_MCX_TLS_CipherSuite</w:t>
            </w:r>
          </w:p>
        </w:tc>
        <w:tc>
          <w:tcPr>
            <w:tcW w:w="1509" w:type="dxa"/>
            <w:shd w:val="clear" w:color="auto" w:fill="auto"/>
          </w:tcPr>
          <w:p w14:paraId="63907CB3" w14:textId="77777777" w:rsidR="00935FF4" w:rsidRPr="00874DD1" w:rsidRDefault="00935FF4" w:rsidP="00214C8B">
            <w:pPr>
              <w:pStyle w:val="TAL"/>
            </w:pPr>
            <w:r w:rsidRPr="00874DD1">
              <w:t>TLS_CIPHER_Type</w:t>
            </w:r>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r w:rsidRPr="00874DD1">
              <w:t>px_MCX_OAuth_ClientId_A</w:t>
            </w:r>
          </w:p>
        </w:tc>
        <w:tc>
          <w:tcPr>
            <w:tcW w:w="1509" w:type="dxa"/>
            <w:shd w:val="clear" w:color="auto" w:fill="auto"/>
          </w:tcPr>
          <w:p w14:paraId="5EA22178" w14:textId="77777777" w:rsidR="00935FF4" w:rsidRPr="00874DD1" w:rsidRDefault="00935FF4" w:rsidP="00214C8B">
            <w:pPr>
              <w:pStyle w:val="TAL"/>
            </w:pPr>
            <w:r w:rsidRPr="00874DD1">
              <w:t>charstring</w:t>
            </w:r>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r w:rsidRPr="00874DD1">
              <w:t>px_MCX_OAuth_RedirectURI_A</w:t>
            </w:r>
          </w:p>
        </w:tc>
        <w:tc>
          <w:tcPr>
            <w:tcW w:w="1509" w:type="dxa"/>
            <w:shd w:val="clear" w:color="auto" w:fill="auto"/>
          </w:tcPr>
          <w:p w14:paraId="29A9924A" w14:textId="77777777" w:rsidR="00935FF4" w:rsidRPr="00874DD1" w:rsidRDefault="00935FF4" w:rsidP="00214C8B">
            <w:pPr>
              <w:pStyle w:val="TAL"/>
            </w:pPr>
            <w:r w:rsidRPr="00874DD1">
              <w:t>charstring</w:t>
            </w:r>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27" w:name="_Toc36037483"/>
      <w:bookmarkStart w:id="328" w:name="_Toc43837854"/>
      <w:bookmarkStart w:id="329" w:name="_Toc51832399"/>
      <w:bookmarkStart w:id="330" w:name="_Toc60167103"/>
      <w:bookmarkStart w:id="331" w:name="_Toc68108945"/>
      <w:bookmarkStart w:id="332" w:name="_Toc75458753"/>
      <w:bookmarkStart w:id="333" w:name="_Toc90631878"/>
      <w:bookmarkStart w:id="334" w:name="_Toc178186025"/>
      <w:bookmarkStart w:id="335" w:name="_Toc179993626"/>
      <w:r w:rsidRPr="00874DD1">
        <w:t>9.2.3</w:t>
      </w:r>
      <w:r w:rsidRPr="00874DD1">
        <w:tab/>
        <w:t>MCX Constant PIXIT Definitions</w:t>
      </w:r>
      <w:bookmarkEnd w:id="327"/>
      <w:bookmarkEnd w:id="328"/>
      <w:bookmarkEnd w:id="329"/>
      <w:bookmarkEnd w:id="330"/>
      <w:bookmarkEnd w:id="331"/>
      <w:bookmarkEnd w:id="332"/>
      <w:bookmarkEnd w:id="333"/>
      <w:bookmarkEnd w:id="334"/>
      <w:bookmarkEnd w:id="335"/>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lastRenderedPageBreak/>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r w:rsidRPr="00874DD1">
              <w:t>tsc_MCX_KMS_Hostname</w:t>
            </w:r>
          </w:p>
        </w:tc>
        <w:tc>
          <w:tcPr>
            <w:tcW w:w="1514" w:type="dxa"/>
            <w:shd w:val="clear" w:color="auto" w:fill="auto"/>
          </w:tcPr>
          <w:p w14:paraId="58396ED4" w14:textId="77777777" w:rsidR="00935FF4" w:rsidRPr="00874DD1" w:rsidRDefault="00935FF4" w:rsidP="00214C8B">
            <w:pPr>
              <w:pStyle w:val="TAL"/>
            </w:pPr>
            <w:r w:rsidRPr="00874DD1">
              <w:t>charstring</w:t>
            </w:r>
          </w:p>
        </w:tc>
        <w:tc>
          <w:tcPr>
            <w:tcW w:w="3139" w:type="dxa"/>
            <w:shd w:val="clear" w:color="auto" w:fill="auto"/>
          </w:tcPr>
          <w:p w14:paraId="2E5D8FB0" w14:textId="77777777" w:rsidR="00935FF4" w:rsidRPr="00874DD1" w:rsidRDefault="00935FF4" w:rsidP="00214C8B">
            <w:pPr>
              <w:pStyle w:val="TAL"/>
            </w:pPr>
            <w:r w:rsidRPr="00874DD1">
              <w:t>"kms." &amp; px_MCX_DomainName_Organization_A</w:t>
            </w:r>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r w:rsidRPr="00874DD1">
              <w:t>tsc_MCX_CMS_Hostname</w:t>
            </w:r>
          </w:p>
        </w:tc>
        <w:tc>
          <w:tcPr>
            <w:tcW w:w="1514" w:type="dxa"/>
            <w:shd w:val="clear" w:color="auto" w:fill="auto"/>
          </w:tcPr>
          <w:p w14:paraId="62610D09" w14:textId="77777777" w:rsidR="00935FF4" w:rsidRPr="00874DD1" w:rsidRDefault="00935FF4" w:rsidP="00214C8B">
            <w:pPr>
              <w:pStyle w:val="TAL"/>
            </w:pPr>
            <w:r w:rsidRPr="00874DD1">
              <w:t>charstring</w:t>
            </w:r>
          </w:p>
        </w:tc>
        <w:tc>
          <w:tcPr>
            <w:tcW w:w="3139" w:type="dxa"/>
            <w:shd w:val="clear" w:color="auto" w:fill="auto"/>
          </w:tcPr>
          <w:p w14:paraId="403DF5ED" w14:textId="77777777" w:rsidR="00935FF4" w:rsidRPr="00874DD1" w:rsidRDefault="00935FF4" w:rsidP="00214C8B">
            <w:pPr>
              <w:pStyle w:val="TAL"/>
            </w:pPr>
            <w:r w:rsidRPr="00874DD1">
              <w:t>"cms." &amp; px_MCX_DomainName_Organization_A</w:t>
            </w:r>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r w:rsidRPr="00874DD1">
              <w:t>tsc_MCX_GMS_Hostname</w:t>
            </w:r>
          </w:p>
        </w:tc>
        <w:tc>
          <w:tcPr>
            <w:tcW w:w="1514" w:type="dxa"/>
            <w:shd w:val="clear" w:color="auto" w:fill="auto"/>
          </w:tcPr>
          <w:p w14:paraId="12AF8AE6" w14:textId="77777777" w:rsidR="00935FF4" w:rsidRPr="00874DD1" w:rsidRDefault="00935FF4" w:rsidP="00214C8B">
            <w:pPr>
              <w:pStyle w:val="TAL"/>
            </w:pPr>
            <w:r w:rsidRPr="00874DD1">
              <w:t>charstring</w:t>
            </w:r>
          </w:p>
        </w:tc>
        <w:tc>
          <w:tcPr>
            <w:tcW w:w="3139" w:type="dxa"/>
            <w:shd w:val="clear" w:color="auto" w:fill="auto"/>
          </w:tcPr>
          <w:p w14:paraId="737057AB" w14:textId="77777777" w:rsidR="00935FF4" w:rsidRPr="00874DD1" w:rsidRDefault="00935FF4" w:rsidP="00214C8B">
            <w:pPr>
              <w:pStyle w:val="TAL"/>
            </w:pPr>
            <w:r w:rsidRPr="00874DD1">
              <w:t>"gms." &amp; px_MCX_DomainName_Organization_A</w:t>
            </w:r>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r w:rsidRPr="00874DD1">
              <w:t>tsc_MCX_KMS_CertUri</w:t>
            </w:r>
          </w:p>
        </w:tc>
        <w:tc>
          <w:tcPr>
            <w:tcW w:w="1514" w:type="dxa"/>
            <w:shd w:val="clear" w:color="auto" w:fill="auto"/>
          </w:tcPr>
          <w:p w14:paraId="2038E0A1" w14:textId="77777777" w:rsidR="00935FF4" w:rsidRPr="00874DD1" w:rsidRDefault="00935FF4" w:rsidP="00214C8B">
            <w:pPr>
              <w:pStyle w:val="TAL"/>
            </w:pPr>
            <w:r w:rsidRPr="00874DD1">
              <w:t>charstring</w:t>
            </w:r>
          </w:p>
        </w:tc>
        <w:tc>
          <w:tcPr>
            <w:tcW w:w="3139" w:type="dxa"/>
            <w:shd w:val="clear" w:color="auto" w:fill="auto"/>
          </w:tcPr>
          <w:p w14:paraId="410E4220" w14:textId="77777777" w:rsidR="00935FF4" w:rsidRPr="00874DD1" w:rsidRDefault="00935FF4" w:rsidP="00214C8B">
            <w:pPr>
              <w:pStyle w:val="TAL"/>
            </w:pPr>
            <w:r w:rsidRPr="00874DD1">
              <w:t>"certificate1." &amp; tsc_MCX_KMS_Hostname</w:t>
            </w:r>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r w:rsidRPr="00874DD1">
              <w:t>tsc_MCX_IdMS_auth_UriPath</w:t>
            </w:r>
          </w:p>
        </w:tc>
        <w:tc>
          <w:tcPr>
            <w:tcW w:w="1514" w:type="dxa"/>
            <w:shd w:val="clear" w:color="auto" w:fill="auto"/>
          </w:tcPr>
          <w:p w14:paraId="7AF41D16" w14:textId="77777777" w:rsidR="00935FF4" w:rsidRPr="00874DD1" w:rsidRDefault="00935FF4" w:rsidP="00214C8B">
            <w:pPr>
              <w:pStyle w:val="TAL"/>
            </w:pPr>
            <w:r w:rsidRPr="00874DD1">
              <w:t>charstring</w:t>
            </w:r>
          </w:p>
        </w:tc>
        <w:tc>
          <w:tcPr>
            <w:tcW w:w="3139" w:type="dxa"/>
            <w:shd w:val="clear" w:color="auto" w:fill="auto"/>
          </w:tcPr>
          <w:p w14:paraId="020CD9FE" w14:textId="77777777" w:rsidR="00935FF4" w:rsidRPr="00874DD1" w:rsidRDefault="00935FF4" w:rsidP="00214C8B">
            <w:pPr>
              <w:pStyle w:val="TAL"/>
            </w:pPr>
            <w:r w:rsidRPr="00874DD1">
              <w:t>"/idms/auth"</w:t>
            </w:r>
          </w:p>
        </w:tc>
        <w:tc>
          <w:tcPr>
            <w:tcW w:w="2276" w:type="dxa"/>
            <w:shd w:val="clear" w:color="auto" w:fill="auto"/>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r w:rsidRPr="00874DD1">
              <w:t>tsc_MCX_IdMS_token_UriPath</w:t>
            </w:r>
          </w:p>
        </w:tc>
        <w:tc>
          <w:tcPr>
            <w:tcW w:w="1514" w:type="dxa"/>
            <w:shd w:val="clear" w:color="auto" w:fill="auto"/>
          </w:tcPr>
          <w:p w14:paraId="14CA1AA3" w14:textId="77777777" w:rsidR="00935FF4" w:rsidRPr="00874DD1" w:rsidRDefault="00935FF4" w:rsidP="00214C8B">
            <w:pPr>
              <w:pStyle w:val="TAL"/>
            </w:pPr>
            <w:r w:rsidRPr="00874DD1">
              <w:t>charstring</w:t>
            </w:r>
          </w:p>
        </w:tc>
        <w:tc>
          <w:tcPr>
            <w:tcW w:w="3139" w:type="dxa"/>
            <w:shd w:val="clear" w:color="auto" w:fill="auto"/>
          </w:tcPr>
          <w:p w14:paraId="286C9A1C" w14:textId="77777777" w:rsidR="00935FF4" w:rsidRPr="00874DD1" w:rsidRDefault="00935FF4" w:rsidP="00214C8B">
            <w:pPr>
              <w:pStyle w:val="TAL"/>
            </w:pPr>
            <w:r w:rsidRPr="00874DD1">
              <w:t>"/idms/token"</w:t>
            </w:r>
          </w:p>
        </w:tc>
        <w:tc>
          <w:tcPr>
            <w:tcW w:w="2276" w:type="dxa"/>
            <w:shd w:val="clear" w:color="auto" w:fill="auto"/>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r w:rsidRPr="00874DD1">
              <w:t>tsc_MCX_IdMS_userauth_UriPath</w:t>
            </w:r>
          </w:p>
        </w:tc>
        <w:tc>
          <w:tcPr>
            <w:tcW w:w="1514" w:type="dxa"/>
            <w:shd w:val="clear" w:color="auto" w:fill="auto"/>
          </w:tcPr>
          <w:p w14:paraId="26D091BC" w14:textId="77777777" w:rsidR="00935FF4" w:rsidRPr="00874DD1" w:rsidRDefault="00935FF4" w:rsidP="00214C8B">
            <w:pPr>
              <w:pStyle w:val="TAL"/>
            </w:pPr>
            <w:r w:rsidRPr="00874DD1">
              <w:t>charstring</w:t>
            </w:r>
          </w:p>
        </w:tc>
        <w:tc>
          <w:tcPr>
            <w:tcW w:w="3139" w:type="dxa"/>
            <w:shd w:val="clear" w:color="auto" w:fill="auto"/>
          </w:tcPr>
          <w:p w14:paraId="2A739EC2" w14:textId="77777777" w:rsidR="00935FF4" w:rsidRPr="00874DD1" w:rsidRDefault="00935FF4" w:rsidP="00214C8B">
            <w:pPr>
              <w:pStyle w:val="TAL"/>
            </w:pPr>
            <w:r w:rsidRPr="00874DD1">
              <w:t>"/idms/userauth"</w:t>
            </w:r>
          </w:p>
        </w:tc>
        <w:tc>
          <w:tcPr>
            <w:tcW w:w="2276" w:type="dxa"/>
            <w:shd w:val="clear" w:color="auto" w:fill="auto"/>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r w:rsidRPr="00874DD1">
              <w:t>tsc_MCX_KMS_init_UriPath</w:t>
            </w:r>
          </w:p>
        </w:tc>
        <w:tc>
          <w:tcPr>
            <w:tcW w:w="1514" w:type="dxa"/>
            <w:shd w:val="clear" w:color="auto" w:fill="auto"/>
          </w:tcPr>
          <w:p w14:paraId="08D7CEE9" w14:textId="77777777" w:rsidR="00935FF4" w:rsidRPr="00874DD1" w:rsidRDefault="00935FF4" w:rsidP="00214C8B">
            <w:pPr>
              <w:pStyle w:val="TAL"/>
            </w:pPr>
            <w:r w:rsidRPr="00874DD1">
              <w:t>charstring</w:t>
            </w:r>
          </w:p>
        </w:tc>
        <w:tc>
          <w:tcPr>
            <w:tcW w:w="3139" w:type="dxa"/>
            <w:shd w:val="clear" w:color="auto" w:fill="auto"/>
          </w:tcPr>
          <w:p w14:paraId="5A2969DB" w14:textId="77777777" w:rsidR="00935FF4" w:rsidRPr="00874DD1" w:rsidRDefault="00935FF4" w:rsidP="00214C8B">
            <w:pPr>
              <w:pStyle w:val="TAL"/>
            </w:pPr>
            <w:r w:rsidRPr="00874DD1">
              <w:t>"/keymanagement/identity/v1/init"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r w:rsidRPr="00874DD1">
              <w:t>tsc_MCX_KMS_keyprov_UriPath</w:t>
            </w:r>
          </w:p>
        </w:tc>
        <w:tc>
          <w:tcPr>
            <w:tcW w:w="1514" w:type="dxa"/>
            <w:shd w:val="clear" w:color="auto" w:fill="auto"/>
          </w:tcPr>
          <w:p w14:paraId="59316A75" w14:textId="77777777" w:rsidR="00935FF4" w:rsidRPr="00874DD1" w:rsidRDefault="00935FF4" w:rsidP="00214C8B">
            <w:pPr>
              <w:pStyle w:val="TAL"/>
            </w:pPr>
            <w:r w:rsidRPr="00874DD1">
              <w:t>charstring</w:t>
            </w:r>
          </w:p>
        </w:tc>
        <w:tc>
          <w:tcPr>
            <w:tcW w:w="3139" w:type="dxa"/>
            <w:shd w:val="clear" w:color="auto" w:fill="auto"/>
          </w:tcPr>
          <w:p w14:paraId="57CDE3D1" w14:textId="77777777" w:rsidR="00935FF4" w:rsidRPr="00874DD1" w:rsidRDefault="00935FF4" w:rsidP="00214C8B">
            <w:pPr>
              <w:pStyle w:val="TAL"/>
            </w:pPr>
            <w:r w:rsidRPr="00874DD1">
              <w:t>"/keymanagement/identity/v1/keyprov"</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r w:rsidRPr="00874DD1">
              <w:t>tsc_MCX_GMSURI</w:t>
            </w:r>
          </w:p>
        </w:tc>
        <w:tc>
          <w:tcPr>
            <w:tcW w:w="1514" w:type="dxa"/>
            <w:shd w:val="clear" w:color="auto" w:fill="auto"/>
          </w:tcPr>
          <w:p w14:paraId="6EE53EF5" w14:textId="77777777" w:rsidR="00935FF4" w:rsidRPr="00874DD1" w:rsidRDefault="00935FF4" w:rsidP="00214C8B">
            <w:pPr>
              <w:pStyle w:val="TAL"/>
            </w:pPr>
            <w:r w:rsidRPr="00874DD1">
              <w:t>charstring</w:t>
            </w:r>
          </w:p>
        </w:tc>
        <w:tc>
          <w:tcPr>
            <w:tcW w:w="3139" w:type="dxa"/>
            <w:shd w:val="clear" w:color="auto" w:fill="auto"/>
          </w:tcPr>
          <w:p w14:paraId="6BAD2620" w14:textId="77777777" w:rsidR="00935FF4" w:rsidRPr="00874DD1" w:rsidRDefault="00935FF4" w:rsidP="00214C8B">
            <w:pPr>
              <w:pStyle w:val="TAL"/>
            </w:pPr>
            <w:r w:rsidRPr="00874DD1">
              <w:t>"subscription-proxy." &amp; tsc_MCX_GMS_Hostname</w:t>
            </w:r>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r w:rsidRPr="00874DD1">
              <w:t>tsc_MCX_CMSXCAPRootURI</w:t>
            </w:r>
          </w:p>
        </w:tc>
        <w:tc>
          <w:tcPr>
            <w:tcW w:w="1514" w:type="dxa"/>
            <w:shd w:val="clear" w:color="auto" w:fill="auto"/>
          </w:tcPr>
          <w:p w14:paraId="6D961647" w14:textId="77777777" w:rsidR="00935FF4" w:rsidRPr="00874DD1" w:rsidRDefault="00935FF4" w:rsidP="00214C8B">
            <w:pPr>
              <w:pStyle w:val="TAL"/>
            </w:pPr>
            <w:r w:rsidRPr="00874DD1">
              <w:t>charstring</w:t>
            </w:r>
          </w:p>
        </w:tc>
        <w:tc>
          <w:tcPr>
            <w:tcW w:w="3139" w:type="dxa"/>
            <w:shd w:val="clear" w:color="auto" w:fill="auto"/>
          </w:tcPr>
          <w:p w14:paraId="31E19D5A" w14:textId="77777777" w:rsidR="00935FF4" w:rsidRPr="00874DD1" w:rsidRDefault="00935FF4" w:rsidP="00214C8B">
            <w:pPr>
              <w:pStyle w:val="TAL"/>
            </w:pPr>
            <w:r w:rsidRPr="00874DD1">
              <w:t>"http://xcap." &amp; tsc_MCX_CMS_Hostname</w:t>
            </w:r>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r w:rsidRPr="00874DD1">
              <w:t>tsc_MCX_GMSXCAPRootURI</w:t>
            </w:r>
          </w:p>
        </w:tc>
        <w:tc>
          <w:tcPr>
            <w:tcW w:w="1514" w:type="dxa"/>
            <w:shd w:val="clear" w:color="auto" w:fill="auto"/>
          </w:tcPr>
          <w:p w14:paraId="316F5035" w14:textId="77777777" w:rsidR="00935FF4" w:rsidRPr="00874DD1" w:rsidRDefault="00935FF4" w:rsidP="00214C8B">
            <w:pPr>
              <w:pStyle w:val="TAL"/>
            </w:pPr>
            <w:r w:rsidRPr="00874DD1">
              <w:t>charstring</w:t>
            </w:r>
          </w:p>
        </w:tc>
        <w:tc>
          <w:tcPr>
            <w:tcW w:w="3139" w:type="dxa"/>
            <w:shd w:val="clear" w:color="auto" w:fill="auto"/>
          </w:tcPr>
          <w:p w14:paraId="1664D540" w14:textId="77777777" w:rsidR="00935FF4" w:rsidRPr="00874DD1" w:rsidRDefault="00935FF4" w:rsidP="00214C8B">
            <w:pPr>
              <w:pStyle w:val="TAL"/>
            </w:pPr>
            <w:r w:rsidRPr="00874DD1">
              <w:t>"http://xcap." &amp; tsc_MCX_GMS_Hostname</w:t>
            </w:r>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550BDE5F" w14:textId="77777777" w:rsidTr="00214C8B">
        <w:trPr>
          <w:jc w:val="center"/>
        </w:trPr>
        <w:tc>
          <w:tcPr>
            <w:tcW w:w="2737" w:type="dxa"/>
            <w:shd w:val="clear" w:color="auto" w:fill="auto"/>
            <w:noWrap/>
          </w:tcPr>
          <w:p w14:paraId="44D7D341" w14:textId="77777777" w:rsidR="00935FF4" w:rsidRPr="00874DD1" w:rsidRDefault="00935FF4" w:rsidP="00214C8B">
            <w:pPr>
              <w:pStyle w:val="TAL"/>
            </w:pPr>
            <w:r w:rsidRPr="00874DD1">
              <w:t>tsc_MCX_MC_ID_User_A</w:t>
            </w:r>
          </w:p>
        </w:tc>
        <w:tc>
          <w:tcPr>
            <w:tcW w:w="1514" w:type="dxa"/>
            <w:shd w:val="clear" w:color="auto" w:fill="auto"/>
          </w:tcPr>
          <w:p w14:paraId="26D03683" w14:textId="77777777" w:rsidR="00935FF4" w:rsidRPr="00874DD1" w:rsidRDefault="00935FF4" w:rsidP="00214C8B">
            <w:pPr>
              <w:pStyle w:val="TAL"/>
            </w:pPr>
            <w:r w:rsidRPr="00874DD1">
              <w:t>charstring</w:t>
            </w:r>
          </w:p>
        </w:tc>
        <w:tc>
          <w:tcPr>
            <w:tcW w:w="3139" w:type="dxa"/>
            <w:shd w:val="clear" w:color="auto" w:fill="auto"/>
          </w:tcPr>
          <w:p w14:paraId="1CC80786" w14:textId="77777777" w:rsidR="00935FF4" w:rsidRPr="00874DD1" w:rsidRDefault="00935FF4" w:rsidP="00214C8B">
            <w:pPr>
              <w:pStyle w:val="TAL"/>
            </w:pPr>
            <w:r w:rsidRPr="00874DD1">
              <w:t>px_MCX_User_A_username</w:t>
            </w:r>
          </w:p>
        </w:tc>
        <w:tc>
          <w:tcPr>
            <w:tcW w:w="2276" w:type="dxa"/>
            <w:shd w:val="clear" w:color="auto" w:fill="auto"/>
            <w:vAlign w:val="center"/>
          </w:tcPr>
          <w:p w14:paraId="40D5618B" w14:textId="77777777" w:rsidR="00935FF4" w:rsidRPr="00874DD1" w:rsidRDefault="00935FF4" w:rsidP="00214C8B">
            <w:pPr>
              <w:spacing w:after="0"/>
            </w:pPr>
            <w:r w:rsidRPr="00874DD1">
              <w:rPr>
                <w:rFonts w:ascii="Arial" w:hAnsi="Arial"/>
                <w:sz w:val="18"/>
              </w:rPr>
              <w:t>According to TS 24.482 [12] clause 6.3.1 the MC ID set to the user name</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r w:rsidRPr="00874DD1">
              <w:t>tsc_MCVideo_PublicServiceId_A</w:t>
            </w:r>
          </w:p>
        </w:tc>
        <w:tc>
          <w:tcPr>
            <w:tcW w:w="1514" w:type="dxa"/>
            <w:shd w:val="clear" w:color="auto" w:fill="auto"/>
          </w:tcPr>
          <w:p w14:paraId="38F229C4" w14:textId="77777777" w:rsidR="00935FF4" w:rsidRPr="00874DD1" w:rsidRDefault="00935FF4" w:rsidP="00214C8B">
            <w:pPr>
              <w:pStyle w:val="TAL"/>
            </w:pPr>
            <w:r w:rsidRPr="00874DD1">
              <w:t>charstring</w:t>
            </w:r>
          </w:p>
        </w:tc>
        <w:tc>
          <w:tcPr>
            <w:tcW w:w="3139" w:type="dxa"/>
            <w:shd w:val="clear" w:color="auto" w:fill="auto"/>
          </w:tcPr>
          <w:p w14:paraId="3D390A7D" w14:textId="77777777" w:rsidR="00935FF4" w:rsidRPr="00874DD1" w:rsidRDefault="00935FF4" w:rsidP="00214C8B">
            <w:pPr>
              <w:pStyle w:val="TAL"/>
            </w:pPr>
            <w:r w:rsidRPr="00874DD1">
              <w:t>"sip:" &amp; "mcvideo-server-A@" &amp; px_MCX_DomainName_Organization_A</w:t>
            </w:r>
          </w:p>
        </w:tc>
        <w:tc>
          <w:tcPr>
            <w:tcW w:w="2276" w:type="dxa"/>
            <w:shd w:val="clear" w:color="auto" w:fill="auto"/>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r w:rsidRPr="00874DD1">
              <w:lastRenderedPageBreak/>
              <w:t>tsc_MCData_PublicServiceId_A</w:t>
            </w:r>
          </w:p>
        </w:tc>
        <w:tc>
          <w:tcPr>
            <w:tcW w:w="1514" w:type="dxa"/>
            <w:shd w:val="clear" w:color="auto" w:fill="auto"/>
          </w:tcPr>
          <w:p w14:paraId="23F0AF5F" w14:textId="77777777" w:rsidR="00935FF4" w:rsidRPr="00874DD1" w:rsidRDefault="00935FF4" w:rsidP="00214C8B">
            <w:pPr>
              <w:pStyle w:val="TAL"/>
            </w:pPr>
            <w:r w:rsidRPr="00874DD1">
              <w:t>charstring</w:t>
            </w:r>
          </w:p>
        </w:tc>
        <w:tc>
          <w:tcPr>
            <w:tcW w:w="3139" w:type="dxa"/>
            <w:shd w:val="clear" w:color="auto" w:fill="auto"/>
          </w:tcPr>
          <w:p w14:paraId="6384A29B" w14:textId="77777777" w:rsidR="00935FF4" w:rsidRPr="00874DD1" w:rsidRDefault="00935FF4" w:rsidP="00214C8B">
            <w:pPr>
              <w:pStyle w:val="TAL"/>
            </w:pPr>
            <w:r w:rsidRPr="00874DD1">
              <w:t>"sip:" &amp; "mcdata-server-A@" &amp; px_MCX_DomainName_Organization_A</w:t>
            </w:r>
          </w:p>
        </w:tc>
        <w:tc>
          <w:tcPr>
            <w:tcW w:w="2276" w:type="dxa"/>
            <w:shd w:val="clear" w:color="auto" w:fill="auto"/>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r w:rsidRPr="00874DD1">
              <w:t>tsc_MCPTT_PublicServiceId_PF_A</w:t>
            </w:r>
          </w:p>
        </w:tc>
        <w:tc>
          <w:tcPr>
            <w:tcW w:w="1514" w:type="dxa"/>
            <w:shd w:val="clear" w:color="auto" w:fill="auto"/>
          </w:tcPr>
          <w:p w14:paraId="3E9F52FD" w14:textId="77777777" w:rsidR="00935FF4" w:rsidRPr="00874DD1" w:rsidRDefault="00935FF4" w:rsidP="00214C8B">
            <w:pPr>
              <w:pStyle w:val="TAL"/>
            </w:pPr>
            <w:r w:rsidRPr="00874DD1">
              <w:t>charstring</w:t>
            </w:r>
          </w:p>
        </w:tc>
        <w:tc>
          <w:tcPr>
            <w:tcW w:w="3139" w:type="dxa"/>
            <w:shd w:val="clear" w:color="auto" w:fill="auto"/>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shd w:val="clear" w:color="auto" w:fill="auto"/>
          </w:tcPr>
          <w:p w14:paraId="01E38761" w14:textId="77777777" w:rsidR="00935FF4" w:rsidRPr="00874DD1" w:rsidRDefault="00935FF4" w:rsidP="00214C8B">
            <w:pPr>
              <w:pStyle w:val="TAL"/>
            </w:pPr>
            <w:r w:rsidRPr="00874DD1">
              <w:t>charstring</w:t>
            </w:r>
          </w:p>
        </w:tc>
        <w:tc>
          <w:tcPr>
            <w:tcW w:w="3139" w:type="dxa"/>
            <w:shd w:val="clear" w:color="auto" w:fill="auto"/>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shd w:val="clear" w:color="auto" w:fill="auto"/>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shd w:val="clear" w:color="auto" w:fill="auto"/>
          </w:tcPr>
          <w:p w14:paraId="63109DAB" w14:textId="77777777" w:rsidR="00935FF4" w:rsidRPr="00874DD1" w:rsidRDefault="00935FF4" w:rsidP="00214C8B">
            <w:pPr>
              <w:pStyle w:val="TAL"/>
            </w:pPr>
            <w:r w:rsidRPr="00874DD1">
              <w:t>charstring</w:t>
            </w:r>
          </w:p>
        </w:tc>
        <w:tc>
          <w:tcPr>
            <w:tcW w:w="3139" w:type="dxa"/>
            <w:shd w:val="clear" w:color="auto" w:fill="auto"/>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shd w:val="clear" w:color="auto" w:fill="auto"/>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r w:rsidRPr="00874DD1">
              <w:t>charstring</w:t>
            </w:r>
          </w:p>
        </w:tc>
        <w:tc>
          <w:tcPr>
            <w:tcW w:w="3139" w:type="dxa"/>
            <w:shd w:val="clear" w:color="auto" w:fill="auto"/>
          </w:tcPr>
          <w:p w14:paraId="45DA0EB7" w14:textId="77777777" w:rsidR="00935FF4" w:rsidRPr="00874DD1" w:rsidRDefault="00935FF4" w:rsidP="00214C8B">
            <w:pPr>
              <w:pStyle w:val="TAL"/>
            </w:pPr>
            <w:r w:rsidRPr="00874DD1">
              <w:t>"sip:" &amp; "sessionB@cf." &amp; px_MCX_DomainName_Organization_A</w:t>
            </w:r>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r w:rsidRPr="00874DD1">
              <w:t>tsc_MC</w:t>
            </w:r>
            <w:r>
              <w:t>PTT</w:t>
            </w:r>
            <w:r w:rsidRPr="00874DD1">
              <w:t>_SessionId</w:t>
            </w:r>
          </w:p>
        </w:tc>
        <w:tc>
          <w:tcPr>
            <w:tcW w:w="1514" w:type="dxa"/>
            <w:shd w:val="clear" w:color="auto" w:fill="auto"/>
          </w:tcPr>
          <w:p w14:paraId="6605261A" w14:textId="77777777" w:rsidR="00935FF4" w:rsidRPr="00874DD1" w:rsidRDefault="00935FF4" w:rsidP="00214C8B">
            <w:pPr>
              <w:pStyle w:val="TAL"/>
            </w:pPr>
            <w:r w:rsidRPr="00874DD1">
              <w:t>charstring</w:t>
            </w:r>
          </w:p>
        </w:tc>
        <w:tc>
          <w:tcPr>
            <w:tcW w:w="3139" w:type="dxa"/>
            <w:shd w:val="clear" w:color="auto" w:fill="auto"/>
          </w:tcPr>
          <w:p w14:paraId="6E93AAA7" w14:textId="77777777" w:rsidR="00935FF4" w:rsidRPr="00874DD1" w:rsidRDefault="00935FF4" w:rsidP="00214C8B">
            <w:pPr>
              <w:pStyle w:val="TAL"/>
            </w:pPr>
            <w:r w:rsidRPr="009A3F27">
              <w:t>"sip:" &amp; "mc</w:t>
            </w:r>
            <w:r>
              <w:t>ptt</w:t>
            </w:r>
            <w:r w:rsidRPr="009A3F27">
              <w:t>-session-A@cf." &amp; px_MCX_DomainName_Organization_A</w:t>
            </w:r>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r w:rsidRPr="00874DD1">
              <w:t>tsc_MC</w:t>
            </w:r>
            <w:r>
              <w:t>Video</w:t>
            </w:r>
            <w:r w:rsidRPr="00874DD1">
              <w:t>_SessionId</w:t>
            </w:r>
          </w:p>
        </w:tc>
        <w:tc>
          <w:tcPr>
            <w:tcW w:w="1514" w:type="dxa"/>
            <w:shd w:val="clear" w:color="auto" w:fill="auto"/>
          </w:tcPr>
          <w:p w14:paraId="6D19A2B8" w14:textId="77777777" w:rsidR="00935FF4" w:rsidRPr="00874DD1" w:rsidRDefault="00935FF4" w:rsidP="00214C8B">
            <w:pPr>
              <w:pStyle w:val="TAL"/>
            </w:pPr>
            <w:r w:rsidRPr="00874DD1">
              <w:t>charstring</w:t>
            </w:r>
          </w:p>
        </w:tc>
        <w:tc>
          <w:tcPr>
            <w:tcW w:w="3139" w:type="dxa"/>
            <w:shd w:val="clear" w:color="auto" w:fill="auto"/>
          </w:tcPr>
          <w:p w14:paraId="0B847152" w14:textId="77777777" w:rsidR="00935FF4" w:rsidRPr="00874DD1" w:rsidRDefault="00935FF4" w:rsidP="00214C8B">
            <w:pPr>
              <w:pStyle w:val="TAL"/>
            </w:pPr>
            <w:r w:rsidRPr="009A3F27">
              <w:t>"sip:" &amp; "mc</w:t>
            </w:r>
            <w:r>
              <w:t>video</w:t>
            </w:r>
            <w:r w:rsidRPr="009A3F27">
              <w:t>-session-A@cf." &amp; px_MCX_DomainName_Organization_A</w:t>
            </w:r>
          </w:p>
        </w:tc>
        <w:tc>
          <w:tcPr>
            <w:tcW w:w="2276" w:type="dxa"/>
            <w:shd w:val="clear" w:color="auto" w:fill="auto"/>
            <w:vAlign w:val="center"/>
          </w:tcPr>
          <w:p w14:paraId="72FC0FA8" w14:textId="77777777" w:rsidR="00935FF4" w:rsidRPr="00874DD1" w:rsidRDefault="00935FF4" w:rsidP="00214C8B">
            <w:pPr>
              <w:pStyle w:val="TAL"/>
            </w:pPr>
            <w:r w:rsidRPr="00874DD1">
              <w:t>Service Id for MC</w:t>
            </w:r>
            <w:r>
              <w:t>Video</w:t>
            </w:r>
            <w:r w:rsidRPr="00874DD1">
              <w:t xml:space="preserve"> calls as used as Contact URI of the MC</w:t>
            </w:r>
            <w:r>
              <w:t>Video</w:t>
            </w:r>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C83728F" w14:textId="77777777" w:rsidR="00935FF4" w:rsidRPr="00874DD1" w:rsidRDefault="00935FF4" w:rsidP="00214C8B">
            <w:pPr>
              <w:pStyle w:val="TAL"/>
            </w:pPr>
            <w:r w:rsidRPr="009A3F27">
              <w:t>"sip:" &amp; "mcdata-session-A@cf." &amp; px_MCX_DomainName_Organization_A</w:t>
            </w:r>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Service Id for MCData calls as used as Contact URI of the MCData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tsc_MCData_MsgSF_Hostname</w:t>
            </w:r>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"msgsf." &amp; px_MCX_DomainName_Organization_A</w:t>
            </w:r>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(MsgSF)</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tsc_MCData_MsgSF_BaseURL</w:t>
            </w:r>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"/MsgStoreRoot/nms/v1/mcc160/UserA"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r w:rsidRPr="00F57EC5">
              <w:rPr>
                <w:rFonts w:ascii="Arial" w:hAnsi="Arial"/>
                <w:sz w:val="18"/>
              </w:rPr>
              <w:t>tsc_MCData_MsgSF_AbsoluteBaseURL</w:t>
            </w:r>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(MsgSF)</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r>
              <w:rPr>
                <w:rFonts w:ascii="Arial" w:hAnsi="Arial"/>
                <w:sz w:val="18"/>
              </w:rPr>
              <w:lastRenderedPageBreak/>
              <w:t>tsc_MCVideo_VSF_Hostname</w:t>
            </w:r>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r>
              <w:rPr>
                <w:rFonts w:ascii="Arial" w:hAnsi="Arial"/>
                <w:sz w:val="18"/>
              </w:rPr>
              <w:t>tsc_MCVideo_VSF_URI</w:t>
            </w:r>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36" w:name="_Toc75458754"/>
      <w:bookmarkStart w:id="337" w:name="_Toc90631879"/>
      <w:bookmarkStart w:id="338" w:name="_Toc178186026"/>
      <w:bookmarkStart w:id="339" w:name="_Toc179993627"/>
      <w:r w:rsidRPr="00874DD1">
        <w:t>9.3</w:t>
      </w:r>
      <w:r w:rsidRPr="00874DD1">
        <w:tab/>
        <w:t>MCX IPCAN test model</w:t>
      </w:r>
      <w:bookmarkEnd w:id="336"/>
      <w:bookmarkEnd w:id="337"/>
      <w:bookmarkEnd w:id="338"/>
      <w:bookmarkEnd w:id="339"/>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r w:rsidRPr="00874DD1">
              <w:t>px_MCX_IPCAN_EpsBearerId_IMS</w:t>
            </w:r>
          </w:p>
        </w:tc>
        <w:tc>
          <w:tcPr>
            <w:tcW w:w="1509" w:type="dxa"/>
            <w:shd w:val="clear" w:color="auto" w:fill="auto"/>
          </w:tcPr>
          <w:p w14:paraId="1C1D049A" w14:textId="77777777" w:rsidR="00935FF4" w:rsidRPr="00874DD1" w:rsidRDefault="00935FF4" w:rsidP="00214C8B">
            <w:pPr>
              <w:pStyle w:val="TAL"/>
            </w:pPr>
            <w:r w:rsidRPr="00874DD1">
              <w:t>MCX_IPCAN_EpsBearerId_Type</w:t>
            </w:r>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r w:rsidRPr="00874DD1">
              <w:t>px_MCX_IPCAN_EpsBearerId_INTERNET</w:t>
            </w:r>
          </w:p>
        </w:tc>
        <w:tc>
          <w:tcPr>
            <w:tcW w:w="1509" w:type="dxa"/>
            <w:shd w:val="clear" w:color="auto" w:fill="auto"/>
            <w:vAlign w:val="center"/>
          </w:tcPr>
          <w:p w14:paraId="447D18C9" w14:textId="77777777" w:rsidR="00935FF4" w:rsidRPr="00874DD1" w:rsidRDefault="00935FF4" w:rsidP="00214C8B">
            <w:pPr>
              <w:pStyle w:val="TAL"/>
            </w:pPr>
            <w:r w:rsidRPr="00874DD1">
              <w:t>MCX_IPCAN_EpsBearerId_Type</w:t>
            </w:r>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r w:rsidRPr="00874DD1">
              <w:t>px_MCX_IPCAN_EpsBearerId_MCX</w:t>
            </w:r>
          </w:p>
        </w:tc>
        <w:tc>
          <w:tcPr>
            <w:tcW w:w="1509" w:type="dxa"/>
            <w:shd w:val="clear" w:color="auto" w:fill="auto"/>
            <w:vAlign w:val="center"/>
          </w:tcPr>
          <w:p w14:paraId="5CDCFA74" w14:textId="77777777" w:rsidR="00935FF4" w:rsidRPr="00874DD1" w:rsidRDefault="00935FF4" w:rsidP="00214C8B">
            <w:pPr>
              <w:pStyle w:val="TAL"/>
            </w:pPr>
            <w:r w:rsidRPr="00874DD1">
              <w:t>MCX_IPCAN_EpsBearerId_Type</w:t>
            </w:r>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r w:rsidRPr="00874DD1">
              <w:t>px_MCX_IPCAN_DedicatedEpsBearerId_MCPTT</w:t>
            </w:r>
          </w:p>
        </w:tc>
        <w:tc>
          <w:tcPr>
            <w:tcW w:w="1509" w:type="dxa"/>
            <w:shd w:val="clear" w:color="auto" w:fill="auto"/>
            <w:vAlign w:val="center"/>
          </w:tcPr>
          <w:p w14:paraId="56893F5F" w14:textId="77777777" w:rsidR="00935FF4" w:rsidRPr="00874DD1" w:rsidRDefault="00935FF4" w:rsidP="00214C8B">
            <w:pPr>
              <w:pStyle w:val="TAL"/>
            </w:pPr>
            <w:r w:rsidRPr="00874DD1">
              <w:t>MCX_IPCAN_EpsBearerId_Type</w:t>
            </w:r>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r w:rsidRPr="00874DD1">
              <w:t>px_MCX_IPCAN_DedicatedEpsBearerId_MCVideo</w:t>
            </w:r>
          </w:p>
        </w:tc>
        <w:tc>
          <w:tcPr>
            <w:tcW w:w="1509" w:type="dxa"/>
            <w:shd w:val="clear" w:color="auto" w:fill="auto"/>
            <w:vAlign w:val="center"/>
          </w:tcPr>
          <w:p w14:paraId="781FC1FA" w14:textId="77777777" w:rsidR="00935FF4" w:rsidRPr="00874DD1" w:rsidRDefault="00935FF4" w:rsidP="00214C8B">
            <w:pPr>
              <w:pStyle w:val="TAL"/>
            </w:pPr>
            <w:r w:rsidRPr="00874DD1">
              <w:t>MCX_IPCAN_EpsBearerId_Type</w:t>
            </w:r>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r w:rsidRPr="00874DD1">
              <w:t>px_MCX_IPCAN_DedicatedEpsBearerId_MCData</w:t>
            </w:r>
          </w:p>
        </w:tc>
        <w:tc>
          <w:tcPr>
            <w:tcW w:w="1509" w:type="dxa"/>
            <w:shd w:val="clear" w:color="auto" w:fill="auto"/>
            <w:vAlign w:val="center"/>
          </w:tcPr>
          <w:p w14:paraId="148D2AF7" w14:textId="77777777" w:rsidR="00935FF4" w:rsidRPr="00874DD1" w:rsidRDefault="00935FF4" w:rsidP="00214C8B">
            <w:pPr>
              <w:pStyle w:val="TAL"/>
            </w:pPr>
            <w:r w:rsidRPr="00874DD1">
              <w:t>MCX_IPCAN_EpsBearerId_Type</w:t>
            </w:r>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6027"/>
      <w:bookmarkStart w:id="349" w:name="_Toc179993628"/>
      <w:r w:rsidRPr="00874DD1">
        <w:t>10</w:t>
      </w:r>
      <w:r w:rsidRPr="00874DD1">
        <w:tab/>
        <w:t>Postambles</w:t>
      </w:r>
      <w:bookmarkEnd w:id="340"/>
      <w:bookmarkEnd w:id="341"/>
      <w:bookmarkEnd w:id="342"/>
      <w:bookmarkEnd w:id="343"/>
      <w:bookmarkEnd w:id="344"/>
      <w:bookmarkEnd w:id="345"/>
      <w:bookmarkEnd w:id="346"/>
      <w:bookmarkEnd w:id="347"/>
      <w:bookmarkEnd w:id="348"/>
      <w:bookmarkEnd w:id="349"/>
    </w:p>
    <w:p w14:paraId="0AB7094D" w14:textId="77777777" w:rsidR="00935FF4" w:rsidRPr="00874DD1" w:rsidRDefault="00935FF4" w:rsidP="00935FF4">
      <w:pPr>
        <w:pStyle w:val="Heading2"/>
      </w:pPr>
      <w:bookmarkStart w:id="350" w:name="_Toc27406718"/>
      <w:bookmarkStart w:id="351" w:name="_Toc36037485"/>
      <w:bookmarkStart w:id="352" w:name="_Toc43837856"/>
      <w:bookmarkStart w:id="353" w:name="_Toc51832401"/>
      <w:bookmarkStart w:id="354" w:name="_Toc60167105"/>
      <w:bookmarkStart w:id="355" w:name="_Toc68108947"/>
      <w:bookmarkStart w:id="356" w:name="_Toc75458756"/>
      <w:bookmarkStart w:id="357" w:name="_Toc90631881"/>
      <w:bookmarkStart w:id="358" w:name="_Toc178186028"/>
      <w:bookmarkStart w:id="359" w:name="_Toc179993629"/>
      <w:r w:rsidRPr="00874DD1">
        <w:t>10.1</w:t>
      </w:r>
      <w:r w:rsidRPr="00874DD1">
        <w:tab/>
        <w:t>Introduction</w:t>
      </w:r>
      <w:bookmarkEnd w:id="350"/>
      <w:bookmarkEnd w:id="351"/>
      <w:bookmarkEnd w:id="352"/>
      <w:bookmarkEnd w:id="353"/>
      <w:bookmarkEnd w:id="354"/>
      <w:bookmarkEnd w:id="355"/>
      <w:bookmarkEnd w:id="356"/>
      <w:bookmarkEnd w:id="357"/>
      <w:bookmarkEnd w:id="358"/>
      <w:bookmarkEnd w:id="359"/>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0" w:name="_Toc27406719"/>
      <w:bookmarkStart w:id="361" w:name="_Toc36037486"/>
      <w:bookmarkStart w:id="362" w:name="_Toc43837857"/>
      <w:bookmarkStart w:id="363" w:name="_Toc51832402"/>
      <w:bookmarkStart w:id="364" w:name="_Toc60167106"/>
      <w:bookmarkStart w:id="365" w:name="_Toc68108948"/>
      <w:bookmarkStart w:id="366" w:name="_Toc75458757"/>
      <w:bookmarkStart w:id="367" w:name="_Toc90631882"/>
      <w:bookmarkStart w:id="368" w:name="_Toc178186029"/>
      <w:bookmarkStart w:id="369" w:name="_Toc179993630"/>
      <w:r w:rsidRPr="00874DD1">
        <w:t>10.2</w:t>
      </w:r>
      <w:r w:rsidRPr="00874DD1">
        <w:tab/>
        <w:t>MCX</w:t>
      </w:r>
      <w:bookmarkEnd w:id="360"/>
      <w:bookmarkEnd w:id="361"/>
      <w:bookmarkEnd w:id="362"/>
      <w:bookmarkEnd w:id="363"/>
      <w:bookmarkEnd w:id="364"/>
      <w:bookmarkEnd w:id="365"/>
      <w:bookmarkEnd w:id="366"/>
      <w:bookmarkEnd w:id="367"/>
      <w:bookmarkEnd w:id="368"/>
      <w:bookmarkEnd w:id="369"/>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70" w:name="_Toc27406720"/>
      <w:bookmarkStart w:id="371" w:name="_Toc36037487"/>
      <w:bookmarkStart w:id="372" w:name="_Toc43837858"/>
      <w:bookmarkStart w:id="373" w:name="_Toc51832403"/>
      <w:bookmarkStart w:id="374" w:name="_Toc60167107"/>
      <w:bookmarkStart w:id="375" w:name="_Toc68108949"/>
      <w:bookmarkStart w:id="376" w:name="_Toc75458758"/>
      <w:bookmarkStart w:id="377" w:name="_Toc90631883"/>
      <w:bookmarkStart w:id="378" w:name="_Toc178186030"/>
      <w:bookmarkStart w:id="379" w:name="_Toc179993631"/>
      <w:r w:rsidRPr="00874DD1">
        <w:lastRenderedPageBreak/>
        <w:t>Annex A (normative):</w:t>
      </w:r>
      <w:r w:rsidRPr="00874DD1">
        <w:br/>
        <w:t>Test Suites</w:t>
      </w:r>
      <w:bookmarkEnd w:id="370"/>
      <w:bookmarkEnd w:id="371"/>
      <w:bookmarkEnd w:id="372"/>
      <w:bookmarkEnd w:id="373"/>
      <w:bookmarkEnd w:id="374"/>
      <w:bookmarkEnd w:id="375"/>
      <w:bookmarkEnd w:id="376"/>
      <w:bookmarkEnd w:id="377"/>
      <w:bookmarkEnd w:id="378"/>
      <w:bookmarkEnd w:id="379"/>
    </w:p>
    <w:p w14:paraId="1D263C38" w14:textId="77777777" w:rsidR="00935FF4" w:rsidRPr="00874DD1" w:rsidRDefault="00935FF4" w:rsidP="00935FF4">
      <w:pPr>
        <w:pStyle w:val="Heading1"/>
      </w:pPr>
      <w:bookmarkStart w:id="380" w:name="_Toc27406721"/>
      <w:bookmarkStart w:id="381" w:name="_Toc36037488"/>
      <w:bookmarkStart w:id="382" w:name="_Toc43837859"/>
      <w:bookmarkStart w:id="383" w:name="_Toc51832404"/>
      <w:bookmarkStart w:id="384" w:name="_Toc60167108"/>
      <w:bookmarkStart w:id="385" w:name="_Toc68108950"/>
      <w:bookmarkStart w:id="386" w:name="_Toc75458759"/>
      <w:bookmarkStart w:id="387" w:name="_Toc90631884"/>
      <w:bookmarkStart w:id="388" w:name="_Toc178186031"/>
      <w:bookmarkStart w:id="389" w:name="_Toc179993632"/>
      <w:r w:rsidRPr="00874DD1">
        <w:t>A.1</w:t>
      </w:r>
      <w:r w:rsidRPr="00874DD1">
        <w:tab/>
        <w:t>Introduction</w:t>
      </w:r>
      <w:bookmarkEnd w:id="380"/>
      <w:bookmarkEnd w:id="381"/>
      <w:bookmarkEnd w:id="382"/>
      <w:bookmarkEnd w:id="383"/>
      <w:bookmarkEnd w:id="384"/>
      <w:bookmarkEnd w:id="385"/>
      <w:bookmarkEnd w:id="386"/>
      <w:bookmarkEnd w:id="387"/>
      <w:bookmarkEnd w:id="388"/>
      <w:bookmarkEnd w:id="389"/>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0" w:name="_Toc27406722"/>
      <w:bookmarkStart w:id="391" w:name="_Toc36037489"/>
      <w:bookmarkStart w:id="392" w:name="_Toc43837860"/>
      <w:bookmarkStart w:id="393" w:name="_Toc51832405"/>
      <w:bookmarkStart w:id="394" w:name="_Toc60167109"/>
      <w:bookmarkStart w:id="395" w:name="_Toc68108951"/>
      <w:bookmarkStart w:id="396" w:name="_Toc75458760"/>
      <w:bookmarkStart w:id="397" w:name="_Toc90631885"/>
      <w:bookmarkStart w:id="398" w:name="_Toc178186032"/>
      <w:bookmarkStart w:id="399" w:name="_Toc179993633"/>
      <w:r w:rsidRPr="00874DD1">
        <w:t>A.2</w:t>
      </w:r>
      <w:r w:rsidRPr="00874DD1">
        <w:tab/>
        <w:t>Baseline of specifications</w:t>
      </w:r>
      <w:bookmarkEnd w:id="390"/>
      <w:bookmarkEnd w:id="391"/>
      <w:bookmarkEnd w:id="392"/>
      <w:bookmarkEnd w:id="393"/>
      <w:bookmarkEnd w:id="394"/>
      <w:bookmarkEnd w:id="395"/>
      <w:bookmarkEnd w:id="396"/>
      <w:bookmarkEnd w:id="397"/>
      <w:bookmarkEnd w:id="398"/>
      <w:bookmarkEnd w:id="399"/>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0" w:name="_Toc27406723"/>
      <w:bookmarkStart w:id="401" w:name="_Toc36037490"/>
      <w:bookmarkStart w:id="402" w:name="_Toc43837861"/>
      <w:bookmarkStart w:id="403" w:name="_Toc51832406"/>
      <w:bookmarkStart w:id="404" w:name="_Toc60167110"/>
      <w:bookmarkStart w:id="405" w:name="_Toc68108952"/>
      <w:bookmarkStart w:id="406" w:name="_Toc75458761"/>
      <w:bookmarkStart w:id="407" w:name="_Toc90631886"/>
      <w:bookmarkStart w:id="408" w:name="_Toc178186033"/>
      <w:bookmarkStart w:id="409" w:name="_Toc179993634"/>
      <w:r w:rsidRPr="00874DD1">
        <w:t>A.3</w:t>
      </w:r>
      <w:r w:rsidRPr="00874DD1">
        <w:tab/>
        <w:t>MCX</w:t>
      </w:r>
      <w:bookmarkEnd w:id="400"/>
      <w:bookmarkEnd w:id="401"/>
      <w:bookmarkEnd w:id="402"/>
      <w:bookmarkEnd w:id="403"/>
      <w:bookmarkEnd w:id="404"/>
      <w:bookmarkEnd w:id="405"/>
      <w:bookmarkEnd w:id="406"/>
      <w:r w:rsidRPr="00874DD1">
        <w:t xml:space="preserve"> Client Test Suites</w:t>
      </w:r>
      <w:bookmarkEnd w:id="407"/>
      <w:bookmarkEnd w:id="408"/>
      <w:bookmarkEnd w:id="409"/>
    </w:p>
    <w:p w14:paraId="1648F3EE" w14:textId="77777777" w:rsidR="00935FF4" w:rsidRPr="00874DD1" w:rsidRDefault="00935FF4" w:rsidP="00935FF4">
      <w:pPr>
        <w:pStyle w:val="Heading2"/>
      </w:pPr>
      <w:bookmarkStart w:id="410" w:name="_Toc27406724"/>
      <w:bookmarkStart w:id="411" w:name="_Toc36037491"/>
      <w:bookmarkStart w:id="412" w:name="_Toc43837862"/>
      <w:bookmarkStart w:id="413" w:name="_Toc51832407"/>
      <w:bookmarkStart w:id="414" w:name="_Toc60167111"/>
      <w:bookmarkStart w:id="415" w:name="_Toc68108953"/>
      <w:bookmarkStart w:id="416" w:name="_Toc75458762"/>
      <w:bookmarkStart w:id="417" w:name="_Toc90631887"/>
      <w:bookmarkStart w:id="418" w:name="_Toc178186034"/>
      <w:bookmarkStart w:id="419" w:name="_Toc179993635"/>
      <w:r w:rsidRPr="00874DD1">
        <w:t>A.3.1</w:t>
      </w:r>
      <w:r w:rsidRPr="00874DD1">
        <w:tab/>
        <w:t>MCPTT Client Test Suites</w:t>
      </w:r>
      <w:bookmarkEnd w:id="410"/>
      <w:bookmarkEnd w:id="411"/>
      <w:bookmarkEnd w:id="412"/>
      <w:bookmarkEnd w:id="413"/>
      <w:bookmarkEnd w:id="414"/>
      <w:bookmarkEnd w:id="415"/>
      <w:bookmarkEnd w:id="416"/>
      <w:bookmarkEnd w:id="417"/>
      <w:bookmarkEnd w:id="418"/>
      <w:bookmarkEnd w:id="419"/>
    </w:p>
    <w:p w14:paraId="07C2BB7E" w14:textId="77777777" w:rsidR="00935FF4" w:rsidRPr="00874DD1" w:rsidRDefault="00935FF4" w:rsidP="00935FF4"/>
    <w:p w14:paraId="549F95EE" w14:textId="7BA37114" w:rsidR="00935FF4" w:rsidRPr="00874DD1" w:rsidRDefault="00935FF4" w:rsidP="00935FF4">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290B92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935FF4" w:rsidRPr="00874DD1" w:rsidRDefault="00935FF4" w:rsidP="00540EB6">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935FF4" w:rsidRPr="00874DD1" w:rsidRDefault="00935FF4" w:rsidP="00540EB6">
            <w:pPr>
              <w:pStyle w:val="TAH"/>
              <w:rPr>
                <w:szCs w:val="18"/>
              </w:rPr>
            </w:pPr>
            <w:r w:rsidRPr="00874DD1">
              <w:t>Description</w:t>
            </w:r>
          </w:p>
        </w:tc>
      </w:tr>
      <w:tr w:rsidR="00935FF4" w:rsidRPr="00874DD1" w14:paraId="1749308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935FF4" w:rsidRPr="00874DD1" w:rsidRDefault="00935FF4" w:rsidP="00540E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935FF4" w:rsidRPr="00874DD1" w:rsidRDefault="00935FF4" w:rsidP="00540EB6">
            <w:pPr>
              <w:pStyle w:val="TAL"/>
            </w:pPr>
            <w:r w:rsidRPr="00874DD1">
              <w:t>MCPTT / Configuration / Authentication / User Authorisation / UE Configuration / User Profile</w:t>
            </w:r>
          </w:p>
        </w:tc>
      </w:tr>
      <w:tr w:rsidR="00935FF4" w:rsidRPr="00874DD1" w14:paraId="65EF56A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935FF4" w:rsidRPr="00874DD1" w:rsidRDefault="00935FF4" w:rsidP="00540E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935FF4" w:rsidRPr="00874DD1" w:rsidRDefault="00935FF4" w:rsidP="00540EB6">
            <w:pPr>
              <w:pStyle w:val="TAL"/>
            </w:pPr>
            <w:r w:rsidRPr="00874DD1">
              <w:t>MCPTT / Configuration / Group Affiliation / Remote change / De-affiliation / Home MCPTT system</w:t>
            </w:r>
          </w:p>
        </w:tc>
      </w:tr>
      <w:tr w:rsidR="00935FF4" w:rsidRPr="00874DD1" w14:paraId="43D5194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935FF4" w:rsidRPr="00874DD1" w:rsidRDefault="00935FF4" w:rsidP="00540E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935FF4" w:rsidRPr="00874DD1" w:rsidRDefault="00935FF4" w:rsidP="00540EB6">
            <w:pPr>
              <w:pStyle w:val="TAL"/>
            </w:pPr>
            <w:r w:rsidRPr="00874DD1">
              <w:t>MCPTT / Configuration / Pre-established Session Establishment / Pre-established Session Modification / Pre-established Session Release</w:t>
            </w:r>
          </w:p>
        </w:tc>
      </w:tr>
      <w:tr w:rsidR="00935FF4" w:rsidRPr="00874DD1" w14:paraId="335439E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935FF4" w:rsidRPr="00874DD1" w:rsidRDefault="00935FF4" w:rsidP="00540E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935FF4" w:rsidRPr="00874DD1" w:rsidRDefault="00935FF4" w:rsidP="00540EB6">
            <w:pPr>
              <w:pStyle w:val="TAL"/>
            </w:pPr>
            <w:r w:rsidRPr="004919C2">
              <w:t>Configuration / Downoad CSK</w:t>
            </w:r>
          </w:p>
        </w:tc>
      </w:tr>
      <w:tr w:rsidR="00935FF4" w:rsidRPr="004919C2" w14:paraId="545F9F4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935FF4" w:rsidRPr="00874DD1" w:rsidRDefault="00935FF4" w:rsidP="00540E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935FF4" w:rsidRPr="004919C2" w:rsidRDefault="00935FF4" w:rsidP="00540EB6">
            <w:pPr>
              <w:pStyle w:val="TAL"/>
            </w:pPr>
            <w:r w:rsidRPr="00565AFE">
              <w:t>Configuration / Functional Alias / Functional alias status determination / Activate functional alias / Deactivate functional alias</w:t>
            </w:r>
          </w:p>
        </w:tc>
      </w:tr>
      <w:tr w:rsidR="00935FF4" w:rsidRPr="00874DD1" w14:paraId="0BFC050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935FF4" w:rsidRPr="00874DD1" w:rsidRDefault="00935FF4" w:rsidP="00540E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r>
      <w:tr w:rsidR="00935FF4" w:rsidRPr="00874DD1" w14:paraId="0DE238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935FF4" w:rsidRPr="00874DD1" w:rsidRDefault="00935FF4" w:rsidP="00540E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r>
      <w:tr w:rsidR="00935FF4" w:rsidRPr="00874DD1" w14:paraId="731DEF0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935FF4" w:rsidRPr="00874DD1" w:rsidRDefault="00935FF4" w:rsidP="00540E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935FF4" w:rsidRPr="00874DD1" w:rsidRDefault="00935FF4" w:rsidP="00540EB6">
            <w:pPr>
              <w:pStyle w:val="TAL"/>
            </w:pPr>
            <w:r w:rsidRPr="00874DD1">
              <w:t>MCPTT / On-network / On-demand Pre-arranged Group Call / Manual Commencement Mode / Client Originated (CO)</w:t>
            </w:r>
          </w:p>
        </w:tc>
      </w:tr>
      <w:tr w:rsidR="00935FF4" w:rsidRPr="00874DD1" w14:paraId="1DD3691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935FF4" w:rsidRPr="00874DD1" w:rsidRDefault="00935FF4" w:rsidP="00540E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935FF4" w:rsidRPr="00874DD1" w:rsidRDefault="00935FF4" w:rsidP="00540EB6">
            <w:pPr>
              <w:pStyle w:val="TAL"/>
            </w:pPr>
            <w:r w:rsidRPr="00874DD1">
              <w:t>MCPTT / On-network / On-demand Pre-arranged Group Call / Manual Commencement Mode / Client Terminated (CT)</w:t>
            </w:r>
          </w:p>
        </w:tc>
      </w:tr>
      <w:tr w:rsidR="00935FF4" w:rsidRPr="00874DD1" w14:paraId="56D0EFF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935FF4" w:rsidRPr="00874DD1" w:rsidRDefault="00935FF4" w:rsidP="00540E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935FF4" w:rsidRPr="00874DD1" w:rsidRDefault="00935FF4" w:rsidP="00540EB6">
            <w:pPr>
              <w:pStyle w:val="TAL"/>
            </w:pPr>
            <w:r w:rsidRPr="00874DD1">
              <w:t>MCPTT / On-network / Pre-arranged Group Call using pre-established session / Client originated Pre-established Session Release with associated MCPTT session / Client Originated (CO)</w:t>
            </w:r>
          </w:p>
        </w:tc>
      </w:tr>
      <w:tr w:rsidR="00935FF4" w:rsidRPr="00874DD1" w14:paraId="7E67EF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935FF4" w:rsidRPr="00874DD1" w:rsidRDefault="00935FF4" w:rsidP="00540E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935FF4" w:rsidRPr="00874DD1" w:rsidRDefault="00935FF4" w:rsidP="00540EB6">
            <w:pPr>
              <w:pStyle w:val="TAL"/>
            </w:pPr>
            <w:r w:rsidRPr="00874DD1">
              <w:t>MCPTT / On-network / Pre-arranged Group Call using pre-established session / Automatic Commencement Mode / Server originated Pre-established Session Release with associated MCPTT session / Client Terminated (CT)</w:t>
            </w:r>
          </w:p>
        </w:tc>
      </w:tr>
      <w:tr w:rsidR="00935FF4" w:rsidRPr="00874DD1" w14:paraId="22AC173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935FF4" w:rsidRPr="00874DD1" w:rsidRDefault="00935FF4" w:rsidP="00540E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935FF4" w:rsidRPr="00874DD1" w:rsidRDefault="00935FF4" w:rsidP="00540EB6">
            <w:pPr>
              <w:pStyle w:val="TAL"/>
            </w:pPr>
            <w:r w:rsidRPr="00874DD1">
              <w:t>MCPTT / On-network / Pre-arranged Broadcast Group Call / Client Originated (CO)</w:t>
            </w:r>
          </w:p>
        </w:tc>
      </w:tr>
      <w:tr w:rsidR="00935FF4" w:rsidRPr="00874DD1" w14:paraId="2BF6BA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935FF4" w:rsidRPr="00874DD1" w:rsidRDefault="00935FF4" w:rsidP="00540E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935FF4" w:rsidRPr="00874DD1" w:rsidRDefault="00935FF4" w:rsidP="00540EB6">
            <w:pPr>
              <w:pStyle w:val="TAL"/>
            </w:pPr>
            <w:r w:rsidRPr="00874DD1">
              <w:t>MCPTT / On-network / Pre-arranged Broadcast Group Call / Client Terminated (CT)</w:t>
            </w:r>
          </w:p>
        </w:tc>
      </w:tr>
      <w:tr w:rsidR="00935FF4" w:rsidRPr="00874DD1" w14:paraId="12E233F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935FF4" w:rsidRPr="00874DD1" w:rsidRDefault="00935FF4" w:rsidP="00540E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935FF4" w:rsidRPr="00874DD1" w:rsidRDefault="00935FF4" w:rsidP="00540EB6">
            <w:pPr>
              <w:pStyle w:val="TAL"/>
            </w:pPr>
            <w:r w:rsidRPr="00874DD1">
              <w:t>MCPTT / On-network / Broadcast Group Call with Temporary Group / Client Originated (CO)</w:t>
            </w:r>
          </w:p>
        </w:tc>
      </w:tr>
      <w:tr w:rsidR="00935FF4" w:rsidRPr="00874DD1" w14:paraId="46479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935FF4" w:rsidRPr="00874DD1" w:rsidRDefault="00935FF4" w:rsidP="00540E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935FF4" w:rsidRPr="00874DD1" w:rsidRDefault="00935FF4" w:rsidP="00540EB6">
            <w:pPr>
              <w:pStyle w:val="TAL"/>
            </w:pPr>
            <w:r w:rsidRPr="00874DD1">
              <w:t>MCPTT / On-network / Pre-arranged Emergency Group Call / Client Originated (CO)</w:t>
            </w:r>
          </w:p>
        </w:tc>
      </w:tr>
      <w:tr w:rsidR="00935FF4" w:rsidRPr="00874DD1" w14:paraId="38AD0E6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935FF4" w:rsidRPr="00874DD1" w:rsidRDefault="00935FF4" w:rsidP="00540E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935FF4" w:rsidRPr="00874DD1" w:rsidRDefault="00935FF4" w:rsidP="00540EB6">
            <w:pPr>
              <w:pStyle w:val="TAL"/>
            </w:pPr>
            <w:r w:rsidRPr="00874DD1">
              <w:t>MCPTT / On-network / Pre-arranged Emergency Group Call / Client Terminated (CT)</w:t>
            </w:r>
          </w:p>
        </w:tc>
      </w:tr>
      <w:tr w:rsidR="00935FF4" w:rsidRPr="00874DD1" w14:paraId="429E242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935FF4" w:rsidRPr="00874DD1" w:rsidRDefault="00935FF4" w:rsidP="00540E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935FF4" w:rsidRPr="00874DD1" w:rsidRDefault="00935FF4" w:rsidP="00540EB6">
            <w:pPr>
              <w:pStyle w:val="TAL"/>
            </w:pPr>
            <w:r w:rsidRPr="00874DD1">
              <w:t>MCPTT / On-network / Pre-Arranged Imminent Peril Group Call / Client Originated (CO)</w:t>
            </w:r>
          </w:p>
        </w:tc>
      </w:tr>
      <w:tr w:rsidR="00935FF4" w:rsidRPr="00874DD1" w14:paraId="1188D5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935FF4" w:rsidRPr="00874DD1" w:rsidRDefault="00935FF4" w:rsidP="00540E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935FF4" w:rsidRPr="00874DD1" w:rsidRDefault="00935FF4" w:rsidP="00540EB6">
            <w:pPr>
              <w:pStyle w:val="TAL"/>
            </w:pPr>
            <w:r w:rsidRPr="00874DD1">
              <w:t>MCPTT / On-network / Pre-Arranged Imminent Peril Group Call / Client Terminated (CT)</w:t>
            </w:r>
          </w:p>
        </w:tc>
      </w:tr>
      <w:tr w:rsidR="00935FF4" w:rsidRPr="00874DD1" w14:paraId="5C3144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935FF4" w:rsidRPr="00874DD1" w:rsidRDefault="00935FF4" w:rsidP="00540E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935FF4" w:rsidRPr="00874DD1" w:rsidRDefault="00935FF4" w:rsidP="00540EB6">
            <w:pPr>
              <w:pStyle w:val="TAL"/>
            </w:pPr>
            <w:r w:rsidRPr="00874DD1">
              <w:t>MCPTT / On-network / Emergency Alert / Client Terminated (CT)</w:t>
            </w:r>
          </w:p>
        </w:tc>
      </w:tr>
      <w:tr w:rsidR="00935FF4" w:rsidRPr="00874DD1" w14:paraId="1877DBF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935FF4" w:rsidRPr="00874DD1" w:rsidRDefault="00935FF4" w:rsidP="00540E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935FF4" w:rsidRPr="00874DD1" w:rsidRDefault="00935FF4" w:rsidP="00540EB6">
            <w:pPr>
              <w:pStyle w:val="TAL"/>
            </w:pPr>
            <w:r w:rsidRPr="00945773">
              <w:t>On-network / Broadcast Group Call using pre-established session / Client originated Pre-established Session Release with associated MCPTT session / Client Originated (CO)</w:t>
            </w:r>
          </w:p>
        </w:tc>
      </w:tr>
      <w:tr w:rsidR="00935FF4" w:rsidRPr="00874DD1" w14:paraId="1695B27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935FF4" w:rsidRPr="00874DD1" w:rsidRDefault="00935FF4" w:rsidP="00540E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935FF4" w:rsidRPr="00874DD1" w:rsidRDefault="00935FF4" w:rsidP="00540EB6">
            <w:pPr>
              <w:pStyle w:val="TAL"/>
            </w:pPr>
            <w:r w:rsidRPr="00874DD1">
              <w:t>MCPTT / On-network / Broadcast Group Call using pre-established session / Client originated Pre-established Session Release with associated MCPTT session / Client Terminated (CT)</w:t>
            </w:r>
          </w:p>
        </w:tc>
      </w:tr>
      <w:tr w:rsidR="00935FF4" w:rsidRPr="00874DD1" w14:paraId="28846DA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935FF4" w:rsidRPr="00874DD1" w:rsidRDefault="00935FF4" w:rsidP="00540E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935FF4" w:rsidRPr="00874DD1" w:rsidRDefault="00935FF4" w:rsidP="00540EB6">
            <w:pPr>
              <w:pStyle w:val="TAL"/>
            </w:pPr>
            <w:r w:rsidRPr="00D80025">
              <w:t>On-network / On-demand Pre-arranged Group Call / Active functional alias / Client Originated (CO)</w:t>
            </w:r>
          </w:p>
        </w:tc>
      </w:tr>
      <w:tr w:rsidR="00935FF4" w:rsidRPr="00874DD1" w14:paraId="556F181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935FF4" w:rsidRPr="00874DD1" w:rsidRDefault="00935FF4" w:rsidP="00540E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935FF4" w:rsidRPr="00874DD1" w:rsidRDefault="00935FF4" w:rsidP="00540EB6">
            <w:pPr>
              <w:pStyle w:val="TAL"/>
            </w:pPr>
            <w:r w:rsidRPr="00945773">
              <w:t>On-network / On-demand Pre-arranged Group Call / Multi Talker</w:t>
            </w:r>
          </w:p>
        </w:tc>
      </w:tr>
      <w:tr w:rsidR="00935FF4" w:rsidRPr="00874DD1" w14:paraId="74A1989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935FF4" w:rsidRPr="00874DD1" w:rsidRDefault="00935FF4" w:rsidP="00540E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935FF4" w:rsidRPr="00874DD1" w:rsidRDefault="00935FF4" w:rsidP="00540EB6">
            <w:pPr>
              <w:pStyle w:val="TAL"/>
            </w:pPr>
            <w:r w:rsidRPr="00874DD1">
              <w:t>On-network / On-demand Pre-arranged Group Call / No Implicit Floor Control / Client Originated (CO)</w:t>
            </w:r>
          </w:p>
        </w:tc>
      </w:tr>
      <w:tr w:rsidR="00935FF4" w:rsidRPr="00874DD1" w14:paraId="4D14F01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935FF4" w:rsidRPr="00874DD1" w:rsidRDefault="00935FF4" w:rsidP="00540E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935FF4" w:rsidRPr="00874DD1" w:rsidRDefault="00935FF4" w:rsidP="00540EB6">
            <w:pPr>
              <w:pStyle w:val="TAL"/>
            </w:pPr>
            <w:r w:rsidRPr="00874DD1">
              <w:t>MCPTT / On-network / Chat Group Call / Emergency Group Call / Client Originated (CO)</w:t>
            </w:r>
          </w:p>
        </w:tc>
      </w:tr>
      <w:tr w:rsidR="00935FF4" w:rsidRPr="00874DD1" w14:paraId="72B52826"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935FF4" w:rsidRPr="00874DD1" w:rsidRDefault="00935FF4" w:rsidP="00540E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935FF4" w:rsidRPr="00874DD1" w:rsidRDefault="00935FF4" w:rsidP="00540EB6">
            <w:pPr>
              <w:pStyle w:val="TAL"/>
            </w:pPr>
            <w:r w:rsidRPr="00874DD1">
              <w:t>MCPTT / On-network / Chat Group Call / Emergency Group Call / Client Terminated (CT)</w:t>
            </w:r>
          </w:p>
        </w:tc>
      </w:tr>
      <w:tr w:rsidR="00935FF4" w:rsidRPr="00874DD1" w14:paraId="3E8F3CD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935FF4" w:rsidRPr="00874DD1" w:rsidRDefault="00935FF4" w:rsidP="00540E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935FF4" w:rsidRPr="00874DD1" w:rsidRDefault="00935FF4" w:rsidP="00540EB6">
            <w:pPr>
              <w:pStyle w:val="TAL"/>
            </w:pPr>
            <w:r w:rsidRPr="00874DD1">
              <w:t>MCPTT / On-network / Chat Group Call / Imminent Peril Group Call / Client Originated (CO)</w:t>
            </w:r>
          </w:p>
        </w:tc>
      </w:tr>
      <w:tr w:rsidR="00935FF4" w:rsidRPr="00874DD1" w14:paraId="1848218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935FF4" w:rsidRPr="00874DD1" w:rsidRDefault="00935FF4" w:rsidP="00540E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935FF4" w:rsidRPr="00874DD1" w:rsidRDefault="00935FF4" w:rsidP="00540EB6">
            <w:pPr>
              <w:pStyle w:val="TAL"/>
            </w:pPr>
            <w:r w:rsidRPr="00874DD1">
              <w:t>MCPTT / On-network / Chat Group Call / Imminent Peril Group Call / Client Terminated (CT)</w:t>
            </w:r>
          </w:p>
        </w:tc>
      </w:tr>
      <w:tr w:rsidR="00935FF4" w:rsidRPr="00874DD1" w14:paraId="5633B24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935FF4" w:rsidRPr="00874DD1" w:rsidRDefault="00935FF4" w:rsidP="00540E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935FF4" w:rsidRPr="00874DD1" w:rsidRDefault="00935FF4" w:rsidP="00540EB6">
            <w:pPr>
              <w:pStyle w:val="TAL"/>
            </w:pPr>
            <w:r w:rsidRPr="00874DD1">
              <w:t>MCPTT / On-network / Chat Group Call / Join Chat Group Session / Upgrade to Emergency / Cancel Emergency / Upgrade to Imminent Peril / Cancel Imminent Peril / Client Originated (CO)</w:t>
            </w:r>
          </w:p>
        </w:tc>
      </w:tr>
      <w:tr w:rsidR="00935FF4" w:rsidRPr="00874DD1" w14:paraId="34D7A54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935FF4" w:rsidRPr="00874DD1" w:rsidRDefault="00935FF4" w:rsidP="00540E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935FF4" w:rsidRPr="00874DD1" w:rsidRDefault="00935FF4" w:rsidP="00540EB6">
            <w:pPr>
              <w:pStyle w:val="TAL"/>
            </w:pPr>
            <w:r w:rsidRPr="00874DD1">
              <w:t>MCPTT / On-network / Chat Group Call / Upgrade to Emergency / Cancel Emergency / Upgrade to Imminent Peril / Cancel Imminent Peril / Client Originated (CT)</w:t>
            </w:r>
          </w:p>
        </w:tc>
      </w:tr>
      <w:tr w:rsidR="00935FF4" w:rsidRPr="00874DD1" w14:paraId="26FD8AB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935FF4" w:rsidRPr="00874DD1" w:rsidRDefault="00935FF4" w:rsidP="00540E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935FF4" w:rsidRPr="00874DD1" w:rsidRDefault="00935FF4" w:rsidP="00540EB6">
            <w:pPr>
              <w:pStyle w:val="TAL"/>
            </w:pPr>
            <w:r w:rsidRPr="00D80025">
              <w:t>On-network / Chat Group Call / Join Chat Group Session / Active functional alias / Client Originated (CO)</w:t>
            </w:r>
          </w:p>
        </w:tc>
      </w:tr>
      <w:tr w:rsidR="00935FF4" w:rsidRPr="00874DD1" w14:paraId="3E331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935FF4" w:rsidRPr="00874DD1" w:rsidRDefault="00935FF4" w:rsidP="00540EB6">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r>
      <w:tr w:rsidR="00935FF4" w:rsidRPr="00874DD1" w14:paraId="3B03F5E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935FF4" w:rsidRPr="00874DD1" w:rsidRDefault="00935FF4" w:rsidP="00540E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r>
      <w:tr w:rsidR="00935FF4" w:rsidRPr="00874DD1" w14:paraId="38108F0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935FF4" w:rsidRPr="00874DD1" w:rsidRDefault="00935FF4" w:rsidP="00540E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935FF4" w:rsidRPr="00874DD1" w:rsidRDefault="00935FF4" w:rsidP="00540EB6">
            <w:pPr>
              <w:pStyle w:val="TAL"/>
            </w:pPr>
            <w:r w:rsidRPr="00874DD1">
              <w:t>MCPTT / On-network / Private Call / On-demand / Automatic Commencement Mode / Without Floor Control / Client Originated (CO)</w:t>
            </w:r>
          </w:p>
        </w:tc>
      </w:tr>
      <w:tr w:rsidR="00935FF4" w:rsidRPr="00874DD1" w14:paraId="00C4C7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935FF4" w:rsidRPr="00874DD1" w:rsidRDefault="00935FF4" w:rsidP="00540E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935FF4" w:rsidRPr="00874DD1" w:rsidRDefault="00935FF4" w:rsidP="00540EB6">
            <w:pPr>
              <w:pStyle w:val="TAL"/>
            </w:pPr>
            <w:r w:rsidRPr="00874DD1">
              <w:t>MCPTT / On-network / Private Call / On-demand / Automatic Commencement Mode / Without Floor Control / Client Terminated (CT)</w:t>
            </w:r>
          </w:p>
        </w:tc>
      </w:tr>
      <w:tr w:rsidR="00935FF4" w:rsidRPr="00874DD1" w14:paraId="0E36CFC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935FF4" w:rsidRPr="00874DD1" w:rsidRDefault="00935FF4" w:rsidP="00540E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935FF4" w:rsidRPr="00874DD1" w:rsidRDefault="00935FF4" w:rsidP="00540EB6">
            <w:pPr>
              <w:pStyle w:val="TAL"/>
            </w:pPr>
            <w:r w:rsidRPr="00874DD1">
              <w:t>MCPTT / On-network / Private Call / Emergency Private Call / On-demand / Automatic Commencement Mode / Force of automatic commencement mode / Without Floor Control / Client Originated (CO)</w:t>
            </w:r>
          </w:p>
        </w:tc>
      </w:tr>
      <w:tr w:rsidR="00935FF4" w:rsidRPr="00874DD1" w14:paraId="2A207E65"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935FF4" w:rsidRPr="00874DD1" w:rsidRDefault="00935FF4" w:rsidP="00540E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935FF4" w:rsidRPr="00874DD1" w:rsidRDefault="00935FF4" w:rsidP="00540EB6">
            <w:pPr>
              <w:pStyle w:val="TAL"/>
            </w:pPr>
            <w:r w:rsidRPr="00874DD1">
              <w:t>MCPTT / On-network / Private Call / Emergency Private Call / On-demand / Manual Commencement Mode / Force of automatic commencement mode / Without Floor Control / Client Terminated (CT)</w:t>
            </w:r>
          </w:p>
        </w:tc>
      </w:tr>
      <w:tr w:rsidR="00935FF4" w:rsidRPr="00874DD1" w14:paraId="675E420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935FF4" w:rsidRPr="00874DD1" w:rsidRDefault="00935FF4" w:rsidP="00540E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935FF4" w:rsidRPr="00874DD1" w:rsidRDefault="00935FF4" w:rsidP="00540EB6">
            <w:pPr>
              <w:pStyle w:val="TAL"/>
            </w:pPr>
            <w:r w:rsidRPr="00874DD1">
              <w:t>MCPTT / On-network / Private Call / On-demand / Manual Commencement Mode / Without Floor Control / Client Originated (CO)</w:t>
            </w:r>
          </w:p>
        </w:tc>
      </w:tr>
      <w:tr w:rsidR="00935FF4" w:rsidRPr="00874DD1" w14:paraId="7377909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935FF4" w:rsidRPr="00874DD1" w:rsidRDefault="00935FF4" w:rsidP="00540E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935FF4" w:rsidRPr="00874DD1" w:rsidRDefault="00935FF4" w:rsidP="00540EB6">
            <w:pPr>
              <w:pStyle w:val="TAL"/>
            </w:pPr>
            <w:r w:rsidRPr="00874DD1">
              <w:t>MCPTT / On-network / Private Call / On-demand / Manual Commencement Mode / Without Floor Control / Client Terminated (CT)</w:t>
            </w:r>
          </w:p>
        </w:tc>
      </w:tr>
      <w:tr w:rsidR="00935FF4" w:rsidRPr="00874DD1" w14:paraId="52D2DB7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935FF4" w:rsidRPr="00874DD1" w:rsidRDefault="00935FF4" w:rsidP="00540E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935FF4" w:rsidRPr="00874DD1" w:rsidRDefault="00935FF4" w:rsidP="00540EB6">
            <w:pPr>
              <w:pStyle w:val="TAL"/>
            </w:pPr>
            <w:r w:rsidRPr="00CC74DB">
              <w:t>On-network / Private Call / Ambient listening call / Remotely initiated Ambient listening call / Remotely initiated ambient listening call release / Success / Client Originated (CO) / Server initiated ambient call release</w:t>
            </w:r>
          </w:p>
        </w:tc>
      </w:tr>
      <w:tr w:rsidR="00935FF4" w:rsidRPr="00874DD1" w14:paraId="205CE04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935FF4" w:rsidRPr="00874DD1" w:rsidRDefault="00935FF4" w:rsidP="00540E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935FF4" w:rsidRPr="00874DD1" w:rsidRDefault="00935FF4" w:rsidP="00540EB6">
            <w:pPr>
              <w:pStyle w:val="TAL"/>
            </w:pPr>
            <w:r w:rsidRPr="00874DD1">
              <w:t>MCPTT / On-network / Private Call / Ambient listening call / Remotely initiated Ambient listening call / Remotely initiated ambient listening call release / Success / Client Terminated (CT)</w:t>
            </w:r>
          </w:p>
        </w:tc>
      </w:tr>
      <w:tr w:rsidR="00935FF4" w:rsidRPr="00874DD1" w14:paraId="748868BD"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935FF4" w:rsidRPr="00874DD1" w:rsidRDefault="00935FF4" w:rsidP="00540E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r>
      <w:tr w:rsidR="00935FF4" w:rsidRPr="00874DD1" w14:paraId="10C1C49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935FF4" w:rsidRPr="00874DD1" w:rsidRDefault="00935FF4" w:rsidP="00540E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Terminated (CT)</w:t>
            </w:r>
          </w:p>
        </w:tc>
      </w:tr>
    </w:tbl>
    <w:p w14:paraId="749EF76B" w14:textId="77777777" w:rsidR="00935FF4" w:rsidRDefault="00935FF4" w:rsidP="00935FF4"/>
    <w:p w14:paraId="1186B0AC" w14:textId="77777777" w:rsidR="00935FF4" w:rsidRPr="00874DD1" w:rsidRDefault="00935FF4" w:rsidP="00935FF4">
      <w:pPr>
        <w:pStyle w:val="Heading2"/>
      </w:pPr>
      <w:bookmarkStart w:id="420" w:name="_Toc178186035"/>
      <w:bookmarkStart w:id="421" w:name="_Toc179993636"/>
      <w:r w:rsidRPr="00874DD1">
        <w:t>A.3.</w:t>
      </w:r>
      <w:r>
        <w:t>2</w:t>
      </w:r>
      <w:r w:rsidRPr="00874DD1">
        <w:tab/>
        <w:t>MC</w:t>
      </w:r>
      <w:r>
        <w:t>Video</w:t>
      </w:r>
      <w:r w:rsidRPr="00874DD1">
        <w:t xml:space="preserve"> Client Test Suites</w:t>
      </w:r>
      <w:bookmarkEnd w:id="420"/>
      <w:bookmarkEnd w:id="421"/>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22" w:name="_Toc178186036"/>
      <w:bookmarkStart w:id="423" w:name="_Toc179993637"/>
      <w:r w:rsidRPr="00874DD1">
        <w:t>A.3.</w:t>
      </w:r>
      <w:r>
        <w:t>3</w:t>
      </w:r>
      <w:r w:rsidRPr="00874DD1">
        <w:tab/>
        <w:t>MC</w:t>
      </w:r>
      <w:r>
        <w:t>Data</w:t>
      </w:r>
      <w:r w:rsidRPr="00874DD1">
        <w:t xml:space="preserve"> Client Test Suites</w:t>
      </w:r>
      <w:bookmarkEnd w:id="422"/>
      <w:bookmarkEnd w:id="423"/>
    </w:p>
    <w:p w14:paraId="2071C39B" w14:textId="4D9D8B4C" w:rsidR="00935FF4" w:rsidRPr="00874DD1" w:rsidRDefault="00935FF4" w:rsidP="00935FF4">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4769E262" w14:textId="0E412735" w:rsidR="00935FF4" w:rsidRPr="00874DD1" w:rsidRDefault="00935FF4" w:rsidP="00540EB6">
      <w:pPr>
        <w:pStyle w:val="TH"/>
      </w:pPr>
      <w:r w:rsidRPr="00874DD1">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1165DB9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935FF4" w:rsidRPr="00874DD1" w:rsidRDefault="00935FF4" w:rsidP="00540E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935FF4" w:rsidRPr="00874DD1" w:rsidRDefault="00935FF4" w:rsidP="00540EB6">
            <w:pPr>
              <w:pStyle w:val="TAH"/>
              <w:rPr>
                <w:szCs w:val="18"/>
              </w:rPr>
            </w:pPr>
            <w:r w:rsidRPr="00874DD1">
              <w:t>Description</w:t>
            </w:r>
          </w:p>
        </w:tc>
      </w:tr>
      <w:tr w:rsidR="00935FF4" w:rsidRPr="00874DD1" w14:paraId="667C0CE2"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935FF4" w:rsidRPr="00874DD1" w:rsidRDefault="00935FF4" w:rsidP="00540EB6">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935FF4" w:rsidRPr="00B64256" w:rsidRDefault="00935FF4" w:rsidP="00540EB6">
            <w:pPr>
              <w:pStyle w:val="TAL"/>
            </w:pPr>
            <w:r w:rsidRPr="00FD758A">
              <w:t>Configuration / Authentication / User Authorization / UE Configuration / User Profile / Key Generation</w:t>
            </w:r>
          </w:p>
        </w:tc>
      </w:tr>
      <w:tr w:rsidR="00935FF4" w:rsidRPr="00874DD1" w14:paraId="7A2242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935FF4" w:rsidRPr="00874DD1" w:rsidRDefault="00935FF4" w:rsidP="00540EB6">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935FF4" w:rsidRPr="00B64256" w:rsidRDefault="00935FF4" w:rsidP="00540EB6">
            <w:pPr>
              <w:pStyle w:val="TAL"/>
            </w:pPr>
            <w:r w:rsidRPr="00FD758A">
              <w:t>On-network / Short Data Service (SDS) / Standalone SDS Using Signaling Control Plane / One-to-one Standalone SDS / Client Originated (CO)</w:t>
            </w:r>
          </w:p>
        </w:tc>
      </w:tr>
      <w:tr w:rsidR="00935FF4" w:rsidRPr="00874DD1" w14:paraId="76B0F5E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935FF4" w:rsidRPr="00874DD1" w:rsidRDefault="00935FF4" w:rsidP="00540EB6">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935FF4" w:rsidRPr="00B64256" w:rsidRDefault="00935FF4" w:rsidP="00540EB6">
            <w:pPr>
              <w:pStyle w:val="TAL"/>
            </w:pPr>
            <w:r w:rsidRPr="00FD758A">
              <w:t>On-network / Short Data Service (SDS) / Standalone SDS Using Signaling Control Plane / Group Standalone SDS / Client Originated (CO)</w:t>
            </w:r>
          </w:p>
        </w:tc>
      </w:tr>
      <w:tr w:rsidR="00935FF4" w:rsidRPr="00874DD1" w14:paraId="00A726F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935FF4" w:rsidRPr="00874DD1" w:rsidRDefault="00935FF4" w:rsidP="00540EB6">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935FF4" w:rsidRPr="00B64256" w:rsidRDefault="00935FF4" w:rsidP="00540EB6">
            <w:pPr>
              <w:pStyle w:val="TAL"/>
            </w:pPr>
            <w:r w:rsidRPr="00FD758A">
              <w:t>On-network / Short Data Service (SDS) / Standalone SDS Using Signaling Control Plane / Group Standalone SDS / Client Terminated (CT)</w:t>
            </w: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24" w:name="_Toc27406725"/>
      <w:bookmarkStart w:id="425" w:name="_Toc36037492"/>
      <w:bookmarkStart w:id="426" w:name="_Toc43837863"/>
      <w:bookmarkStart w:id="427" w:name="_Toc51832408"/>
      <w:bookmarkStart w:id="428" w:name="_Toc60167112"/>
      <w:bookmarkStart w:id="429" w:name="_Toc68108954"/>
      <w:bookmarkStart w:id="430" w:name="_Toc75458763"/>
      <w:bookmarkStart w:id="431" w:name="_Toc90631888"/>
      <w:bookmarkStart w:id="432" w:name="_Toc178186037"/>
      <w:bookmarkStart w:id="433" w:name="_Toc179993638"/>
      <w:r w:rsidRPr="00874DD1">
        <w:lastRenderedPageBreak/>
        <w:t>Annex B (informative):</w:t>
      </w:r>
      <w:r w:rsidRPr="00874DD1">
        <w:br/>
        <w:t>Style Guide</w:t>
      </w:r>
      <w:bookmarkEnd w:id="424"/>
      <w:bookmarkEnd w:id="425"/>
      <w:bookmarkEnd w:id="426"/>
      <w:bookmarkEnd w:id="427"/>
      <w:bookmarkEnd w:id="428"/>
      <w:bookmarkEnd w:id="429"/>
      <w:bookmarkEnd w:id="430"/>
      <w:bookmarkEnd w:id="431"/>
      <w:bookmarkEnd w:id="432"/>
      <w:bookmarkEnd w:id="433"/>
    </w:p>
    <w:p w14:paraId="1FEBC95A" w14:textId="77777777" w:rsidR="00935FF4" w:rsidRPr="00874DD1" w:rsidRDefault="00935FF4" w:rsidP="00935FF4">
      <w:pPr>
        <w:pStyle w:val="Heading1"/>
      </w:pPr>
      <w:bookmarkStart w:id="434" w:name="_Toc27406726"/>
      <w:bookmarkStart w:id="435" w:name="_Toc36037493"/>
      <w:bookmarkStart w:id="436" w:name="_Toc43837864"/>
      <w:bookmarkStart w:id="437" w:name="_Toc51832409"/>
      <w:bookmarkStart w:id="438" w:name="_Toc60167113"/>
      <w:bookmarkStart w:id="439" w:name="_Toc68108955"/>
      <w:bookmarkStart w:id="440" w:name="_Toc75458764"/>
      <w:bookmarkStart w:id="441" w:name="_Toc90631889"/>
      <w:bookmarkStart w:id="442" w:name="_Toc178186038"/>
      <w:bookmarkStart w:id="443" w:name="_Toc179993639"/>
      <w:r w:rsidRPr="00874DD1">
        <w:t>B.1</w:t>
      </w:r>
      <w:r w:rsidRPr="00874DD1">
        <w:tab/>
        <w:t>Introduction</w:t>
      </w:r>
      <w:bookmarkEnd w:id="434"/>
      <w:bookmarkEnd w:id="435"/>
      <w:bookmarkEnd w:id="436"/>
      <w:bookmarkEnd w:id="437"/>
      <w:bookmarkEnd w:id="438"/>
      <w:bookmarkEnd w:id="439"/>
      <w:bookmarkEnd w:id="440"/>
      <w:bookmarkEnd w:id="441"/>
      <w:bookmarkEnd w:id="442"/>
      <w:bookmarkEnd w:id="443"/>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44" w:name="_Toc27406727"/>
      <w:bookmarkStart w:id="445" w:name="_Toc36037494"/>
      <w:bookmarkStart w:id="446" w:name="_Toc43837865"/>
      <w:bookmarkStart w:id="447" w:name="_Toc51832410"/>
      <w:bookmarkStart w:id="448" w:name="_Toc60167114"/>
      <w:bookmarkStart w:id="449" w:name="_Toc68108956"/>
      <w:bookmarkStart w:id="450" w:name="_Toc75458765"/>
      <w:bookmarkStart w:id="451" w:name="_Toc90631890"/>
      <w:bookmarkStart w:id="452" w:name="_Toc178186039"/>
      <w:bookmarkStart w:id="453" w:name="_Toc179993640"/>
      <w:r w:rsidRPr="00874DD1">
        <w:t>Annex C (normative):</w:t>
      </w:r>
      <w:r w:rsidRPr="00874DD1">
        <w:br/>
      </w:r>
      <w:bookmarkStart w:id="454" w:name="historyclause"/>
      <w:r w:rsidRPr="00874DD1">
        <w:t>Common TTCN-3 Definitions</w:t>
      </w:r>
      <w:bookmarkEnd w:id="444"/>
      <w:bookmarkEnd w:id="445"/>
      <w:bookmarkEnd w:id="446"/>
      <w:bookmarkEnd w:id="447"/>
      <w:bookmarkEnd w:id="448"/>
      <w:bookmarkEnd w:id="449"/>
      <w:bookmarkEnd w:id="450"/>
      <w:bookmarkEnd w:id="451"/>
      <w:bookmarkEnd w:id="452"/>
      <w:bookmarkEnd w:id="453"/>
    </w:p>
    <w:p w14:paraId="5476B23B" w14:textId="77777777" w:rsidR="00935FF4" w:rsidRPr="00874DD1" w:rsidRDefault="00935FF4" w:rsidP="00935FF4">
      <w:pPr>
        <w:pStyle w:val="Heading1"/>
      </w:pPr>
      <w:bookmarkStart w:id="455" w:name="_Toc21004084"/>
      <w:bookmarkStart w:id="456" w:name="_Toc29378222"/>
      <w:bookmarkStart w:id="457" w:name="_Toc36040556"/>
      <w:bookmarkStart w:id="458" w:name="_Toc43923631"/>
      <w:bookmarkStart w:id="459" w:name="_Toc51925609"/>
      <w:bookmarkStart w:id="460" w:name="_Toc52278700"/>
      <w:bookmarkStart w:id="461" w:name="_Toc60167115"/>
      <w:bookmarkStart w:id="462" w:name="_Toc68108957"/>
      <w:bookmarkStart w:id="463" w:name="_Toc75458766"/>
      <w:bookmarkStart w:id="464" w:name="_Toc90631891"/>
      <w:bookmarkStart w:id="465" w:name="_Toc178186040"/>
      <w:bookmarkStart w:id="466" w:name="_Toc179993641"/>
      <w:bookmarkStart w:id="467" w:name="_Toc27406728"/>
      <w:bookmarkStart w:id="468" w:name="_Toc36037495"/>
      <w:bookmarkStart w:id="469" w:name="_Toc43837866"/>
      <w:bookmarkStart w:id="470" w:name="_Toc51832411"/>
      <w:r w:rsidRPr="00874DD1">
        <w:t>C.0</w:t>
      </w:r>
      <w:r w:rsidRPr="00874DD1">
        <w:tab/>
        <w:t>Introduction</w:t>
      </w:r>
      <w:bookmarkEnd w:id="455"/>
      <w:bookmarkEnd w:id="456"/>
      <w:bookmarkEnd w:id="457"/>
      <w:bookmarkEnd w:id="458"/>
      <w:bookmarkEnd w:id="459"/>
      <w:bookmarkEnd w:id="460"/>
      <w:bookmarkEnd w:id="461"/>
      <w:bookmarkEnd w:id="462"/>
      <w:bookmarkEnd w:id="463"/>
      <w:bookmarkEnd w:id="464"/>
      <w:bookmarkEnd w:id="465"/>
      <w:bookmarkEnd w:id="466"/>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71" w:name="_Toc179993642"/>
      <w:r w:rsidRPr="00874DD1">
        <w:t>C.1</w:t>
      </w:r>
      <w:r w:rsidRPr="00874DD1">
        <w:tab/>
        <w:t>SRTP_ASP_TypeDefs</w:t>
      </w:r>
      <w:bookmarkEnd w:id="471"/>
    </w:p>
    <w:p w14:paraId="3D19B390" w14:textId="77777777" w:rsidR="00935FF4" w:rsidRPr="00874DD1" w:rsidRDefault="00935FF4" w:rsidP="00F66589">
      <w:pPr>
        <w:pStyle w:val="Heading2"/>
      </w:pPr>
      <w:bookmarkStart w:id="472" w:name="_Toc179993643"/>
      <w:r w:rsidRPr="00874DD1">
        <w:t>C.1.1</w:t>
      </w:r>
      <w:r w:rsidRPr="00874DD1">
        <w:tab/>
        <w:t>Type_Definitions</w:t>
      </w:r>
      <w:bookmarkEnd w:id="472"/>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73"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73"/>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74"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74"/>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75"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75"/>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76"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76"/>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shd w:val="clear" w:color="auto" w:fill="auto"/>
          </w:tcPr>
          <w:p w14:paraId="342C94E4" w14:textId="77777777" w:rsidR="00935FF4" w:rsidRPr="00874DD1" w:rsidRDefault="00935FF4" w:rsidP="00214C8B">
            <w:pPr>
              <w:keepNext/>
              <w:keepLines/>
              <w:spacing w:after="0"/>
              <w:rPr>
                <w:rFonts w:ascii="Arial" w:hAnsi="Arial"/>
                <w:sz w:val="18"/>
              </w:rPr>
            </w:pPr>
            <w:hyperlink w:anchor="SRTP_EncryptionAlgorithm_Type" w:history="1">
              <w:r w:rsidRPr="00874DD1">
                <w:rPr>
                  <w:rFonts w:ascii="Arial" w:hAnsi="Arial"/>
                  <w:color w:val="0563C1"/>
                  <w:sz w:val="18"/>
                  <w:u w:val="single"/>
                </w:rPr>
                <w:t>SRTP_EncryptionAlgorithm_Type</w:t>
              </w:r>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shd w:val="clear" w:color="auto" w:fill="auto"/>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935FF4" w:rsidP="00214C8B">
            <w:pPr>
              <w:keepNext/>
              <w:keepLines/>
              <w:spacing w:after="0"/>
              <w:rPr>
                <w:rFonts w:ascii="Arial" w:hAnsi="Arial"/>
                <w:sz w:val="18"/>
              </w:rPr>
            </w:pPr>
            <w:hyperlink w:anchor="SRTP_PRF_Type" w:history="1">
              <w:r w:rsidRPr="00874DD1">
                <w:rPr>
                  <w:rFonts w:ascii="Arial" w:hAnsi="Arial"/>
                  <w:color w:val="0563C1"/>
                  <w:sz w:val="18"/>
                  <w:u w:val="single"/>
                </w:rPr>
                <w:t>SRTP_PRF_Type</w:t>
              </w:r>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77"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77"/>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78"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78"/>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shd w:val="clear" w:color="auto" w:fill="auto"/>
          </w:tcPr>
          <w:p w14:paraId="2769F8EA" w14:textId="77777777" w:rsidR="00935FF4" w:rsidRPr="00874DD1" w:rsidRDefault="00935FF4" w:rsidP="00214C8B">
            <w:pPr>
              <w:keepNext/>
              <w:keepLines/>
              <w:spacing w:after="0"/>
              <w:rPr>
                <w:rFonts w:ascii="Arial" w:hAnsi="Arial"/>
                <w:sz w:val="18"/>
              </w:rPr>
            </w:pPr>
            <w:hyperlink w:anchor="SRTP_KeyInfo_Type" w:history="1">
              <w:r w:rsidRPr="00874DD1">
                <w:rPr>
                  <w:rFonts w:ascii="Arial" w:hAnsi="Arial"/>
                  <w:color w:val="0563C1"/>
                  <w:sz w:val="18"/>
                  <w:u w:val="single"/>
                </w:rPr>
                <w:t>SRTP_KeyInfo_Type</w:t>
              </w:r>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shd w:val="clear" w:color="auto" w:fill="auto"/>
          </w:tcPr>
          <w:p w14:paraId="05354123" w14:textId="77777777" w:rsidR="00935FF4" w:rsidRPr="00874DD1" w:rsidRDefault="00935FF4" w:rsidP="00214C8B">
            <w:pPr>
              <w:keepNext/>
              <w:keepLines/>
              <w:spacing w:after="0"/>
              <w:rPr>
                <w:rFonts w:ascii="Arial" w:hAnsi="Arial"/>
                <w:sz w:val="18"/>
              </w:rPr>
            </w:pPr>
            <w:hyperlink w:anchor="SRTP_SecurityProfile_Type" w:history="1">
              <w:r w:rsidRPr="00874DD1">
                <w:rPr>
                  <w:rFonts w:ascii="Arial" w:hAnsi="Arial"/>
                  <w:color w:val="0563C1"/>
                  <w:sz w:val="18"/>
                  <w:u w:val="single"/>
                </w:rPr>
                <w:t>SRTP_SecurityProfile_Type</w:t>
              </w:r>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79"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79"/>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935FF4" w:rsidP="00214C8B">
            <w:pPr>
              <w:keepNext/>
              <w:keepLines/>
              <w:spacing w:after="0"/>
              <w:rPr>
                <w:rFonts w:ascii="Arial" w:hAnsi="Arial"/>
                <w:sz w:val="18"/>
              </w:rPr>
            </w:pPr>
            <w:hyperlink w:anchor="IP_Connection_Type" w:history="1">
              <w:r w:rsidRPr="00874DD1">
                <w:rPr>
                  <w:rFonts w:ascii="Arial" w:hAnsi="Arial"/>
                  <w:color w:val="0563C1"/>
                  <w:sz w:val="18"/>
                  <w:u w:val="single"/>
                </w:rPr>
                <w:t>IP_Connection_Type</w:t>
              </w:r>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shd w:val="clear" w:color="auto" w:fill="auto"/>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shd w:val="clear" w:color="auto" w:fill="auto"/>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0"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80"/>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935FF4" w:rsidP="00214C8B">
            <w:pPr>
              <w:keepNext/>
              <w:keepLines/>
              <w:spacing w:after="0"/>
              <w:rPr>
                <w:rFonts w:ascii="Arial" w:hAnsi="Arial"/>
                <w:sz w:val="18"/>
              </w:rPr>
            </w:pPr>
            <w:hyperlink w:anchor="SRTP_ConnectionTable_Type" w:history="1">
              <w:r w:rsidRPr="00874DD1">
                <w:rPr>
                  <w:rFonts w:ascii="Arial" w:hAnsi="Arial"/>
                  <w:color w:val="0563C1"/>
                  <w:sz w:val="18"/>
                  <w:u w:val="single"/>
                </w:rPr>
                <w:t>SRTP_ConnectionTable_Type</w:t>
              </w:r>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81" w:name="_Toc179993644"/>
      <w:r w:rsidRPr="00874DD1">
        <w:t>C.1.2</w:t>
      </w:r>
      <w:r w:rsidRPr="00874DD1">
        <w:tab/>
        <w:t>System_Interface</w:t>
      </w:r>
      <w:bookmarkEnd w:id="481"/>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82" w:name="_Toc179993645"/>
      <w:r w:rsidRPr="00874DD1">
        <w:t>C.2</w:t>
      </w:r>
      <w:r w:rsidRPr="00874DD1">
        <w:tab/>
        <w:t>IP_ASP_TypeDefs</w:t>
      </w:r>
      <w:bookmarkEnd w:id="482"/>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83" w:name="_Toc179993646"/>
      <w:r w:rsidRPr="00874DD1">
        <w:lastRenderedPageBreak/>
        <w:t>C.2.1</w:t>
      </w:r>
      <w:r w:rsidRPr="00874DD1">
        <w:tab/>
        <w:t>IP_Common</w:t>
      </w:r>
      <w:bookmarkEnd w:id="483"/>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484" w:name="PortNumber_Type" w:colFirst="0" w:colLast="0"/>
            <w:r w:rsidRPr="00874DD1">
              <w:rPr>
                <w:rFonts w:ascii="Arial" w:hAnsi="Arial"/>
                <w:b/>
                <w:sz w:val="18"/>
              </w:rPr>
              <w:t>PortNumber_Type</w:t>
            </w:r>
          </w:p>
        </w:tc>
        <w:tc>
          <w:tcPr>
            <w:tcW w:w="3450" w:type="dxa"/>
            <w:tcBorders>
              <w:top w:val="double" w:sz="4" w:space="0" w:color="auto"/>
            </w:tcBorders>
            <w:shd w:val="clear" w:color="auto" w:fill="auto"/>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484"/>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85"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85"/>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86"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86"/>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shd w:val="clear" w:color="auto" w:fill="auto"/>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87"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487"/>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88"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488"/>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shd w:val="clear" w:color="auto" w:fill="auto"/>
          </w:tcPr>
          <w:p w14:paraId="3CCA9CAB" w14:textId="77777777" w:rsidR="00935FF4" w:rsidRPr="00874DD1" w:rsidRDefault="00935FF4" w:rsidP="00214C8B">
            <w:pPr>
              <w:keepNext/>
              <w:keepLines/>
              <w:spacing w:after="0"/>
              <w:rPr>
                <w:rFonts w:ascii="Arial" w:hAnsi="Arial"/>
                <w:sz w:val="18"/>
              </w:rPr>
            </w:pPr>
            <w:hyperlink w:anchor="IP_AddrInfo_Type" w:history="1">
              <w:r w:rsidRPr="00874DD1">
                <w:rPr>
                  <w:rFonts w:ascii="Arial" w:hAnsi="Arial"/>
                  <w:color w:val="0563C1"/>
                  <w:sz w:val="18"/>
                  <w:u w:val="single"/>
                </w:rPr>
                <w:t>IP_AddrInfo_Type</w:t>
              </w:r>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935FF4" w:rsidP="00214C8B">
            <w:pPr>
              <w:keepNext/>
              <w:keepLines/>
              <w:spacing w:after="0"/>
              <w:rPr>
                <w:rFonts w:ascii="Arial" w:hAnsi="Arial"/>
                <w:sz w:val="18"/>
              </w:rPr>
            </w:pPr>
            <w:hyperlink w:anchor="PortNumber_Type" w:history="1">
              <w:r w:rsidRPr="00874DD1">
                <w:rPr>
                  <w:rFonts w:ascii="Arial" w:hAnsi="Arial"/>
                  <w:color w:val="0563C1"/>
                  <w:sz w:val="18"/>
                  <w:u w:val="single"/>
                </w:rPr>
                <w:t>PortNumber_Type</w:t>
              </w:r>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89"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489"/>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0"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490"/>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935FF4" w:rsidP="00214C8B">
            <w:pPr>
              <w:keepNext/>
              <w:keepLines/>
              <w:spacing w:after="0"/>
              <w:rPr>
                <w:rFonts w:ascii="Arial" w:hAnsi="Arial"/>
                <w:sz w:val="18"/>
              </w:rPr>
            </w:pPr>
            <w:hyperlink w:anchor="InternetProtocol_Type" w:history="1">
              <w:r w:rsidRPr="00874DD1">
                <w:rPr>
                  <w:rFonts w:ascii="Arial" w:hAnsi="Arial"/>
                  <w:color w:val="0563C1"/>
                  <w:sz w:val="18"/>
                  <w:u w:val="single"/>
                </w:rPr>
                <w:t>InternetProtocol_Type</w:t>
              </w:r>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491" w:name="_Toc179993647"/>
      <w:r w:rsidRPr="00874DD1">
        <w:t>C.3</w:t>
      </w:r>
      <w:r w:rsidRPr="00874DD1">
        <w:tab/>
        <w:t>CommonDefs</w:t>
      </w:r>
      <w:bookmarkEnd w:id="491"/>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492"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493" w:name="tsc_UInt32Max" w:colFirst="0" w:colLast="0"/>
            <w:bookmarkEnd w:id="492"/>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493"/>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494"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495" w:name="Null_Type" w:colFirst="0" w:colLast="0"/>
            <w:bookmarkEnd w:id="494"/>
            <w:r w:rsidRPr="00874DD1">
              <w:rPr>
                <w:rFonts w:ascii="Arial" w:hAnsi="Arial"/>
                <w:b/>
                <w:sz w:val="18"/>
              </w:rPr>
              <w:t>Null_Type</w:t>
            </w:r>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496" w:name="UInt16_Type" w:colFirst="0" w:colLast="0"/>
            <w:bookmarkEnd w:id="495"/>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497" w:name="UInt32_Type" w:colFirst="0" w:colLast="0"/>
            <w:bookmarkEnd w:id="496"/>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497"/>
    </w:tbl>
    <w:p w14:paraId="1898F24D" w14:textId="77777777" w:rsidR="00935FF4" w:rsidRPr="00874DD1" w:rsidRDefault="00935FF4" w:rsidP="00935FF4"/>
    <w:p w14:paraId="3E943CA7" w14:textId="77777777" w:rsidR="00935FF4" w:rsidRPr="00874DD1" w:rsidRDefault="00935FF4" w:rsidP="00F66589">
      <w:pPr>
        <w:pStyle w:val="Heading1"/>
      </w:pPr>
      <w:bookmarkStart w:id="498" w:name="_Toc179993648"/>
      <w:r w:rsidRPr="00874DD1">
        <w:t>C.4</w:t>
      </w:r>
      <w:r w:rsidRPr="00874DD1">
        <w:tab/>
        <w:t>References to TTCN-3</w:t>
      </w:r>
      <w:bookmarkEnd w:id="498"/>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67"/>
    <w:bookmarkEnd w:id="468"/>
    <w:bookmarkEnd w:id="469"/>
    <w:bookmarkEnd w:id="470"/>
    <w:p w14:paraId="730D4DD4" w14:textId="44865343" w:rsidR="00935FF4" w:rsidRPr="00874DD1" w:rsidRDefault="00935FF4" w:rsidP="00935FF4">
      <w:pPr>
        <w:pStyle w:val="Heading8"/>
        <w:pBdr>
          <w:top w:val="single" w:sz="12" w:space="0" w:color="auto"/>
        </w:pBdr>
      </w:pPr>
      <w:r w:rsidRPr="00874DD1">
        <w:br w:type="page"/>
      </w:r>
      <w:bookmarkStart w:id="499" w:name="_Toc27406731"/>
      <w:bookmarkStart w:id="500" w:name="_Toc36037498"/>
      <w:bookmarkStart w:id="501" w:name="_Toc43837869"/>
      <w:bookmarkStart w:id="502" w:name="_Toc51832414"/>
      <w:bookmarkStart w:id="503" w:name="_Toc60167116"/>
      <w:bookmarkStart w:id="504" w:name="_Toc68108958"/>
      <w:bookmarkStart w:id="505" w:name="_Toc75458767"/>
      <w:bookmarkStart w:id="506" w:name="_Toc90631892"/>
      <w:bookmarkStart w:id="507" w:name="_Toc178186041"/>
      <w:bookmarkStart w:id="508" w:name="_Toc179993649"/>
      <w:r w:rsidRPr="00874DD1">
        <w:lastRenderedPageBreak/>
        <w:t>Annex D (</w:t>
      </w:r>
      <w:r w:rsidR="0035586E">
        <w:t>n</w:t>
      </w:r>
      <w:r w:rsidRPr="00874DD1">
        <w:t>ormative):</w:t>
      </w:r>
      <w:r w:rsidRPr="00874DD1">
        <w:br/>
        <w:t>SIP Type Definitions and XSD References</w:t>
      </w:r>
      <w:bookmarkEnd w:id="499"/>
      <w:bookmarkEnd w:id="500"/>
      <w:bookmarkEnd w:id="501"/>
      <w:bookmarkEnd w:id="502"/>
      <w:bookmarkEnd w:id="503"/>
      <w:bookmarkEnd w:id="504"/>
      <w:bookmarkEnd w:id="505"/>
      <w:bookmarkEnd w:id="506"/>
      <w:bookmarkEnd w:id="507"/>
      <w:bookmarkEnd w:id="508"/>
    </w:p>
    <w:p w14:paraId="606FC436" w14:textId="77777777" w:rsidR="00935FF4" w:rsidRPr="00874DD1" w:rsidRDefault="00935FF4" w:rsidP="00935FF4">
      <w:pPr>
        <w:pStyle w:val="Heading1"/>
        <w:pBdr>
          <w:top w:val="single" w:sz="12" w:space="0" w:color="auto"/>
        </w:pBdr>
      </w:pPr>
      <w:bookmarkStart w:id="509" w:name="_Toc27406732"/>
      <w:bookmarkStart w:id="510" w:name="_Toc36037499"/>
      <w:bookmarkStart w:id="511" w:name="_Toc43837870"/>
      <w:bookmarkStart w:id="512" w:name="_Toc51832415"/>
      <w:bookmarkStart w:id="513" w:name="_Toc60167117"/>
      <w:bookmarkStart w:id="514" w:name="_Toc68108959"/>
      <w:bookmarkStart w:id="515" w:name="_Toc75458768"/>
      <w:bookmarkStart w:id="516" w:name="_Toc90631893"/>
      <w:bookmarkStart w:id="517" w:name="_Toc178186042"/>
      <w:bookmarkStart w:id="518" w:name="_Toc179993650"/>
      <w:r w:rsidRPr="00874DD1">
        <w:t>D.1</w:t>
      </w:r>
      <w:r w:rsidRPr="00874DD1">
        <w:tab/>
        <w:t>XML Schema Definitions (XSD)</w:t>
      </w:r>
      <w:bookmarkEnd w:id="509"/>
      <w:bookmarkEnd w:id="510"/>
      <w:bookmarkEnd w:id="511"/>
      <w:bookmarkEnd w:id="512"/>
      <w:bookmarkEnd w:id="513"/>
      <w:bookmarkEnd w:id="514"/>
      <w:bookmarkEnd w:id="515"/>
      <w:bookmarkEnd w:id="516"/>
      <w:bookmarkEnd w:id="517"/>
      <w:bookmarkEnd w:id="518"/>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TS24484- mcptt-ue-config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lastRenderedPageBreak/>
              <w:t>NOTE 1:</w:t>
            </w:r>
            <w:r w:rsidRPr="00874DD1">
              <w:tab/>
              <w:t>The schema does not define any target namespace but is referred to as "urn:ietf:params:xml:schema:patch-ops" e.g. in the original include statement in urn:ietf:params:xml:ns:xcap-diff.</w:t>
            </w:r>
          </w:p>
          <w:p w14:paraId="123DA718" w14:textId="77777777" w:rsidR="00935FF4" w:rsidRPr="00874DD1" w:rsidRDefault="00935FF4" w:rsidP="00214C8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1C405E10" w14:textId="77777777" w:rsidR="00935FF4" w:rsidRPr="00874DD1" w:rsidRDefault="00935FF4" w:rsidP="00935FF4"/>
    <w:p w14:paraId="6C6556E3" w14:textId="77777777" w:rsidR="00935FF4" w:rsidRPr="00874DD1" w:rsidRDefault="00935FF4" w:rsidP="00935FF4">
      <w:bookmarkStart w:id="519"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lastRenderedPageBreak/>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lastRenderedPageBreak/>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r w:rsidRPr="00874DD1">
              <w:t>urn:ietf:params:xml:ns:common-policy</w:t>
            </w:r>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r w:rsidRPr="00874DD1">
              <w:t>urn:ietf:params:xml:ns:resource-lists</w:t>
            </w:r>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r w:rsidRPr="00874DD1">
              <w:rPr>
                <w:rFonts w:eastAsia="SimSun"/>
              </w:rPr>
              <w:t>xenc-schema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TS24484- mcptt-ue-config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r w:rsidRPr="00874DD1">
              <w:t>urn:ietf:params:xml:ns:common-policy</w:t>
            </w:r>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r w:rsidRPr="00874DD1">
              <w:t>urn:ietf:params:xml:ns:common-policy</w:t>
            </w:r>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r w:rsidRPr="00874DD1">
              <w:rPr>
                <w:rFonts w:eastAsia="SimSun"/>
              </w:rPr>
              <w:t>urn:ietf:params:xml:ns:common-policy</w:t>
            </w:r>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lastRenderedPageBreak/>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urn:ietf:params:xml:ns:resource-lists is specified in RFC 4826 and at </w:t>
            </w:r>
            <w:hyperlink r:id="rId23"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Modified schemaLocation</w:t>
            </w:r>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r w:rsidRPr="00874DD1">
              <w:rPr>
                <w:rFonts w:eastAsia="SimSun"/>
              </w:rPr>
              <w:t>urn:ietf:params:xml:schema:patch-ops</w:t>
            </w:r>
          </w:p>
        </w:tc>
        <w:tc>
          <w:tcPr>
            <w:tcW w:w="3128" w:type="dxa"/>
            <w:shd w:val="clear" w:color="auto" w:fill="auto"/>
          </w:tcPr>
          <w:p w14:paraId="6F16EB38" w14:textId="77777777" w:rsidR="00935FF4" w:rsidRPr="00874DD1" w:rsidRDefault="00935FF4" w:rsidP="00214C8B">
            <w:pPr>
              <w:pStyle w:val="TAL"/>
              <w:rPr>
                <w:rFonts w:eastAsia="SimSun"/>
              </w:rPr>
            </w:pPr>
            <w:r w:rsidRPr="00874DD1">
              <w:rPr>
                <w:rFonts w:eastAsia="SimSun"/>
              </w:rPr>
              <w:t>urn:ietf:params:xml:schema:patch-ops</w:t>
            </w:r>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0" w:name="_Toc36037500"/>
      <w:bookmarkStart w:id="521" w:name="_Toc43837871"/>
      <w:bookmarkStart w:id="522" w:name="_Toc51832416"/>
      <w:bookmarkStart w:id="523" w:name="_Toc60167118"/>
      <w:bookmarkStart w:id="524" w:name="_Toc68108960"/>
      <w:bookmarkStart w:id="525" w:name="_Toc75458769"/>
      <w:bookmarkStart w:id="526" w:name="_Toc90631894"/>
      <w:bookmarkStart w:id="527" w:name="_Toc178186043"/>
      <w:bookmarkStart w:id="528" w:name="_Toc179993651"/>
      <w:r w:rsidRPr="00874DD1">
        <w:t>D.2</w:t>
      </w:r>
      <w:r w:rsidRPr="00874DD1">
        <w:tab/>
        <w:t>Common TTCN-3 Libraries</w:t>
      </w:r>
      <w:bookmarkEnd w:id="519"/>
      <w:bookmarkEnd w:id="520"/>
      <w:bookmarkEnd w:id="521"/>
      <w:bookmarkEnd w:id="522"/>
      <w:bookmarkEnd w:id="523"/>
      <w:bookmarkEnd w:id="524"/>
      <w:bookmarkEnd w:id="525"/>
      <w:bookmarkEnd w:id="526"/>
      <w:bookmarkEnd w:id="527"/>
      <w:bookmarkEnd w:id="528"/>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29" w:name="_Toc178186044"/>
      <w:bookmarkStart w:id="530" w:name="_Toc179993652"/>
      <w:bookmarkStart w:id="531" w:name="_Toc27406734"/>
      <w:bookmarkStart w:id="532" w:name="_Toc36037501"/>
      <w:bookmarkStart w:id="533" w:name="_Toc43837872"/>
      <w:bookmarkStart w:id="534" w:name="_Toc51832417"/>
      <w:r w:rsidRPr="00874DD1">
        <w:lastRenderedPageBreak/>
        <w:t>Annex E (normative):</w:t>
      </w:r>
      <w:r w:rsidRPr="00874DD1">
        <w:br/>
        <w:t>TTCN-3 Definitions for the MCX IPCAN test model</w:t>
      </w:r>
      <w:bookmarkEnd w:id="529"/>
      <w:bookmarkEnd w:id="530"/>
    </w:p>
    <w:p w14:paraId="1F728D61" w14:textId="77777777" w:rsidR="00935FF4" w:rsidRPr="00874DD1" w:rsidRDefault="00935FF4" w:rsidP="00935FF4">
      <w:pPr>
        <w:pStyle w:val="Heading1"/>
      </w:pPr>
      <w:bookmarkStart w:id="535" w:name="_Toc178186045"/>
      <w:bookmarkStart w:id="536" w:name="_Toc179993653"/>
      <w:r w:rsidRPr="00874DD1">
        <w:t>E.0</w:t>
      </w:r>
      <w:r w:rsidRPr="00874DD1">
        <w:tab/>
        <w:t>Introduction</w:t>
      </w:r>
      <w:bookmarkEnd w:id="535"/>
      <w:bookmarkEnd w:id="536"/>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5B3312D9" w14:textId="77777777" w:rsidR="00935FF4" w:rsidRDefault="00935FF4" w:rsidP="00935FF4">
      <w:pPr>
        <w:pStyle w:val="Heading1"/>
      </w:pPr>
      <w:bookmarkStart w:id="537" w:name="_Toc178186046"/>
      <w:bookmarkStart w:id="538" w:name="_Toc179993654"/>
      <w:r>
        <w:t>E.1</w:t>
      </w:r>
      <w:r>
        <w:tab/>
        <w:t>MCX_IPCAN_ASP_TypeDefs</w:t>
      </w:r>
      <w:bookmarkEnd w:id="537"/>
      <w:bookmarkEnd w:id="538"/>
    </w:p>
    <w:p w14:paraId="5166E633" w14:textId="77777777" w:rsidR="00935FF4" w:rsidRDefault="00935FF4" w:rsidP="00935FF4">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6A89187" w14:textId="77777777" w:rsidTr="00214C8B">
        <w:tc>
          <w:tcPr>
            <w:tcW w:w="9857" w:type="dxa"/>
            <w:gridSpan w:val="3"/>
            <w:tcBorders>
              <w:bottom w:val="double" w:sz="4" w:space="0" w:color="auto"/>
            </w:tcBorders>
            <w:shd w:val="clear" w:color="auto" w:fill="E0E0E0"/>
          </w:tcPr>
          <w:p w14:paraId="739A046C" w14:textId="77777777" w:rsidR="00935FF4" w:rsidRPr="008072F0" w:rsidRDefault="00935FF4" w:rsidP="00214C8B">
            <w:pPr>
              <w:pStyle w:val="TAL"/>
              <w:rPr>
                <w:b/>
              </w:rPr>
            </w:pPr>
            <w:r w:rsidRPr="008072F0">
              <w:rPr>
                <w:b/>
              </w:rPr>
              <w:t>TTCN-3 Basic Types</w:t>
            </w:r>
          </w:p>
        </w:tc>
      </w:tr>
      <w:tr w:rsidR="00935FF4" w14:paraId="3DE125D6" w14:textId="77777777" w:rsidTr="00214C8B">
        <w:tc>
          <w:tcPr>
            <w:tcW w:w="2464" w:type="dxa"/>
            <w:tcBorders>
              <w:top w:val="double" w:sz="4" w:space="0" w:color="auto"/>
            </w:tcBorders>
            <w:shd w:val="clear" w:color="auto" w:fill="auto"/>
          </w:tcPr>
          <w:p w14:paraId="3BE3D045" w14:textId="77777777" w:rsidR="00935FF4" w:rsidRPr="008072F0" w:rsidRDefault="00935FF4" w:rsidP="00214C8B">
            <w:pPr>
              <w:pStyle w:val="TAL"/>
              <w:rPr>
                <w:b/>
              </w:rPr>
            </w:pPr>
            <w:r w:rsidRPr="008072F0">
              <w:rPr>
                <w:b/>
              </w:rPr>
              <w:t>MCX_IPCAN_AbsoluteCellPower_Type</w:t>
            </w:r>
          </w:p>
        </w:tc>
        <w:tc>
          <w:tcPr>
            <w:tcW w:w="3450" w:type="dxa"/>
            <w:tcBorders>
              <w:top w:val="double" w:sz="4" w:space="0" w:color="auto"/>
            </w:tcBorders>
            <w:shd w:val="clear" w:color="auto" w:fill="auto"/>
          </w:tcPr>
          <w:p w14:paraId="2DB9B405" w14:textId="77777777" w:rsidR="00935FF4" w:rsidRPr="008072F0" w:rsidRDefault="00935FF4" w:rsidP="00214C8B">
            <w:pPr>
              <w:pStyle w:val="TAL"/>
            </w:pPr>
            <w:r w:rsidRPr="008072F0">
              <w:t>integer (-150..0)</w:t>
            </w:r>
          </w:p>
        </w:tc>
        <w:tc>
          <w:tcPr>
            <w:tcW w:w="3943" w:type="dxa"/>
            <w:tcBorders>
              <w:top w:val="double" w:sz="4" w:space="0" w:color="auto"/>
            </w:tcBorders>
            <w:shd w:val="clear" w:color="auto" w:fill="auto"/>
          </w:tcPr>
          <w:p w14:paraId="483BEC32" w14:textId="77777777" w:rsidR="00935FF4" w:rsidRPr="008072F0" w:rsidRDefault="00935FF4" w:rsidP="00214C8B">
            <w:pPr>
              <w:pStyle w:val="TAL"/>
            </w:pPr>
            <w:r w:rsidRPr="008072F0">
              <w:t>absolute cell power (dBm); same as AbsoluteCellPower_Type</w:t>
            </w:r>
          </w:p>
        </w:tc>
      </w:tr>
      <w:tr w:rsidR="00935FF4" w14:paraId="541B3F33" w14:textId="77777777" w:rsidTr="00214C8B">
        <w:tc>
          <w:tcPr>
            <w:tcW w:w="2464" w:type="dxa"/>
            <w:shd w:val="clear" w:color="auto" w:fill="auto"/>
          </w:tcPr>
          <w:p w14:paraId="01755D42" w14:textId="77777777" w:rsidR="00935FF4" w:rsidRPr="008072F0" w:rsidRDefault="00935FF4" w:rsidP="00214C8B">
            <w:pPr>
              <w:pStyle w:val="TAL"/>
              <w:rPr>
                <w:b/>
              </w:rPr>
            </w:pPr>
            <w:r w:rsidRPr="008072F0">
              <w:rPr>
                <w:b/>
              </w:rPr>
              <w:t>MCX_IPCAN_DeactivateDedicatedEpsBearerMCX_Type</w:t>
            </w:r>
          </w:p>
        </w:tc>
        <w:tc>
          <w:tcPr>
            <w:tcW w:w="3450" w:type="dxa"/>
            <w:shd w:val="clear" w:color="auto" w:fill="auto"/>
          </w:tcPr>
          <w:p w14:paraId="0E8770A4"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3943" w:type="dxa"/>
            <w:shd w:val="clear" w:color="auto" w:fill="auto"/>
          </w:tcPr>
          <w:p w14:paraId="7CF8F7E0" w14:textId="77777777" w:rsidR="00935FF4" w:rsidRPr="008072F0" w:rsidRDefault="00935FF4" w:rsidP="00214C8B">
            <w:pPr>
              <w:pStyle w:val="TAL"/>
            </w:pPr>
            <w:r w:rsidRPr="008072F0">
              <w:t>Deactivate dedicated EPS bearer(s) for the MCX PDN</w:t>
            </w:r>
          </w:p>
          <w:p w14:paraId="764A4FD5" w14:textId="77777777" w:rsidR="00935FF4" w:rsidRPr="008072F0" w:rsidRDefault="00935FF4" w:rsidP="00214C8B">
            <w:pPr>
              <w:pStyle w:val="TAL"/>
            </w:pPr>
            <w:r w:rsidRPr="008072F0">
              <w:t>CellId : cell id of the cell</w:t>
            </w:r>
          </w:p>
          <w:p w14:paraId="1BE5A5ED" w14:textId="77777777" w:rsidR="00935FF4" w:rsidRPr="008072F0" w:rsidRDefault="00935FF4" w:rsidP="00214C8B">
            <w:pPr>
              <w:pStyle w:val="TAL"/>
            </w:pPr>
            <w:r w:rsidRPr="008072F0">
              <w:t>Reference implementation: f_EUTRA_DeactivateEPS_BearerContext</w:t>
            </w:r>
          </w:p>
        </w:tc>
      </w:tr>
    </w:tbl>
    <w:p w14:paraId="34547A05" w14:textId="77777777" w:rsidR="00935FF4" w:rsidRDefault="00935FF4" w:rsidP="00935FF4"/>
    <w:p w14:paraId="27D9DA46" w14:textId="77777777" w:rsidR="00935FF4" w:rsidRDefault="00935FF4" w:rsidP="00935FF4">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D71A526" w14:textId="77777777" w:rsidTr="00214C8B">
        <w:tc>
          <w:tcPr>
            <w:tcW w:w="9857" w:type="dxa"/>
            <w:gridSpan w:val="2"/>
            <w:shd w:val="clear" w:color="auto" w:fill="E0E0E0"/>
          </w:tcPr>
          <w:p w14:paraId="6B977BB4" w14:textId="77777777" w:rsidR="00935FF4" w:rsidRPr="008072F0" w:rsidRDefault="00935FF4" w:rsidP="00214C8B">
            <w:pPr>
              <w:pStyle w:val="TAL"/>
              <w:rPr>
                <w:b/>
              </w:rPr>
            </w:pPr>
            <w:r w:rsidRPr="008072F0">
              <w:rPr>
                <w:b/>
              </w:rPr>
              <w:t>TTCN-3 Record of Type</w:t>
            </w:r>
          </w:p>
        </w:tc>
      </w:tr>
      <w:tr w:rsidR="00935FF4" w14:paraId="70F44721" w14:textId="77777777" w:rsidTr="00214C8B">
        <w:tc>
          <w:tcPr>
            <w:tcW w:w="1971" w:type="dxa"/>
            <w:tcBorders>
              <w:bottom w:val="single" w:sz="4" w:space="0" w:color="auto"/>
            </w:tcBorders>
            <w:shd w:val="clear" w:color="auto" w:fill="E0E0E0"/>
          </w:tcPr>
          <w:p w14:paraId="7BD966E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5E4DFD1E" w14:textId="77777777" w:rsidR="00935FF4" w:rsidRPr="008072F0" w:rsidRDefault="00935FF4" w:rsidP="00214C8B">
            <w:pPr>
              <w:pStyle w:val="TAL"/>
              <w:rPr>
                <w:b/>
              </w:rPr>
            </w:pPr>
            <w:r w:rsidRPr="008072F0">
              <w:rPr>
                <w:b/>
              </w:rPr>
              <w:t>MCX_IPCAN_EpsBearerIdList_Type</w:t>
            </w:r>
          </w:p>
        </w:tc>
      </w:tr>
      <w:tr w:rsidR="00935FF4" w14:paraId="56917AA2" w14:textId="77777777" w:rsidTr="00214C8B">
        <w:tc>
          <w:tcPr>
            <w:tcW w:w="1971" w:type="dxa"/>
            <w:tcBorders>
              <w:bottom w:val="double" w:sz="4" w:space="0" w:color="auto"/>
            </w:tcBorders>
            <w:shd w:val="clear" w:color="auto" w:fill="E0E0E0"/>
          </w:tcPr>
          <w:p w14:paraId="6659B805"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AF57B8C" w14:textId="77777777" w:rsidR="00935FF4" w:rsidRPr="008072F0" w:rsidRDefault="00935FF4" w:rsidP="00214C8B">
            <w:pPr>
              <w:pStyle w:val="TAL"/>
            </w:pPr>
          </w:p>
        </w:tc>
      </w:tr>
      <w:tr w:rsidR="00935FF4" w14:paraId="5E950EA5" w14:textId="77777777" w:rsidTr="00214C8B">
        <w:tc>
          <w:tcPr>
            <w:tcW w:w="9857" w:type="dxa"/>
            <w:gridSpan w:val="2"/>
            <w:tcBorders>
              <w:top w:val="double" w:sz="4" w:space="0" w:color="auto"/>
            </w:tcBorders>
            <w:shd w:val="clear" w:color="auto" w:fill="auto"/>
          </w:tcPr>
          <w:p w14:paraId="261A6B59" w14:textId="77777777" w:rsidR="00935FF4" w:rsidRPr="008072F0" w:rsidRDefault="00935FF4" w:rsidP="00214C8B">
            <w:pPr>
              <w:pStyle w:val="TAL"/>
            </w:pPr>
            <w:r w:rsidRPr="008072F0">
              <w:t xml:space="preserve">record  of </w:t>
            </w:r>
            <w:hyperlink w:anchor="MCX_IPCAN_EpsBearerId_Type" w:history="1">
              <w:r w:rsidRPr="008072F0">
                <w:rPr>
                  <w:rStyle w:val="Hyperlink"/>
                </w:rPr>
                <w:t>MCX_IPCAN_EpsBearerId_Type</w:t>
              </w:r>
            </w:hyperlink>
          </w:p>
        </w:tc>
      </w:tr>
    </w:tbl>
    <w:p w14:paraId="175FBD90" w14:textId="77777777" w:rsidR="00935FF4" w:rsidRDefault="00935FF4" w:rsidP="00935FF4"/>
    <w:p w14:paraId="4EF80D2F" w14:textId="77777777" w:rsidR="00935FF4" w:rsidRDefault="00935FF4" w:rsidP="00935FF4">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3E3A820A" w14:textId="77777777" w:rsidTr="00214C8B">
        <w:tc>
          <w:tcPr>
            <w:tcW w:w="9857" w:type="dxa"/>
            <w:gridSpan w:val="2"/>
            <w:shd w:val="clear" w:color="auto" w:fill="E0E0E0"/>
          </w:tcPr>
          <w:p w14:paraId="1D1EB60B" w14:textId="77777777" w:rsidR="00935FF4" w:rsidRPr="008072F0" w:rsidRDefault="00935FF4" w:rsidP="00214C8B">
            <w:pPr>
              <w:pStyle w:val="TAL"/>
              <w:rPr>
                <w:b/>
              </w:rPr>
            </w:pPr>
            <w:r w:rsidRPr="008072F0">
              <w:rPr>
                <w:b/>
              </w:rPr>
              <w:t>TTCN-3 Enumerated Type</w:t>
            </w:r>
          </w:p>
        </w:tc>
      </w:tr>
      <w:tr w:rsidR="00935FF4" w14:paraId="306B458E" w14:textId="77777777" w:rsidTr="00214C8B">
        <w:tc>
          <w:tcPr>
            <w:tcW w:w="1971" w:type="dxa"/>
            <w:tcBorders>
              <w:bottom w:val="single" w:sz="4" w:space="0" w:color="auto"/>
            </w:tcBorders>
            <w:shd w:val="clear" w:color="auto" w:fill="E0E0E0"/>
          </w:tcPr>
          <w:p w14:paraId="659B7C6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9000277" w14:textId="77777777" w:rsidR="00935FF4" w:rsidRPr="008072F0" w:rsidRDefault="00935FF4" w:rsidP="00214C8B">
            <w:pPr>
              <w:pStyle w:val="TAL"/>
              <w:rPr>
                <w:b/>
              </w:rPr>
            </w:pPr>
            <w:r w:rsidRPr="008072F0">
              <w:rPr>
                <w:b/>
              </w:rPr>
              <w:t>MCX_IPCAN_PacketFilterDirection_Type</w:t>
            </w:r>
          </w:p>
        </w:tc>
      </w:tr>
      <w:tr w:rsidR="00935FF4" w14:paraId="08E5D8D8" w14:textId="77777777" w:rsidTr="00214C8B">
        <w:tc>
          <w:tcPr>
            <w:tcW w:w="1971" w:type="dxa"/>
            <w:tcBorders>
              <w:bottom w:val="double" w:sz="4" w:space="0" w:color="auto"/>
            </w:tcBorders>
            <w:shd w:val="clear" w:color="auto" w:fill="E0E0E0"/>
          </w:tcPr>
          <w:p w14:paraId="1E582684"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6CA45D5" w14:textId="77777777" w:rsidR="00935FF4" w:rsidRPr="008072F0" w:rsidRDefault="00935FF4" w:rsidP="00214C8B">
            <w:pPr>
              <w:pStyle w:val="TAL"/>
            </w:pPr>
            <w:r w:rsidRPr="008072F0">
              <w:t>packet filter direction according to 24.008 Table 10.5.162</w:t>
            </w:r>
          </w:p>
        </w:tc>
      </w:tr>
      <w:tr w:rsidR="00935FF4" w14:paraId="359D21CB" w14:textId="77777777" w:rsidTr="00214C8B">
        <w:tc>
          <w:tcPr>
            <w:tcW w:w="1971" w:type="dxa"/>
            <w:tcBorders>
              <w:top w:val="double" w:sz="4" w:space="0" w:color="auto"/>
            </w:tcBorders>
            <w:shd w:val="clear" w:color="auto" w:fill="auto"/>
          </w:tcPr>
          <w:p w14:paraId="74BC8F7C" w14:textId="77777777" w:rsidR="00935FF4" w:rsidRPr="008072F0" w:rsidRDefault="00935FF4" w:rsidP="00214C8B">
            <w:pPr>
              <w:pStyle w:val="TAL"/>
            </w:pPr>
            <w:r w:rsidRPr="008072F0">
              <w:t>downlinkOnly</w:t>
            </w:r>
          </w:p>
        </w:tc>
        <w:tc>
          <w:tcPr>
            <w:tcW w:w="7886" w:type="dxa"/>
            <w:tcBorders>
              <w:top w:val="double" w:sz="4" w:space="0" w:color="auto"/>
            </w:tcBorders>
            <w:shd w:val="clear" w:color="auto" w:fill="auto"/>
          </w:tcPr>
          <w:p w14:paraId="00D99105" w14:textId="77777777" w:rsidR="00935FF4" w:rsidRPr="008072F0" w:rsidRDefault="00935FF4" w:rsidP="00214C8B">
            <w:pPr>
              <w:pStyle w:val="TAL"/>
            </w:pPr>
          </w:p>
        </w:tc>
      </w:tr>
      <w:tr w:rsidR="00935FF4" w14:paraId="08F88556" w14:textId="77777777" w:rsidTr="00214C8B">
        <w:tc>
          <w:tcPr>
            <w:tcW w:w="1971" w:type="dxa"/>
            <w:shd w:val="clear" w:color="auto" w:fill="auto"/>
          </w:tcPr>
          <w:p w14:paraId="68262C55" w14:textId="77777777" w:rsidR="00935FF4" w:rsidRPr="008072F0" w:rsidRDefault="00935FF4" w:rsidP="00214C8B">
            <w:pPr>
              <w:pStyle w:val="TAL"/>
            </w:pPr>
            <w:r w:rsidRPr="008072F0">
              <w:t>uplinkOnly</w:t>
            </w:r>
          </w:p>
        </w:tc>
        <w:tc>
          <w:tcPr>
            <w:tcW w:w="7886" w:type="dxa"/>
            <w:shd w:val="clear" w:color="auto" w:fill="auto"/>
          </w:tcPr>
          <w:p w14:paraId="1B7F980A" w14:textId="77777777" w:rsidR="00935FF4" w:rsidRPr="008072F0" w:rsidRDefault="00935FF4" w:rsidP="00214C8B">
            <w:pPr>
              <w:pStyle w:val="TAL"/>
            </w:pPr>
          </w:p>
        </w:tc>
      </w:tr>
      <w:tr w:rsidR="00935FF4" w14:paraId="311EDA1E" w14:textId="77777777" w:rsidTr="00214C8B">
        <w:tc>
          <w:tcPr>
            <w:tcW w:w="1971" w:type="dxa"/>
            <w:shd w:val="clear" w:color="auto" w:fill="auto"/>
          </w:tcPr>
          <w:p w14:paraId="411FF594" w14:textId="77777777" w:rsidR="00935FF4" w:rsidRPr="008072F0" w:rsidRDefault="00935FF4" w:rsidP="00214C8B">
            <w:pPr>
              <w:pStyle w:val="TAL"/>
            </w:pPr>
            <w:r w:rsidRPr="008072F0">
              <w:t>bidirectional</w:t>
            </w:r>
          </w:p>
        </w:tc>
        <w:tc>
          <w:tcPr>
            <w:tcW w:w="7886" w:type="dxa"/>
            <w:shd w:val="clear" w:color="auto" w:fill="auto"/>
          </w:tcPr>
          <w:p w14:paraId="021D1798" w14:textId="77777777" w:rsidR="00935FF4" w:rsidRPr="008072F0" w:rsidRDefault="00935FF4" w:rsidP="00214C8B">
            <w:pPr>
              <w:pStyle w:val="TAL"/>
            </w:pPr>
          </w:p>
        </w:tc>
      </w:tr>
    </w:tbl>
    <w:p w14:paraId="07A277B6" w14:textId="77777777" w:rsidR="00935FF4" w:rsidRDefault="00935FF4" w:rsidP="00935FF4"/>
    <w:p w14:paraId="7ED73E2E" w14:textId="77777777" w:rsidR="00935FF4" w:rsidRDefault="00935FF4" w:rsidP="00935FF4">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3E0260" w14:textId="77777777" w:rsidTr="00214C8B">
        <w:tc>
          <w:tcPr>
            <w:tcW w:w="9857" w:type="dxa"/>
            <w:gridSpan w:val="4"/>
            <w:shd w:val="clear" w:color="auto" w:fill="E0E0E0"/>
          </w:tcPr>
          <w:p w14:paraId="22796C57" w14:textId="77777777" w:rsidR="00935FF4" w:rsidRPr="008072F0" w:rsidRDefault="00935FF4" w:rsidP="00214C8B">
            <w:pPr>
              <w:pStyle w:val="TAL"/>
              <w:rPr>
                <w:b/>
              </w:rPr>
            </w:pPr>
            <w:r w:rsidRPr="008072F0">
              <w:rPr>
                <w:b/>
              </w:rPr>
              <w:t>TTCN-3 Record Type</w:t>
            </w:r>
          </w:p>
        </w:tc>
      </w:tr>
      <w:tr w:rsidR="00935FF4" w14:paraId="66415A27" w14:textId="77777777" w:rsidTr="00214C8B">
        <w:tc>
          <w:tcPr>
            <w:tcW w:w="1479" w:type="dxa"/>
            <w:tcBorders>
              <w:bottom w:val="single" w:sz="4" w:space="0" w:color="auto"/>
            </w:tcBorders>
            <w:shd w:val="clear" w:color="auto" w:fill="E0E0E0"/>
          </w:tcPr>
          <w:p w14:paraId="10EDDC4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027E9CF" w14:textId="77777777" w:rsidR="00935FF4" w:rsidRPr="008072F0" w:rsidRDefault="00935FF4" w:rsidP="00214C8B">
            <w:pPr>
              <w:pStyle w:val="TAL"/>
              <w:rPr>
                <w:b/>
              </w:rPr>
            </w:pPr>
            <w:r w:rsidRPr="008072F0">
              <w:rPr>
                <w:b/>
              </w:rPr>
              <w:t>MCX_IPCAN_PacketFilterComponentPortRange_Type</w:t>
            </w:r>
          </w:p>
        </w:tc>
      </w:tr>
      <w:tr w:rsidR="00935FF4" w14:paraId="1D377E9A" w14:textId="77777777" w:rsidTr="00214C8B">
        <w:tc>
          <w:tcPr>
            <w:tcW w:w="1479" w:type="dxa"/>
            <w:tcBorders>
              <w:bottom w:val="double" w:sz="4" w:space="0" w:color="auto"/>
            </w:tcBorders>
            <w:shd w:val="clear" w:color="auto" w:fill="E0E0E0"/>
          </w:tcPr>
          <w:p w14:paraId="742C6D98"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77561D8" w14:textId="77777777" w:rsidR="00935FF4" w:rsidRPr="008072F0" w:rsidRDefault="00935FF4" w:rsidP="00214C8B">
            <w:pPr>
              <w:pStyle w:val="TAL"/>
            </w:pPr>
          </w:p>
        </w:tc>
      </w:tr>
      <w:tr w:rsidR="00935FF4" w14:paraId="6E5A656E" w14:textId="77777777" w:rsidTr="00214C8B">
        <w:tc>
          <w:tcPr>
            <w:tcW w:w="1479" w:type="dxa"/>
            <w:tcBorders>
              <w:top w:val="double" w:sz="4" w:space="0" w:color="auto"/>
            </w:tcBorders>
            <w:shd w:val="clear" w:color="auto" w:fill="auto"/>
          </w:tcPr>
          <w:p w14:paraId="75009955" w14:textId="77777777" w:rsidR="00935FF4" w:rsidRPr="008072F0" w:rsidRDefault="00935FF4" w:rsidP="00214C8B">
            <w:pPr>
              <w:pStyle w:val="TAL"/>
            </w:pPr>
            <w:r w:rsidRPr="008072F0">
              <w:t>Low</w:t>
            </w:r>
          </w:p>
        </w:tc>
        <w:tc>
          <w:tcPr>
            <w:tcW w:w="2464" w:type="dxa"/>
            <w:tcBorders>
              <w:top w:val="double" w:sz="4" w:space="0" w:color="auto"/>
            </w:tcBorders>
            <w:shd w:val="clear" w:color="auto" w:fill="auto"/>
          </w:tcPr>
          <w:p w14:paraId="33074558" w14:textId="77777777" w:rsidR="00935FF4" w:rsidRPr="008072F0" w:rsidRDefault="00935FF4" w:rsidP="00214C8B">
            <w:pPr>
              <w:pStyle w:val="TAL"/>
            </w:pPr>
            <w:r w:rsidRPr="008072F0">
              <w:t>integer</w:t>
            </w:r>
          </w:p>
        </w:tc>
        <w:tc>
          <w:tcPr>
            <w:tcW w:w="493" w:type="dxa"/>
            <w:tcBorders>
              <w:top w:val="double" w:sz="4" w:space="0" w:color="auto"/>
            </w:tcBorders>
            <w:shd w:val="clear" w:color="auto" w:fill="auto"/>
          </w:tcPr>
          <w:p w14:paraId="38FC175D" w14:textId="77777777" w:rsidR="00935FF4" w:rsidRPr="008072F0" w:rsidRDefault="00935FF4" w:rsidP="00214C8B">
            <w:pPr>
              <w:pStyle w:val="TAL"/>
            </w:pPr>
          </w:p>
        </w:tc>
        <w:tc>
          <w:tcPr>
            <w:tcW w:w="5421" w:type="dxa"/>
            <w:tcBorders>
              <w:top w:val="double" w:sz="4" w:space="0" w:color="auto"/>
            </w:tcBorders>
            <w:shd w:val="clear" w:color="auto" w:fill="auto"/>
          </w:tcPr>
          <w:p w14:paraId="3A190ED2" w14:textId="77777777" w:rsidR="00935FF4" w:rsidRPr="008072F0" w:rsidRDefault="00935FF4" w:rsidP="00214C8B">
            <w:pPr>
              <w:pStyle w:val="TAL"/>
            </w:pPr>
          </w:p>
        </w:tc>
      </w:tr>
      <w:tr w:rsidR="00935FF4" w14:paraId="6B2BCF54" w14:textId="77777777" w:rsidTr="00214C8B">
        <w:tc>
          <w:tcPr>
            <w:tcW w:w="1479" w:type="dxa"/>
            <w:shd w:val="clear" w:color="auto" w:fill="auto"/>
          </w:tcPr>
          <w:p w14:paraId="1CF21051" w14:textId="77777777" w:rsidR="00935FF4" w:rsidRPr="008072F0" w:rsidRDefault="00935FF4" w:rsidP="00214C8B">
            <w:pPr>
              <w:pStyle w:val="TAL"/>
            </w:pPr>
            <w:r w:rsidRPr="008072F0">
              <w:t>High</w:t>
            </w:r>
          </w:p>
        </w:tc>
        <w:tc>
          <w:tcPr>
            <w:tcW w:w="2464" w:type="dxa"/>
            <w:shd w:val="clear" w:color="auto" w:fill="auto"/>
          </w:tcPr>
          <w:p w14:paraId="0D68C7E0" w14:textId="77777777" w:rsidR="00935FF4" w:rsidRPr="008072F0" w:rsidRDefault="00935FF4" w:rsidP="00214C8B">
            <w:pPr>
              <w:pStyle w:val="TAL"/>
            </w:pPr>
            <w:r w:rsidRPr="008072F0">
              <w:t>integer</w:t>
            </w:r>
          </w:p>
        </w:tc>
        <w:tc>
          <w:tcPr>
            <w:tcW w:w="493" w:type="dxa"/>
            <w:shd w:val="clear" w:color="auto" w:fill="auto"/>
          </w:tcPr>
          <w:p w14:paraId="07C884B1" w14:textId="77777777" w:rsidR="00935FF4" w:rsidRPr="008072F0" w:rsidRDefault="00935FF4" w:rsidP="00214C8B">
            <w:pPr>
              <w:pStyle w:val="TAL"/>
            </w:pPr>
          </w:p>
        </w:tc>
        <w:tc>
          <w:tcPr>
            <w:tcW w:w="5421" w:type="dxa"/>
            <w:shd w:val="clear" w:color="auto" w:fill="auto"/>
          </w:tcPr>
          <w:p w14:paraId="32972323" w14:textId="77777777" w:rsidR="00935FF4" w:rsidRPr="008072F0" w:rsidRDefault="00935FF4" w:rsidP="00214C8B">
            <w:pPr>
              <w:pStyle w:val="TAL"/>
            </w:pPr>
          </w:p>
        </w:tc>
      </w:tr>
    </w:tbl>
    <w:p w14:paraId="0ABDACA6" w14:textId="77777777" w:rsidR="00935FF4" w:rsidRDefault="00935FF4" w:rsidP="00935FF4"/>
    <w:p w14:paraId="29951BC5" w14:textId="77777777" w:rsidR="00935FF4" w:rsidRDefault="00935FF4" w:rsidP="00935FF4">
      <w:pPr>
        <w:pStyle w:val="TH"/>
      </w:pPr>
      <w: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22BEC76A" w14:textId="77777777" w:rsidTr="00214C8B">
        <w:tc>
          <w:tcPr>
            <w:tcW w:w="9857" w:type="dxa"/>
            <w:gridSpan w:val="3"/>
            <w:shd w:val="clear" w:color="auto" w:fill="E0E0E0"/>
          </w:tcPr>
          <w:p w14:paraId="585728A3" w14:textId="77777777" w:rsidR="00935FF4" w:rsidRPr="008072F0" w:rsidRDefault="00935FF4" w:rsidP="00214C8B">
            <w:pPr>
              <w:pStyle w:val="TAL"/>
              <w:rPr>
                <w:b/>
              </w:rPr>
            </w:pPr>
            <w:r w:rsidRPr="008072F0">
              <w:rPr>
                <w:b/>
              </w:rPr>
              <w:t>TTCN-3 Union Type</w:t>
            </w:r>
          </w:p>
        </w:tc>
      </w:tr>
      <w:tr w:rsidR="00935FF4" w14:paraId="15CC4232" w14:textId="77777777" w:rsidTr="00214C8B">
        <w:tc>
          <w:tcPr>
            <w:tcW w:w="1479" w:type="dxa"/>
            <w:tcBorders>
              <w:bottom w:val="single" w:sz="4" w:space="0" w:color="auto"/>
            </w:tcBorders>
            <w:shd w:val="clear" w:color="auto" w:fill="E0E0E0"/>
          </w:tcPr>
          <w:p w14:paraId="0BF4EAF4"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DE64405" w14:textId="77777777" w:rsidR="00935FF4" w:rsidRPr="008072F0" w:rsidRDefault="00935FF4" w:rsidP="00214C8B">
            <w:pPr>
              <w:pStyle w:val="TAL"/>
              <w:rPr>
                <w:b/>
              </w:rPr>
            </w:pPr>
            <w:r w:rsidRPr="008072F0">
              <w:rPr>
                <w:b/>
              </w:rPr>
              <w:t>MCX_IPCAN_PacketFilterComponent_Type</w:t>
            </w:r>
          </w:p>
        </w:tc>
      </w:tr>
      <w:tr w:rsidR="00935FF4" w14:paraId="48B210DC" w14:textId="77777777" w:rsidTr="00214C8B">
        <w:tc>
          <w:tcPr>
            <w:tcW w:w="1479" w:type="dxa"/>
            <w:tcBorders>
              <w:bottom w:val="double" w:sz="4" w:space="0" w:color="auto"/>
            </w:tcBorders>
            <w:shd w:val="clear" w:color="auto" w:fill="E0E0E0"/>
          </w:tcPr>
          <w:p w14:paraId="58142B7D"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18D54483" w14:textId="77777777" w:rsidR="00935FF4" w:rsidRPr="008072F0" w:rsidRDefault="00935FF4" w:rsidP="00214C8B">
            <w:pPr>
              <w:pStyle w:val="TAL"/>
            </w:pPr>
            <w:r w:rsidRPr="008072F0">
              <w:t>24.008 Table 10.5.162</w:t>
            </w:r>
          </w:p>
        </w:tc>
      </w:tr>
      <w:tr w:rsidR="00935FF4" w14:paraId="0F4DEAD4" w14:textId="77777777" w:rsidTr="00214C8B">
        <w:tc>
          <w:tcPr>
            <w:tcW w:w="1479" w:type="dxa"/>
            <w:tcBorders>
              <w:top w:val="double" w:sz="4" w:space="0" w:color="auto"/>
            </w:tcBorders>
            <w:shd w:val="clear" w:color="auto" w:fill="auto"/>
          </w:tcPr>
          <w:p w14:paraId="723D9565" w14:textId="77777777" w:rsidR="00935FF4" w:rsidRPr="008072F0" w:rsidRDefault="00935FF4" w:rsidP="00214C8B">
            <w:pPr>
              <w:pStyle w:val="TAL"/>
            </w:pPr>
            <w:r w:rsidRPr="008072F0">
              <w:t>Protocol</w:t>
            </w:r>
          </w:p>
        </w:tc>
        <w:tc>
          <w:tcPr>
            <w:tcW w:w="2957" w:type="dxa"/>
            <w:tcBorders>
              <w:top w:val="double" w:sz="4" w:space="0" w:color="auto"/>
            </w:tcBorders>
            <w:shd w:val="clear" w:color="auto" w:fill="auto"/>
          </w:tcPr>
          <w:p w14:paraId="3F993CDA" w14:textId="77777777" w:rsidR="00935FF4" w:rsidRPr="008072F0" w:rsidRDefault="00935FF4" w:rsidP="00214C8B">
            <w:pPr>
              <w:pStyle w:val="TAL"/>
            </w:pPr>
            <w:r w:rsidRPr="008072F0">
              <w:t>integer</w:t>
            </w:r>
          </w:p>
        </w:tc>
        <w:tc>
          <w:tcPr>
            <w:tcW w:w="5421" w:type="dxa"/>
            <w:tcBorders>
              <w:top w:val="double" w:sz="4" w:space="0" w:color="auto"/>
            </w:tcBorders>
            <w:shd w:val="clear" w:color="auto" w:fill="auto"/>
          </w:tcPr>
          <w:p w14:paraId="74C04618" w14:textId="77777777" w:rsidR="00935FF4" w:rsidRPr="008072F0" w:rsidRDefault="00935FF4" w:rsidP="00214C8B">
            <w:pPr>
              <w:pStyle w:val="TAL"/>
            </w:pPr>
            <w:r w:rsidRPr="008072F0">
              <w:t>Protocol identifier/Next header type: 17 for UDP</w:t>
            </w:r>
          </w:p>
        </w:tc>
      </w:tr>
      <w:tr w:rsidR="00935FF4" w14:paraId="41B56DFF" w14:textId="77777777" w:rsidTr="00214C8B">
        <w:tc>
          <w:tcPr>
            <w:tcW w:w="1479" w:type="dxa"/>
            <w:shd w:val="clear" w:color="auto" w:fill="auto"/>
          </w:tcPr>
          <w:p w14:paraId="3B366DE7" w14:textId="77777777" w:rsidR="00935FF4" w:rsidRPr="008072F0" w:rsidRDefault="00935FF4" w:rsidP="00214C8B">
            <w:pPr>
              <w:pStyle w:val="TAL"/>
            </w:pPr>
            <w:r w:rsidRPr="008072F0">
              <w:t>SingleRemotePort</w:t>
            </w:r>
          </w:p>
        </w:tc>
        <w:tc>
          <w:tcPr>
            <w:tcW w:w="2957" w:type="dxa"/>
            <w:shd w:val="clear" w:color="auto" w:fill="auto"/>
          </w:tcPr>
          <w:p w14:paraId="32231B2C" w14:textId="77777777" w:rsidR="00935FF4" w:rsidRPr="008072F0" w:rsidRDefault="00935FF4" w:rsidP="00214C8B">
            <w:pPr>
              <w:pStyle w:val="TAL"/>
            </w:pPr>
            <w:r w:rsidRPr="008072F0">
              <w:t>integer</w:t>
            </w:r>
          </w:p>
        </w:tc>
        <w:tc>
          <w:tcPr>
            <w:tcW w:w="5421" w:type="dxa"/>
            <w:shd w:val="clear" w:color="auto" w:fill="auto"/>
          </w:tcPr>
          <w:p w14:paraId="07D6422D" w14:textId="77777777" w:rsidR="00935FF4" w:rsidRPr="008072F0" w:rsidRDefault="00935FF4" w:rsidP="00214C8B">
            <w:pPr>
              <w:pStyle w:val="TAL"/>
            </w:pPr>
          </w:p>
        </w:tc>
      </w:tr>
      <w:tr w:rsidR="00935FF4" w14:paraId="2FEBA0BD" w14:textId="77777777" w:rsidTr="00214C8B">
        <w:tc>
          <w:tcPr>
            <w:tcW w:w="1479" w:type="dxa"/>
            <w:shd w:val="clear" w:color="auto" w:fill="auto"/>
          </w:tcPr>
          <w:p w14:paraId="6849AB92" w14:textId="77777777" w:rsidR="00935FF4" w:rsidRPr="008072F0" w:rsidRDefault="00935FF4" w:rsidP="00214C8B">
            <w:pPr>
              <w:pStyle w:val="TAL"/>
            </w:pPr>
            <w:r w:rsidRPr="008072F0">
              <w:t>RemotePortRange</w:t>
            </w:r>
          </w:p>
        </w:tc>
        <w:tc>
          <w:tcPr>
            <w:tcW w:w="2957" w:type="dxa"/>
            <w:shd w:val="clear" w:color="auto" w:fill="auto"/>
          </w:tcPr>
          <w:p w14:paraId="6D47FB5E" w14:textId="77777777" w:rsidR="00935FF4" w:rsidRPr="008072F0" w:rsidRDefault="00935FF4" w:rsidP="00214C8B">
            <w:pPr>
              <w:pStyle w:val="TAL"/>
            </w:pPr>
            <w:hyperlink w:anchor="MCX_IPCAN_PacketFilterComponentPortRange" w:history="1">
              <w:r w:rsidRPr="008072F0">
                <w:rPr>
                  <w:rStyle w:val="Hyperlink"/>
                </w:rPr>
                <w:t>MCX_IPCAN_PacketFilterComponentPortRange_Type</w:t>
              </w:r>
            </w:hyperlink>
          </w:p>
        </w:tc>
        <w:tc>
          <w:tcPr>
            <w:tcW w:w="5421" w:type="dxa"/>
            <w:shd w:val="clear" w:color="auto" w:fill="auto"/>
          </w:tcPr>
          <w:p w14:paraId="7D834499" w14:textId="77777777" w:rsidR="00935FF4" w:rsidRPr="008072F0" w:rsidRDefault="00935FF4" w:rsidP="00214C8B">
            <w:pPr>
              <w:pStyle w:val="TAL"/>
            </w:pPr>
          </w:p>
        </w:tc>
      </w:tr>
    </w:tbl>
    <w:p w14:paraId="7D822F93" w14:textId="77777777" w:rsidR="00935FF4" w:rsidRDefault="00935FF4" w:rsidP="00935FF4"/>
    <w:p w14:paraId="06680E18" w14:textId="77777777" w:rsidR="00935FF4" w:rsidRDefault="00935FF4" w:rsidP="00935FF4">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9EBCBD5" w14:textId="77777777" w:rsidTr="00214C8B">
        <w:tc>
          <w:tcPr>
            <w:tcW w:w="9857" w:type="dxa"/>
            <w:gridSpan w:val="2"/>
            <w:shd w:val="clear" w:color="auto" w:fill="E0E0E0"/>
          </w:tcPr>
          <w:p w14:paraId="60F17393" w14:textId="77777777" w:rsidR="00935FF4" w:rsidRPr="008072F0" w:rsidRDefault="00935FF4" w:rsidP="00214C8B">
            <w:pPr>
              <w:pStyle w:val="TAL"/>
              <w:rPr>
                <w:b/>
              </w:rPr>
            </w:pPr>
            <w:r w:rsidRPr="008072F0">
              <w:rPr>
                <w:b/>
              </w:rPr>
              <w:t>TTCN-3 Record of Type</w:t>
            </w:r>
          </w:p>
        </w:tc>
      </w:tr>
      <w:tr w:rsidR="00935FF4" w14:paraId="74EAC51F" w14:textId="77777777" w:rsidTr="00214C8B">
        <w:tc>
          <w:tcPr>
            <w:tcW w:w="1971" w:type="dxa"/>
            <w:tcBorders>
              <w:bottom w:val="single" w:sz="4" w:space="0" w:color="auto"/>
            </w:tcBorders>
            <w:shd w:val="clear" w:color="auto" w:fill="E0E0E0"/>
          </w:tcPr>
          <w:p w14:paraId="55F786C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3F9E59F" w14:textId="77777777" w:rsidR="00935FF4" w:rsidRPr="008072F0" w:rsidRDefault="00935FF4" w:rsidP="00214C8B">
            <w:pPr>
              <w:pStyle w:val="TAL"/>
              <w:rPr>
                <w:b/>
              </w:rPr>
            </w:pPr>
            <w:r w:rsidRPr="008072F0">
              <w:rPr>
                <w:b/>
              </w:rPr>
              <w:t>MCX_IPCAN_PacketFilterComponentList_Type</w:t>
            </w:r>
          </w:p>
        </w:tc>
      </w:tr>
      <w:tr w:rsidR="00935FF4" w14:paraId="6C451F7B" w14:textId="77777777" w:rsidTr="00214C8B">
        <w:tc>
          <w:tcPr>
            <w:tcW w:w="1971" w:type="dxa"/>
            <w:tcBorders>
              <w:bottom w:val="double" w:sz="4" w:space="0" w:color="auto"/>
            </w:tcBorders>
            <w:shd w:val="clear" w:color="auto" w:fill="E0E0E0"/>
          </w:tcPr>
          <w:p w14:paraId="6D993796"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9F6631D" w14:textId="77777777" w:rsidR="00935FF4" w:rsidRPr="008072F0" w:rsidRDefault="00935FF4" w:rsidP="00214C8B">
            <w:pPr>
              <w:pStyle w:val="TAL"/>
            </w:pPr>
          </w:p>
        </w:tc>
      </w:tr>
      <w:tr w:rsidR="00935FF4" w14:paraId="49FF4FD5" w14:textId="77777777" w:rsidTr="00214C8B">
        <w:tc>
          <w:tcPr>
            <w:tcW w:w="9857" w:type="dxa"/>
            <w:gridSpan w:val="2"/>
            <w:tcBorders>
              <w:top w:val="double" w:sz="4" w:space="0" w:color="auto"/>
            </w:tcBorders>
            <w:shd w:val="clear" w:color="auto" w:fill="auto"/>
          </w:tcPr>
          <w:p w14:paraId="32D5AA9E" w14:textId="77777777" w:rsidR="00935FF4" w:rsidRPr="008072F0" w:rsidRDefault="00935FF4" w:rsidP="00214C8B">
            <w:pPr>
              <w:pStyle w:val="TAL"/>
            </w:pPr>
            <w:r w:rsidRPr="008072F0">
              <w:t xml:space="preserve">record  of </w:t>
            </w:r>
            <w:hyperlink w:anchor="MCX_IPCAN_PacketFilterComponent_Type" w:history="1">
              <w:r w:rsidRPr="008072F0">
                <w:rPr>
                  <w:rStyle w:val="Hyperlink"/>
                </w:rPr>
                <w:t>MCX_IPCAN_PacketFilterComponent_Type</w:t>
              </w:r>
            </w:hyperlink>
          </w:p>
        </w:tc>
      </w:tr>
    </w:tbl>
    <w:p w14:paraId="62A66F73" w14:textId="77777777" w:rsidR="00935FF4" w:rsidRDefault="00935FF4" w:rsidP="00935FF4"/>
    <w:p w14:paraId="260E7D26" w14:textId="77777777" w:rsidR="00935FF4" w:rsidRDefault="00935FF4" w:rsidP="00935FF4">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5A0ACF9" w14:textId="77777777" w:rsidTr="00214C8B">
        <w:tc>
          <w:tcPr>
            <w:tcW w:w="9857" w:type="dxa"/>
            <w:gridSpan w:val="4"/>
            <w:shd w:val="clear" w:color="auto" w:fill="E0E0E0"/>
          </w:tcPr>
          <w:p w14:paraId="14E3E3A3" w14:textId="77777777" w:rsidR="00935FF4" w:rsidRPr="008072F0" w:rsidRDefault="00935FF4" w:rsidP="00214C8B">
            <w:pPr>
              <w:pStyle w:val="TAL"/>
              <w:rPr>
                <w:b/>
              </w:rPr>
            </w:pPr>
            <w:r w:rsidRPr="008072F0">
              <w:rPr>
                <w:b/>
              </w:rPr>
              <w:t>TTCN-3 Record Type</w:t>
            </w:r>
          </w:p>
        </w:tc>
      </w:tr>
      <w:tr w:rsidR="00935FF4" w14:paraId="645E73A4" w14:textId="77777777" w:rsidTr="00214C8B">
        <w:tc>
          <w:tcPr>
            <w:tcW w:w="1479" w:type="dxa"/>
            <w:tcBorders>
              <w:bottom w:val="single" w:sz="4" w:space="0" w:color="auto"/>
            </w:tcBorders>
            <w:shd w:val="clear" w:color="auto" w:fill="E0E0E0"/>
          </w:tcPr>
          <w:p w14:paraId="00188E40"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915CCCB" w14:textId="77777777" w:rsidR="00935FF4" w:rsidRPr="008072F0" w:rsidRDefault="00935FF4" w:rsidP="00214C8B">
            <w:pPr>
              <w:pStyle w:val="TAL"/>
              <w:rPr>
                <w:b/>
              </w:rPr>
            </w:pPr>
            <w:r w:rsidRPr="008072F0">
              <w:rPr>
                <w:b/>
              </w:rPr>
              <w:t>MCX_IPCAN_PacketFilter_Type</w:t>
            </w:r>
          </w:p>
        </w:tc>
      </w:tr>
      <w:tr w:rsidR="00935FF4" w14:paraId="7FCB1C7E" w14:textId="77777777" w:rsidTr="00214C8B">
        <w:tc>
          <w:tcPr>
            <w:tcW w:w="1479" w:type="dxa"/>
            <w:tcBorders>
              <w:bottom w:val="double" w:sz="4" w:space="0" w:color="auto"/>
            </w:tcBorders>
            <w:shd w:val="clear" w:color="auto" w:fill="E0E0E0"/>
          </w:tcPr>
          <w:p w14:paraId="168757A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39C1C2" w14:textId="77777777" w:rsidR="00935FF4" w:rsidRPr="008072F0" w:rsidRDefault="00935FF4" w:rsidP="00214C8B">
            <w:pPr>
              <w:pStyle w:val="TAL"/>
            </w:pPr>
          </w:p>
        </w:tc>
      </w:tr>
      <w:tr w:rsidR="00935FF4" w14:paraId="1A149973" w14:textId="77777777" w:rsidTr="00214C8B">
        <w:tc>
          <w:tcPr>
            <w:tcW w:w="1479" w:type="dxa"/>
            <w:tcBorders>
              <w:top w:val="double" w:sz="4" w:space="0" w:color="auto"/>
            </w:tcBorders>
            <w:shd w:val="clear" w:color="auto" w:fill="auto"/>
          </w:tcPr>
          <w:p w14:paraId="2E1118FE" w14:textId="77777777" w:rsidR="00935FF4" w:rsidRPr="008072F0" w:rsidRDefault="00935FF4" w:rsidP="00214C8B">
            <w:pPr>
              <w:pStyle w:val="TAL"/>
            </w:pPr>
            <w:r w:rsidRPr="008072F0">
              <w:t>Direction</w:t>
            </w:r>
          </w:p>
        </w:tc>
        <w:tc>
          <w:tcPr>
            <w:tcW w:w="2464" w:type="dxa"/>
            <w:tcBorders>
              <w:top w:val="double" w:sz="4" w:space="0" w:color="auto"/>
            </w:tcBorders>
            <w:shd w:val="clear" w:color="auto" w:fill="auto"/>
          </w:tcPr>
          <w:p w14:paraId="60F88EA1" w14:textId="77777777" w:rsidR="00935FF4" w:rsidRPr="008072F0" w:rsidRDefault="00935FF4" w:rsidP="00214C8B">
            <w:pPr>
              <w:pStyle w:val="TAL"/>
            </w:pPr>
            <w:hyperlink w:anchor="MCX_IPCAN_PacketFilterDirection_Type" w:history="1">
              <w:r w:rsidRPr="008072F0">
                <w:rPr>
                  <w:rStyle w:val="Hyperlink"/>
                </w:rPr>
                <w:t>MCX_IPCAN_PacketFilterDirection_Type</w:t>
              </w:r>
            </w:hyperlink>
          </w:p>
        </w:tc>
        <w:tc>
          <w:tcPr>
            <w:tcW w:w="493" w:type="dxa"/>
            <w:tcBorders>
              <w:top w:val="double" w:sz="4" w:space="0" w:color="auto"/>
            </w:tcBorders>
            <w:shd w:val="clear" w:color="auto" w:fill="auto"/>
          </w:tcPr>
          <w:p w14:paraId="3A84A5D5" w14:textId="77777777" w:rsidR="00935FF4" w:rsidRPr="008072F0" w:rsidRDefault="00935FF4" w:rsidP="00214C8B">
            <w:pPr>
              <w:pStyle w:val="TAL"/>
            </w:pPr>
          </w:p>
        </w:tc>
        <w:tc>
          <w:tcPr>
            <w:tcW w:w="5421" w:type="dxa"/>
            <w:tcBorders>
              <w:top w:val="double" w:sz="4" w:space="0" w:color="auto"/>
            </w:tcBorders>
            <w:shd w:val="clear" w:color="auto" w:fill="auto"/>
          </w:tcPr>
          <w:p w14:paraId="0DDAB313" w14:textId="77777777" w:rsidR="00935FF4" w:rsidRPr="008072F0" w:rsidRDefault="00935FF4" w:rsidP="00214C8B">
            <w:pPr>
              <w:pStyle w:val="TAL"/>
            </w:pPr>
          </w:p>
        </w:tc>
      </w:tr>
      <w:tr w:rsidR="00935FF4" w14:paraId="53ECCD3A" w14:textId="77777777" w:rsidTr="00214C8B">
        <w:tc>
          <w:tcPr>
            <w:tcW w:w="1479" w:type="dxa"/>
            <w:shd w:val="clear" w:color="auto" w:fill="auto"/>
          </w:tcPr>
          <w:p w14:paraId="234F9770" w14:textId="77777777" w:rsidR="00935FF4" w:rsidRPr="008072F0" w:rsidRDefault="00935FF4" w:rsidP="00214C8B">
            <w:pPr>
              <w:pStyle w:val="TAL"/>
            </w:pPr>
            <w:r w:rsidRPr="008072F0">
              <w:t>ComponentList</w:t>
            </w:r>
          </w:p>
        </w:tc>
        <w:tc>
          <w:tcPr>
            <w:tcW w:w="2464" w:type="dxa"/>
            <w:shd w:val="clear" w:color="auto" w:fill="auto"/>
          </w:tcPr>
          <w:p w14:paraId="3F71622E" w14:textId="77777777" w:rsidR="00935FF4" w:rsidRPr="008072F0" w:rsidRDefault="00935FF4" w:rsidP="00214C8B">
            <w:pPr>
              <w:pStyle w:val="TAL"/>
            </w:pPr>
            <w:hyperlink w:anchor="MCX_IPCAN_PacketFilterComponentList_Type" w:history="1">
              <w:r w:rsidRPr="008072F0">
                <w:rPr>
                  <w:rStyle w:val="Hyperlink"/>
                </w:rPr>
                <w:t>MCX_IPCAN_PacketFilterComponentList_Type</w:t>
              </w:r>
            </w:hyperlink>
          </w:p>
        </w:tc>
        <w:tc>
          <w:tcPr>
            <w:tcW w:w="493" w:type="dxa"/>
            <w:shd w:val="clear" w:color="auto" w:fill="auto"/>
          </w:tcPr>
          <w:p w14:paraId="7BD044EA" w14:textId="77777777" w:rsidR="00935FF4" w:rsidRPr="008072F0" w:rsidRDefault="00935FF4" w:rsidP="00214C8B">
            <w:pPr>
              <w:pStyle w:val="TAL"/>
            </w:pPr>
          </w:p>
        </w:tc>
        <w:tc>
          <w:tcPr>
            <w:tcW w:w="5421" w:type="dxa"/>
            <w:shd w:val="clear" w:color="auto" w:fill="auto"/>
          </w:tcPr>
          <w:p w14:paraId="7FF0CCC6" w14:textId="77777777" w:rsidR="00935FF4" w:rsidRPr="008072F0" w:rsidRDefault="00935FF4" w:rsidP="00214C8B">
            <w:pPr>
              <w:pStyle w:val="TAL"/>
            </w:pPr>
          </w:p>
        </w:tc>
      </w:tr>
    </w:tbl>
    <w:p w14:paraId="3E8A094E" w14:textId="77777777" w:rsidR="00935FF4" w:rsidRDefault="00935FF4" w:rsidP="00935FF4"/>
    <w:p w14:paraId="5093CA01" w14:textId="77777777" w:rsidR="00935FF4" w:rsidRDefault="00935FF4" w:rsidP="00935FF4">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46EE5BF" w14:textId="77777777" w:rsidTr="00214C8B">
        <w:tc>
          <w:tcPr>
            <w:tcW w:w="9857" w:type="dxa"/>
            <w:gridSpan w:val="2"/>
            <w:shd w:val="clear" w:color="auto" w:fill="E0E0E0"/>
          </w:tcPr>
          <w:p w14:paraId="50B96BF1" w14:textId="77777777" w:rsidR="00935FF4" w:rsidRPr="008072F0" w:rsidRDefault="00935FF4" w:rsidP="00214C8B">
            <w:pPr>
              <w:pStyle w:val="TAL"/>
              <w:rPr>
                <w:b/>
              </w:rPr>
            </w:pPr>
            <w:r w:rsidRPr="008072F0">
              <w:rPr>
                <w:b/>
              </w:rPr>
              <w:t>TTCN-3 Record of Type</w:t>
            </w:r>
          </w:p>
        </w:tc>
      </w:tr>
      <w:tr w:rsidR="00935FF4" w14:paraId="3C60A4FE" w14:textId="77777777" w:rsidTr="00214C8B">
        <w:tc>
          <w:tcPr>
            <w:tcW w:w="1971" w:type="dxa"/>
            <w:tcBorders>
              <w:bottom w:val="single" w:sz="4" w:space="0" w:color="auto"/>
            </w:tcBorders>
            <w:shd w:val="clear" w:color="auto" w:fill="E0E0E0"/>
          </w:tcPr>
          <w:p w14:paraId="5D70D17D"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C21810D" w14:textId="77777777" w:rsidR="00935FF4" w:rsidRPr="008072F0" w:rsidRDefault="00935FF4" w:rsidP="00214C8B">
            <w:pPr>
              <w:pStyle w:val="TAL"/>
              <w:rPr>
                <w:b/>
              </w:rPr>
            </w:pPr>
            <w:r w:rsidRPr="008072F0">
              <w:rPr>
                <w:b/>
              </w:rPr>
              <w:t>MCX_IPCAN_PacketFilterList_Type</w:t>
            </w:r>
          </w:p>
        </w:tc>
      </w:tr>
      <w:tr w:rsidR="00935FF4" w14:paraId="4109EF0B" w14:textId="77777777" w:rsidTr="00214C8B">
        <w:tc>
          <w:tcPr>
            <w:tcW w:w="1971" w:type="dxa"/>
            <w:tcBorders>
              <w:bottom w:val="double" w:sz="4" w:space="0" w:color="auto"/>
            </w:tcBorders>
            <w:shd w:val="clear" w:color="auto" w:fill="E0E0E0"/>
          </w:tcPr>
          <w:p w14:paraId="62A672DF"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691C39C" w14:textId="77777777" w:rsidR="00935FF4" w:rsidRPr="008072F0" w:rsidRDefault="00935FF4" w:rsidP="00214C8B">
            <w:pPr>
              <w:pStyle w:val="TAL"/>
            </w:pPr>
          </w:p>
        </w:tc>
      </w:tr>
      <w:tr w:rsidR="00935FF4" w14:paraId="4EE0BE06" w14:textId="77777777" w:rsidTr="00214C8B">
        <w:tc>
          <w:tcPr>
            <w:tcW w:w="9857" w:type="dxa"/>
            <w:gridSpan w:val="2"/>
            <w:tcBorders>
              <w:top w:val="double" w:sz="4" w:space="0" w:color="auto"/>
            </w:tcBorders>
            <w:shd w:val="clear" w:color="auto" w:fill="auto"/>
          </w:tcPr>
          <w:p w14:paraId="35245BC1" w14:textId="77777777" w:rsidR="00935FF4" w:rsidRPr="008072F0" w:rsidRDefault="00935FF4" w:rsidP="00214C8B">
            <w:pPr>
              <w:pStyle w:val="TAL"/>
            </w:pPr>
            <w:r w:rsidRPr="008072F0">
              <w:t xml:space="preserve">record  of </w:t>
            </w:r>
            <w:hyperlink w:anchor="MCX_IPCAN_PacketFilter_Type" w:history="1">
              <w:r w:rsidRPr="008072F0">
                <w:rPr>
                  <w:rStyle w:val="Hyperlink"/>
                </w:rPr>
                <w:t>MCX_IPCAN_PacketFilter_Type</w:t>
              </w:r>
            </w:hyperlink>
          </w:p>
        </w:tc>
      </w:tr>
    </w:tbl>
    <w:p w14:paraId="1EE6CDE3" w14:textId="77777777" w:rsidR="00935FF4" w:rsidRDefault="00935FF4" w:rsidP="00935FF4"/>
    <w:p w14:paraId="177551E9" w14:textId="77777777" w:rsidR="00935FF4" w:rsidRDefault="00935FF4" w:rsidP="00935FF4">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7CEE6FE" w14:textId="77777777" w:rsidTr="00214C8B">
        <w:tc>
          <w:tcPr>
            <w:tcW w:w="9857" w:type="dxa"/>
            <w:gridSpan w:val="4"/>
            <w:shd w:val="clear" w:color="auto" w:fill="E0E0E0"/>
          </w:tcPr>
          <w:p w14:paraId="0AD42653" w14:textId="77777777" w:rsidR="00935FF4" w:rsidRPr="008072F0" w:rsidRDefault="00935FF4" w:rsidP="00214C8B">
            <w:pPr>
              <w:pStyle w:val="TAL"/>
              <w:rPr>
                <w:b/>
              </w:rPr>
            </w:pPr>
            <w:r w:rsidRPr="008072F0">
              <w:rPr>
                <w:b/>
              </w:rPr>
              <w:t>TTCN-3 Record Type</w:t>
            </w:r>
          </w:p>
        </w:tc>
      </w:tr>
      <w:tr w:rsidR="00935FF4" w14:paraId="095C3EF5" w14:textId="77777777" w:rsidTr="00214C8B">
        <w:tc>
          <w:tcPr>
            <w:tcW w:w="1479" w:type="dxa"/>
            <w:tcBorders>
              <w:bottom w:val="single" w:sz="4" w:space="0" w:color="auto"/>
            </w:tcBorders>
            <w:shd w:val="clear" w:color="auto" w:fill="E0E0E0"/>
          </w:tcPr>
          <w:p w14:paraId="27805187"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0C464D0" w14:textId="77777777" w:rsidR="00935FF4" w:rsidRPr="008072F0" w:rsidRDefault="00935FF4" w:rsidP="00214C8B">
            <w:pPr>
              <w:pStyle w:val="TAL"/>
              <w:rPr>
                <w:b/>
              </w:rPr>
            </w:pPr>
            <w:r w:rsidRPr="008072F0">
              <w:rPr>
                <w:b/>
              </w:rPr>
              <w:t>MCX_IPCAN_ASP_DedicatedEpsBearerInfo_Type</w:t>
            </w:r>
          </w:p>
        </w:tc>
      </w:tr>
      <w:tr w:rsidR="00935FF4" w14:paraId="24371730" w14:textId="77777777" w:rsidTr="00214C8B">
        <w:tc>
          <w:tcPr>
            <w:tcW w:w="1479" w:type="dxa"/>
            <w:tcBorders>
              <w:bottom w:val="double" w:sz="4" w:space="0" w:color="auto"/>
            </w:tcBorders>
            <w:shd w:val="clear" w:color="auto" w:fill="E0E0E0"/>
          </w:tcPr>
          <w:p w14:paraId="32E7E3B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0518D1D9" w14:textId="77777777" w:rsidR="00935FF4" w:rsidRPr="008072F0" w:rsidRDefault="00935FF4" w:rsidP="00214C8B">
            <w:pPr>
              <w:pStyle w:val="TAL"/>
            </w:pPr>
          </w:p>
        </w:tc>
      </w:tr>
      <w:tr w:rsidR="00935FF4" w14:paraId="249EDE1E" w14:textId="77777777" w:rsidTr="00214C8B">
        <w:tc>
          <w:tcPr>
            <w:tcW w:w="1479" w:type="dxa"/>
            <w:tcBorders>
              <w:top w:val="double" w:sz="4" w:space="0" w:color="auto"/>
            </w:tcBorders>
            <w:shd w:val="clear" w:color="auto" w:fill="auto"/>
          </w:tcPr>
          <w:p w14:paraId="708141BF"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29C4328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6D2A008" w14:textId="77777777" w:rsidR="00935FF4" w:rsidRPr="008072F0" w:rsidRDefault="00935FF4" w:rsidP="00214C8B">
            <w:pPr>
              <w:pStyle w:val="TAL"/>
            </w:pPr>
          </w:p>
        </w:tc>
        <w:tc>
          <w:tcPr>
            <w:tcW w:w="5421" w:type="dxa"/>
            <w:tcBorders>
              <w:top w:val="double" w:sz="4" w:space="0" w:color="auto"/>
            </w:tcBorders>
            <w:shd w:val="clear" w:color="auto" w:fill="auto"/>
          </w:tcPr>
          <w:p w14:paraId="395247F2" w14:textId="77777777" w:rsidR="00935FF4" w:rsidRPr="008072F0" w:rsidRDefault="00935FF4" w:rsidP="00214C8B">
            <w:pPr>
              <w:pStyle w:val="TAL"/>
            </w:pPr>
            <w:r w:rsidRPr="008072F0">
              <w:t>EPS bearer id of the dedicated EPS bearer</w:t>
            </w:r>
          </w:p>
        </w:tc>
      </w:tr>
      <w:tr w:rsidR="00935FF4" w14:paraId="712278DB" w14:textId="77777777" w:rsidTr="00214C8B">
        <w:tc>
          <w:tcPr>
            <w:tcW w:w="1479" w:type="dxa"/>
            <w:shd w:val="clear" w:color="auto" w:fill="auto"/>
          </w:tcPr>
          <w:p w14:paraId="7DBBD825" w14:textId="77777777" w:rsidR="00935FF4" w:rsidRPr="008072F0" w:rsidRDefault="00935FF4" w:rsidP="00214C8B">
            <w:pPr>
              <w:pStyle w:val="TAL"/>
            </w:pPr>
            <w:r w:rsidRPr="008072F0">
              <w:t>PacketFilterList</w:t>
            </w:r>
          </w:p>
        </w:tc>
        <w:tc>
          <w:tcPr>
            <w:tcW w:w="2464" w:type="dxa"/>
            <w:shd w:val="clear" w:color="auto" w:fill="auto"/>
          </w:tcPr>
          <w:p w14:paraId="2A600CF0" w14:textId="77777777" w:rsidR="00935FF4" w:rsidRPr="008072F0" w:rsidRDefault="00935FF4" w:rsidP="00214C8B">
            <w:pPr>
              <w:pStyle w:val="TAL"/>
            </w:pPr>
            <w:hyperlink w:anchor="MCX_IPCAN_PacketFilterList_Type" w:history="1">
              <w:r w:rsidRPr="008072F0">
                <w:rPr>
                  <w:rStyle w:val="Hyperlink"/>
                </w:rPr>
                <w:t>MCX_IPCAN_PacketFilterList_Type</w:t>
              </w:r>
            </w:hyperlink>
          </w:p>
        </w:tc>
        <w:tc>
          <w:tcPr>
            <w:tcW w:w="493" w:type="dxa"/>
            <w:shd w:val="clear" w:color="auto" w:fill="auto"/>
          </w:tcPr>
          <w:p w14:paraId="41DD12A7" w14:textId="77777777" w:rsidR="00935FF4" w:rsidRPr="008072F0" w:rsidRDefault="00935FF4" w:rsidP="00214C8B">
            <w:pPr>
              <w:pStyle w:val="TAL"/>
            </w:pPr>
          </w:p>
        </w:tc>
        <w:tc>
          <w:tcPr>
            <w:tcW w:w="5421" w:type="dxa"/>
            <w:shd w:val="clear" w:color="auto" w:fill="auto"/>
          </w:tcPr>
          <w:p w14:paraId="592164BC" w14:textId="77777777" w:rsidR="00935FF4" w:rsidRPr="008072F0" w:rsidRDefault="00935FF4" w:rsidP="00214C8B">
            <w:pPr>
              <w:pStyle w:val="TAL"/>
            </w:pPr>
          </w:p>
        </w:tc>
      </w:tr>
    </w:tbl>
    <w:p w14:paraId="52834D5D" w14:textId="77777777" w:rsidR="00935FF4" w:rsidRDefault="00935FF4" w:rsidP="00935FF4"/>
    <w:p w14:paraId="123BC088" w14:textId="77777777" w:rsidR="00935FF4" w:rsidRDefault="00935FF4" w:rsidP="00935FF4">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B1CE790" w14:textId="77777777" w:rsidTr="00214C8B">
        <w:tc>
          <w:tcPr>
            <w:tcW w:w="9857" w:type="dxa"/>
            <w:gridSpan w:val="4"/>
            <w:shd w:val="clear" w:color="auto" w:fill="E0E0E0"/>
          </w:tcPr>
          <w:p w14:paraId="1955C96C" w14:textId="77777777" w:rsidR="00935FF4" w:rsidRPr="008072F0" w:rsidRDefault="00935FF4" w:rsidP="00214C8B">
            <w:pPr>
              <w:pStyle w:val="TAL"/>
              <w:rPr>
                <w:b/>
              </w:rPr>
            </w:pPr>
            <w:r w:rsidRPr="008072F0">
              <w:rPr>
                <w:b/>
              </w:rPr>
              <w:t>TTCN-3 Record Type</w:t>
            </w:r>
          </w:p>
        </w:tc>
      </w:tr>
      <w:tr w:rsidR="00935FF4" w14:paraId="1F2D51D4" w14:textId="77777777" w:rsidTr="00214C8B">
        <w:tc>
          <w:tcPr>
            <w:tcW w:w="1479" w:type="dxa"/>
            <w:tcBorders>
              <w:bottom w:val="single" w:sz="4" w:space="0" w:color="auto"/>
            </w:tcBorders>
            <w:shd w:val="clear" w:color="auto" w:fill="E0E0E0"/>
          </w:tcPr>
          <w:p w14:paraId="6EEC430C"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8D504FD" w14:textId="77777777" w:rsidR="00935FF4" w:rsidRPr="008072F0" w:rsidRDefault="00935FF4" w:rsidP="00214C8B">
            <w:pPr>
              <w:pStyle w:val="TAL"/>
              <w:rPr>
                <w:b/>
              </w:rPr>
            </w:pPr>
            <w:r w:rsidRPr="008072F0">
              <w:rPr>
                <w:b/>
              </w:rPr>
              <w:t>MCX_IPCAN_IPv4IPv6Address_Type</w:t>
            </w:r>
          </w:p>
        </w:tc>
      </w:tr>
      <w:tr w:rsidR="00935FF4" w14:paraId="22E0C2CE" w14:textId="77777777" w:rsidTr="00214C8B">
        <w:tc>
          <w:tcPr>
            <w:tcW w:w="1479" w:type="dxa"/>
            <w:tcBorders>
              <w:bottom w:val="double" w:sz="4" w:space="0" w:color="auto"/>
            </w:tcBorders>
            <w:shd w:val="clear" w:color="auto" w:fill="E0E0E0"/>
          </w:tcPr>
          <w:p w14:paraId="28A8E57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7278E471" w14:textId="77777777" w:rsidR="00935FF4" w:rsidRPr="008072F0" w:rsidRDefault="00935FF4" w:rsidP="00214C8B">
            <w:pPr>
              <w:pStyle w:val="TAL"/>
            </w:pPr>
          </w:p>
        </w:tc>
      </w:tr>
      <w:tr w:rsidR="00935FF4" w14:paraId="423DBA43" w14:textId="77777777" w:rsidTr="00214C8B">
        <w:tc>
          <w:tcPr>
            <w:tcW w:w="1479" w:type="dxa"/>
            <w:tcBorders>
              <w:top w:val="double" w:sz="4" w:space="0" w:color="auto"/>
            </w:tcBorders>
            <w:shd w:val="clear" w:color="auto" w:fill="auto"/>
          </w:tcPr>
          <w:p w14:paraId="239E2723" w14:textId="77777777" w:rsidR="00935FF4" w:rsidRPr="008072F0" w:rsidRDefault="00935FF4" w:rsidP="00214C8B">
            <w:pPr>
              <w:pStyle w:val="TAL"/>
            </w:pPr>
            <w:r w:rsidRPr="008072F0">
              <w:t>IPv4</w:t>
            </w:r>
          </w:p>
        </w:tc>
        <w:tc>
          <w:tcPr>
            <w:tcW w:w="2464" w:type="dxa"/>
            <w:tcBorders>
              <w:top w:val="double" w:sz="4" w:space="0" w:color="auto"/>
            </w:tcBorders>
            <w:shd w:val="clear" w:color="auto" w:fill="auto"/>
          </w:tcPr>
          <w:p w14:paraId="05503C71" w14:textId="77777777" w:rsidR="00935FF4" w:rsidRPr="008072F0" w:rsidRDefault="00935FF4" w:rsidP="00214C8B">
            <w:pPr>
              <w:pStyle w:val="TAL"/>
            </w:pPr>
            <w:r w:rsidRPr="008072F0">
              <w:t>charstring</w:t>
            </w:r>
          </w:p>
        </w:tc>
        <w:tc>
          <w:tcPr>
            <w:tcW w:w="493" w:type="dxa"/>
            <w:tcBorders>
              <w:top w:val="double" w:sz="4" w:space="0" w:color="auto"/>
            </w:tcBorders>
            <w:shd w:val="clear" w:color="auto" w:fill="auto"/>
          </w:tcPr>
          <w:p w14:paraId="722B5C8A" w14:textId="77777777" w:rsidR="00935FF4" w:rsidRPr="008072F0" w:rsidRDefault="00935FF4" w:rsidP="00214C8B">
            <w:pPr>
              <w:pStyle w:val="TAL"/>
            </w:pPr>
          </w:p>
        </w:tc>
        <w:tc>
          <w:tcPr>
            <w:tcW w:w="5421" w:type="dxa"/>
            <w:tcBorders>
              <w:top w:val="double" w:sz="4" w:space="0" w:color="auto"/>
            </w:tcBorders>
            <w:shd w:val="clear" w:color="auto" w:fill="auto"/>
          </w:tcPr>
          <w:p w14:paraId="048A21C2" w14:textId="77777777" w:rsidR="00935FF4" w:rsidRPr="008072F0" w:rsidRDefault="00935FF4" w:rsidP="00214C8B">
            <w:pPr>
              <w:pStyle w:val="TAL"/>
            </w:pPr>
          </w:p>
        </w:tc>
      </w:tr>
      <w:tr w:rsidR="00935FF4" w14:paraId="33364FC0" w14:textId="77777777" w:rsidTr="00214C8B">
        <w:tc>
          <w:tcPr>
            <w:tcW w:w="1479" w:type="dxa"/>
            <w:shd w:val="clear" w:color="auto" w:fill="auto"/>
          </w:tcPr>
          <w:p w14:paraId="551F6B50" w14:textId="77777777" w:rsidR="00935FF4" w:rsidRPr="008072F0" w:rsidRDefault="00935FF4" w:rsidP="00214C8B">
            <w:pPr>
              <w:pStyle w:val="TAL"/>
            </w:pPr>
            <w:r w:rsidRPr="008072F0">
              <w:t>IPv6</w:t>
            </w:r>
          </w:p>
        </w:tc>
        <w:tc>
          <w:tcPr>
            <w:tcW w:w="2464" w:type="dxa"/>
            <w:shd w:val="clear" w:color="auto" w:fill="auto"/>
          </w:tcPr>
          <w:p w14:paraId="3164C723" w14:textId="77777777" w:rsidR="00935FF4" w:rsidRPr="008072F0" w:rsidRDefault="00935FF4" w:rsidP="00214C8B">
            <w:pPr>
              <w:pStyle w:val="TAL"/>
            </w:pPr>
            <w:r w:rsidRPr="008072F0">
              <w:t>charstring</w:t>
            </w:r>
          </w:p>
        </w:tc>
        <w:tc>
          <w:tcPr>
            <w:tcW w:w="493" w:type="dxa"/>
            <w:shd w:val="clear" w:color="auto" w:fill="auto"/>
          </w:tcPr>
          <w:p w14:paraId="023852D9" w14:textId="77777777" w:rsidR="00935FF4" w:rsidRPr="008072F0" w:rsidRDefault="00935FF4" w:rsidP="00214C8B">
            <w:pPr>
              <w:pStyle w:val="TAL"/>
            </w:pPr>
          </w:p>
        </w:tc>
        <w:tc>
          <w:tcPr>
            <w:tcW w:w="5421" w:type="dxa"/>
            <w:shd w:val="clear" w:color="auto" w:fill="auto"/>
          </w:tcPr>
          <w:p w14:paraId="45CF0D19" w14:textId="77777777" w:rsidR="00935FF4" w:rsidRPr="008072F0" w:rsidRDefault="00935FF4" w:rsidP="00214C8B">
            <w:pPr>
              <w:pStyle w:val="TAL"/>
            </w:pPr>
          </w:p>
        </w:tc>
      </w:tr>
    </w:tbl>
    <w:p w14:paraId="459E5729" w14:textId="77777777" w:rsidR="00935FF4" w:rsidRDefault="00935FF4" w:rsidP="00935FF4"/>
    <w:p w14:paraId="668294A3" w14:textId="77777777" w:rsidR="00935FF4" w:rsidRDefault="00935FF4" w:rsidP="00935FF4">
      <w:pPr>
        <w:pStyle w:val="TH"/>
      </w:pPr>
      <w: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526EECEB" w14:textId="77777777" w:rsidTr="00214C8B">
        <w:tc>
          <w:tcPr>
            <w:tcW w:w="9857" w:type="dxa"/>
            <w:gridSpan w:val="4"/>
            <w:shd w:val="clear" w:color="auto" w:fill="E0E0E0"/>
          </w:tcPr>
          <w:p w14:paraId="3A8D1BC3" w14:textId="77777777" w:rsidR="00935FF4" w:rsidRPr="008072F0" w:rsidRDefault="00935FF4" w:rsidP="00214C8B">
            <w:pPr>
              <w:pStyle w:val="TAL"/>
              <w:rPr>
                <w:b/>
              </w:rPr>
            </w:pPr>
            <w:r w:rsidRPr="008072F0">
              <w:rPr>
                <w:b/>
              </w:rPr>
              <w:t>TTCN-3 Record Type</w:t>
            </w:r>
          </w:p>
        </w:tc>
      </w:tr>
      <w:tr w:rsidR="00935FF4" w14:paraId="2BC8926A" w14:textId="77777777" w:rsidTr="00214C8B">
        <w:tc>
          <w:tcPr>
            <w:tcW w:w="1479" w:type="dxa"/>
            <w:tcBorders>
              <w:bottom w:val="single" w:sz="4" w:space="0" w:color="auto"/>
            </w:tcBorders>
            <w:shd w:val="clear" w:color="auto" w:fill="E0E0E0"/>
          </w:tcPr>
          <w:p w14:paraId="0483CE7D"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F954017" w14:textId="77777777" w:rsidR="00935FF4" w:rsidRPr="008072F0" w:rsidRDefault="00935FF4" w:rsidP="00214C8B">
            <w:pPr>
              <w:pStyle w:val="TAL"/>
              <w:rPr>
                <w:b/>
              </w:rPr>
            </w:pPr>
            <w:r w:rsidRPr="008072F0">
              <w:rPr>
                <w:b/>
              </w:rPr>
              <w:t>MCX_IPCAN_PDN_Info_Type</w:t>
            </w:r>
          </w:p>
        </w:tc>
      </w:tr>
      <w:tr w:rsidR="00935FF4" w14:paraId="55930968" w14:textId="77777777" w:rsidTr="00214C8B">
        <w:tc>
          <w:tcPr>
            <w:tcW w:w="1479" w:type="dxa"/>
            <w:tcBorders>
              <w:bottom w:val="double" w:sz="4" w:space="0" w:color="auto"/>
            </w:tcBorders>
            <w:shd w:val="clear" w:color="auto" w:fill="E0E0E0"/>
          </w:tcPr>
          <w:p w14:paraId="48A5C11A"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9EDDF0F" w14:textId="77777777" w:rsidR="00935FF4" w:rsidRPr="008072F0" w:rsidRDefault="00935FF4" w:rsidP="00214C8B">
            <w:pPr>
              <w:pStyle w:val="TAL"/>
            </w:pPr>
          </w:p>
        </w:tc>
      </w:tr>
      <w:tr w:rsidR="00935FF4" w14:paraId="5EF5A12A" w14:textId="77777777" w:rsidTr="00214C8B">
        <w:tc>
          <w:tcPr>
            <w:tcW w:w="1479" w:type="dxa"/>
            <w:tcBorders>
              <w:top w:val="double" w:sz="4" w:space="0" w:color="auto"/>
            </w:tcBorders>
            <w:shd w:val="clear" w:color="auto" w:fill="auto"/>
          </w:tcPr>
          <w:p w14:paraId="04DCB526" w14:textId="77777777" w:rsidR="00935FF4" w:rsidRPr="008072F0" w:rsidRDefault="00935FF4" w:rsidP="00214C8B">
            <w:pPr>
              <w:pStyle w:val="TAL"/>
            </w:pPr>
            <w:r w:rsidRPr="008072F0">
              <w:t>PdnType</w:t>
            </w:r>
          </w:p>
        </w:tc>
        <w:tc>
          <w:tcPr>
            <w:tcW w:w="2464" w:type="dxa"/>
            <w:tcBorders>
              <w:top w:val="double" w:sz="4" w:space="0" w:color="auto"/>
            </w:tcBorders>
            <w:shd w:val="clear" w:color="auto" w:fill="auto"/>
          </w:tcPr>
          <w:p w14:paraId="221E2888" w14:textId="77777777" w:rsidR="00935FF4" w:rsidRPr="008072F0" w:rsidRDefault="00935FF4" w:rsidP="00214C8B">
            <w:pPr>
              <w:pStyle w:val="TAL"/>
            </w:pPr>
            <w:hyperlink w:anchor="MCX_Registration_PDN_Type" w:history="1">
              <w:r w:rsidRPr="008072F0">
                <w:rPr>
                  <w:rStyle w:val="Hyperlink"/>
                </w:rPr>
                <w:t>MCX_Registration_PDN_Type</w:t>
              </w:r>
            </w:hyperlink>
          </w:p>
        </w:tc>
        <w:tc>
          <w:tcPr>
            <w:tcW w:w="493" w:type="dxa"/>
            <w:tcBorders>
              <w:top w:val="double" w:sz="4" w:space="0" w:color="auto"/>
            </w:tcBorders>
            <w:shd w:val="clear" w:color="auto" w:fill="auto"/>
          </w:tcPr>
          <w:p w14:paraId="7A05A5F2" w14:textId="77777777" w:rsidR="00935FF4" w:rsidRPr="008072F0" w:rsidRDefault="00935FF4" w:rsidP="00214C8B">
            <w:pPr>
              <w:pStyle w:val="TAL"/>
            </w:pPr>
          </w:p>
        </w:tc>
        <w:tc>
          <w:tcPr>
            <w:tcW w:w="5421" w:type="dxa"/>
            <w:tcBorders>
              <w:top w:val="double" w:sz="4" w:space="0" w:color="auto"/>
            </w:tcBorders>
            <w:shd w:val="clear" w:color="auto" w:fill="auto"/>
          </w:tcPr>
          <w:p w14:paraId="45BC2C20" w14:textId="77777777" w:rsidR="00935FF4" w:rsidRPr="008072F0" w:rsidRDefault="00935FF4" w:rsidP="00214C8B">
            <w:pPr>
              <w:pStyle w:val="TAL"/>
            </w:pPr>
            <w:r w:rsidRPr="008072F0">
              <w:t>MCX, IMS or INTERNET</w:t>
            </w:r>
          </w:p>
        </w:tc>
      </w:tr>
      <w:tr w:rsidR="00935FF4" w14:paraId="7D9EC88B" w14:textId="77777777" w:rsidTr="00214C8B">
        <w:tc>
          <w:tcPr>
            <w:tcW w:w="1479" w:type="dxa"/>
            <w:shd w:val="clear" w:color="auto" w:fill="auto"/>
          </w:tcPr>
          <w:p w14:paraId="1034A46C" w14:textId="77777777" w:rsidR="00935FF4" w:rsidRPr="008072F0" w:rsidRDefault="00935FF4" w:rsidP="00214C8B">
            <w:pPr>
              <w:pStyle w:val="TAL"/>
            </w:pPr>
            <w:r w:rsidRPr="008072F0">
              <w:t>EpsBearerId</w:t>
            </w:r>
          </w:p>
        </w:tc>
        <w:tc>
          <w:tcPr>
            <w:tcW w:w="2464" w:type="dxa"/>
            <w:shd w:val="clear" w:color="auto" w:fill="auto"/>
          </w:tcPr>
          <w:p w14:paraId="4E9486BF"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shd w:val="clear" w:color="auto" w:fill="auto"/>
          </w:tcPr>
          <w:p w14:paraId="33021A1D" w14:textId="77777777" w:rsidR="00935FF4" w:rsidRPr="008072F0" w:rsidRDefault="00935FF4" w:rsidP="00214C8B">
            <w:pPr>
              <w:pStyle w:val="TAL"/>
            </w:pPr>
          </w:p>
        </w:tc>
        <w:tc>
          <w:tcPr>
            <w:tcW w:w="5421" w:type="dxa"/>
            <w:shd w:val="clear" w:color="auto" w:fill="auto"/>
          </w:tcPr>
          <w:p w14:paraId="72B0A45F" w14:textId="77777777" w:rsidR="00935FF4" w:rsidRPr="008072F0" w:rsidRDefault="00935FF4" w:rsidP="00214C8B">
            <w:pPr>
              <w:pStyle w:val="TAL"/>
            </w:pPr>
            <w:r w:rsidRPr="008072F0">
              <w:t>EPS bearer id of the PDN's default EPS bearer</w:t>
            </w:r>
          </w:p>
        </w:tc>
      </w:tr>
      <w:tr w:rsidR="00935FF4" w14:paraId="5B0F14A3" w14:textId="77777777" w:rsidTr="00214C8B">
        <w:tc>
          <w:tcPr>
            <w:tcW w:w="1479" w:type="dxa"/>
            <w:shd w:val="clear" w:color="auto" w:fill="auto"/>
          </w:tcPr>
          <w:p w14:paraId="4F807C66" w14:textId="77777777" w:rsidR="00935FF4" w:rsidRPr="008072F0" w:rsidRDefault="00935FF4" w:rsidP="00214C8B">
            <w:pPr>
              <w:pStyle w:val="TAL"/>
            </w:pPr>
            <w:r w:rsidRPr="008072F0">
              <w:t>IPAddressNW</w:t>
            </w:r>
          </w:p>
        </w:tc>
        <w:tc>
          <w:tcPr>
            <w:tcW w:w="2464" w:type="dxa"/>
            <w:shd w:val="clear" w:color="auto" w:fill="auto"/>
          </w:tcPr>
          <w:p w14:paraId="0F31314B"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6D3CD4B9" w14:textId="77777777" w:rsidR="00935FF4" w:rsidRPr="008072F0" w:rsidRDefault="00935FF4" w:rsidP="00214C8B">
            <w:pPr>
              <w:pStyle w:val="TAL"/>
            </w:pPr>
            <w:r w:rsidRPr="008072F0">
              <w:t>opt</w:t>
            </w:r>
          </w:p>
        </w:tc>
        <w:tc>
          <w:tcPr>
            <w:tcW w:w="5421" w:type="dxa"/>
            <w:shd w:val="clear" w:color="auto" w:fill="auto"/>
          </w:tcPr>
          <w:p w14:paraId="51B9AC2D" w14:textId="77777777" w:rsidR="00935FF4" w:rsidRPr="008072F0" w:rsidRDefault="00935FF4" w:rsidP="00214C8B">
            <w:pPr>
              <w:pStyle w:val="TAL"/>
            </w:pPr>
            <w:r w:rsidRPr="008072F0">
              <w:t>not present for MCX PDN as the IP signalling is handled by TTCN</w:t>
            </w:r>
          </w:p>
        </w:tc>
      </w:tr>
      <w:tr w:rsidR="00935FF4" w14:paraId="4670E0C5" w14:textId="77777777" w:rsidTr="00214C8B">
        <w:tc>
          <w:tcPr>
            <w:tcW w:w="1479" w:type="dxa"/>
            <w:shd w:val="clear" w:color="auto" w:fill="auto"/>
          </w:tcPr>
          <w:p w14:paraId="6C978655" w14:textId="77777777" w:rsidR="00935FF4" w:rsidRPr="008072F0" w:rsidRDefault="00935FF4" w:rsidP="00214C8B">
            <w:pPr>
              <w:pStyle w:val="TAL"/>
            </w:pPr>
            <w:r w:rsidRPr="008072F0">
              <w:t>IPAddressUE</w:t>
            </w:r>
          </w:p>
        </w:tc>
        <w:tc>
          <w:tcPr>
            <w:tcW w:w="2464" w:type="dxa"/>
            <w:shd w:val="clear" w:color="auto" w:fill="auto"/>
          </w:tcPr>
          <w:p w14:paraId="0C0951E9"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5C9801D4" w14:textId="77777777" w:rsidR="00935FF4" w:rsidRPr="008072F0" w:rsidRDefault="00935FF4" w:rsidP="00214C8B">
            <w:pPr>
              <w:pStyle w:val="TAL"/>
            </w:pPr>
            <w:r w:rsidRPr="008072F0">
              <w:t>opt</w:t>
            </w:r>
          </w:p>
        </w:tc>
        <w:tc>
          <w:tcPr>
            <w:tcW w:w="5421" w:type="dxa"/>
            <w:shd w:val="clear" w:color="auto" w:fill="auto"/>
          </w:tcPr>
          <w:p w14:paraId="4E8B05F8" w14:textId="77777777" w:rsidR="00935FF4" w:rsidRPr="008072F0" w:rsidRDefault="00935FF4" w:rsidP="00214C8B">
            <w:pPr>
              <w:pStyle w:val="TAL"/>
            </w:pPr>
            <w:r w:rsidRPr="008072F0">
              <w:t>not present for MCX PDN as the IP signalling is handled by TTCN</w:t>
            </w:r>
          </w:p>
        </w:tc>
      </w:tr>
    </w:tbl>
    <w:p w14:paraId="736BD20F" w14:textId="77777777" w:rsidR="00935FF4" w:rsidRDefault="00935FF4" w:rsidP="00935FF4"/>
    <w:p w14:paraId="0A668A41" w14:textId="77777777" w:rsidR="00935FF4" w:rsidRDefault="00935FF4" w:rsidP="00935FF4">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CC61AFE" w14:textId="77777777" w:rsidTr="00214C8B">
        <w:tc>
          <w:tcPr>
            <w:tcW w:w="9857" w:type="dxa"/>
            <w:gridSpan w:val="2"/>
            <w:shd w:val="clear" w:color="auto" w:fill="E0E0E0"/>
          </w:tcPr>
          <w:p w14:paraId="1AD29C62" w14:textId="77777777" w:rsidR="00935FF4" w:rsidRPr="008072F0" w:rsidRDefault="00935FF4" w:rsidP="00214C8B">
            <w:pPr>
              <w:pStyle w:val="TAL"/>
              <w:rPr>
                <w:b/>
              </w:rPr>
            </w:pPr>
            <w:r w:rsidRPr="008072F0">
              <w:rPr>
                <w:b/>
              </w:rPr>
              <w:t>TTCN-3 Record of Type</w:t>
            </w:r>
          </w:p>
        </w:tc>
      </w:tr>
      <w:tr w:rsidR="00935FF4" w14:paraId="0BB4F73C" w14:textId="77777777" w:rsidTr="00214C8B">
        <w:tc>
          <w:tcPr>
            <w:tcW w:w="1971" w:type="dxa"/>
            <w:tcBorders>
              <w:bottom w:val="single" w:sz="4" w:space="0" w:color="auto"/>
            </w:tcBorders>
            <w:shd w:val="clear" w:color="auto" w:fill="E0E0E0"/>
          </w:tcPr>
          <w:p w14:paraId="77064F5F"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81FEC31" w14:textId="77777777" w:rsidR="00935FF4" w:rsidRPr="008072F0" w:rsidRDefault="00935FF4" w:rsidP="00214C8B">
            <w:pPr>
              <w:pStyle w:val="TAL"/>
              <w:rPr>
                <w:b/>
              </w:rPr>
            </w:pPr>
            <w:r w:rsidRPr="008072F0">
              <w:rPr>
                <w:b/>
              </w:rPr>
              <w:t>MCX_IPCAN_PDN_InfoList_Type</w:t>
            </w:r>
          </w:p>
        </w:tc>
      </w:tr>
      <w:tr w:rsidR="00935FF4" w14:paraId="1EB219C2" w14:textId="77777777" w:rsidTr="00214C8B">
        <w:tc>
          <w:tcPr>
            <w:tcW w:w="1971" w:type="dxa"/>
            <w:tcBorders>
              <w:bottom w:val="double" w:sz="4" w:space="0" w:color="auto"/>
            </w:tcBorders>
            <w:shd w:val="clear" w:color="auto" w:fill="E0E0E0"/>
          </w:tcPr>
          <w:p w14:paraId="387D6DB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EE628A5" w14:textId="77777777" w:rsidR="00935FF4" w:rsidRPr="008072F0" w:rsidRDefault="00935FF4" w:rsidP="00214C8B">
            <w:pPr>
              <w:pStyle w:val="TAL"/>
            </w:pPr>
            <w:r w:rsidRPr="008072F0">
              <w:t>list of PDNs to be connected to during Idle Update procedure</w:t>
            </w:r>
          </w:p>
        </w:tc>
      </w:tr>
      <w:tr w:rsidR="00935FF4" w14:paraId="6EF9D9DB" w14:textId="77777777" w:rsidTr="00214C8B">
        <w:tc>
          <w:tcPr>
            <w:tcW w:w="9857" w:type="dxa"/>
            <w:gridSpan w:val="2"/>
            <w:tcBorders>
              <w:top w:val="double" w:sz="4" w:space="0" w:color="auto"/>
            </w:tcBorders>
            <w:shd w:val="clear" w:color="auto" w:fill="auto"/>
          </w:tcPr>
          <w:p w14:paraId="3192FCD2" w14:textId="77777777" w:rsidR="00935FF4" w:rsidRPr="008072F0" w:rsidRDefault="00935FF4" w:rsidP="00214C8B">
            <w:pPr>
              <w:pStyle w:val="TAL"/>
            </w:pPr>
            <w:r w:rsidRPr="008072F0">
              <w:t xml:space="preserve">record length (1..3) of </w:t>
            </w:r>
            <w:hyperlink w:anchor="MCX_IPCAN_PDN_Info_Type" w:history="1">
              <w:r w:rsidRPr="008072F0">
                <w:rPr>
                  <w:rStyle w:val="Hyperlink"/>
                </w:rPr>
                <w:t>MCX_IPCAN_PDN_Info_Type</w:t>
              </w:r>
            </w:hyperlink>
          </w:p>
        </w:tc>
      </w:tr>
    </w:tbl>
    <w:p w14:paraId="02279109" w14:textId="77777777" w:rsidR="00935FF4" w:rsidRDefault="00935FF4" w:rsidP="00935FF4"/>
    <w:p w14:paraId="42F3BE17" w14:textId="77777777" w:rsidR="00935FF4" w:rsidRDefault="00935FF4" w:rsidP="00935FF4">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3C87B81" w14:textId="77777777" w:rsidTr="00214C8B">
        <w:tc>
          <w:tcPr>
            <w:tcW w:w="9857" w:type="dxa"/>
            <w:gridSpan w:val="4"/>
            <w:shd w:val="clear" w:color="auto" w:fill="E0E0E0"/>
          </w:tcPr>
          <w:p w14:paraId="1BD05E90" w14:textId="77777777" w:rsidR="00935FF4" w:rsidRPr="008072F0" w:rsidRDefault="00935FF4" w:rsidP="00214C8B">
            <w:pPr>
              <w:pStyle w:val="TAL"/>
              <w:rPr>
                <w:b/>
              </w:rPr>
            </w:pPr>
            <w:r w:rsidRPr="008072F0">
              <w:rPr>
                <w:b/>
              </w:rPr>
              <w:t>TTCN-3 Record Type</w:t>
            </w:r>
          </w:p>
        </w:tc>
      </w:tr>
      <w:tr w:rsidR="00935FF4" w14:paraId="6FE885A6" w14:textId="77777777" w:rsidTr="00214C8B">
        <w:tc>
          <w:tcPr>
            <w:tcW w:w="1479" w:type="dxa"/>
            <w:tcBorders>
              <w:bottom w:val="single" w:sz="4" w:space="0" w:color="auto"/>
            </w:tcBorders>
            <w:shd w:val="clear" w:color="auto" w:fill="E0E0E0"/>
          </w:tcPr>
          <w:p w14:paraId="5D36B863"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74C9478" w14:textId="77777777" w:rsidR="00935FF4" w:rsidRPr="008072F0" w:rsidRDefault="00935FF4" w:rsidP="00214C8B">
            <w:pPr>
              <w:pStyle w:val="TAL"/>
              <w:rPr>
                <w:b/>
              </w:rPr>
            </w:pPr>
            <w:r w:rsidRPr="008072F0">
              <w:rPr>
                <w:b/>
              </w:rPr>
              <w:t>MCX_IPCAN_ASP_CommonReqPart_Type</w:t>
            </w:r>
          </w:p>
        </w:tc>
      </w:tr>
      <w:tr w:rsidR="00935FF4" w14:paraId="0166FCFC" w14:textId="77777777" w:rsidTr="00214C8B">
        <w:tc>
          <w:tcPr>
            <w:tcW w:w="1479" w:type="dxa"/>
            <w:tcBorders>
              <w:bottom w:val="double" w:sz="4" w:space="0" w:color="auto"/>
            </w:tcBorders>
            <w:shd w:val="clear" w:color="auto" w:fill="E0E0E0"/>
          </w:tcPr>
          <w:p w14:paraId="465C2B2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58EFC50A" w14:textId="77777777" w:rsidR="00935FF4" w:rsidRPr="008072F0" w:rsidRDefault="00935FF4" w:rsidP="00214C8B">
            <w:pPr>
              <w:pStyle w:val="TAL"/>
            </w:pPr>
          </w:p>
        </w:tc>
      </w:tr>
      <w:tr w:rsidR="00935FF4" w14:paraId="17D1BA30" w14:textId="77777777" w:rsidTr="00214C8B">
        <w:tc>
          <w:tcPr>
            <w:tcW w:w="1479" w:type="dxa"/>
            <w:tcBorders>
              <w:top w:val="double" w:sz="4" w:space="0" w:color="auto"/>
            </w:tcBorders>
            <w:shd w:val="clear" w:color="auto" w:fill="auto"/>
          </w:tcPr>
          <w:p w14:paraId="6703F5AF" w14:textId="77777777" w:rsidR="00935FF4" w:rsidRPr="008072F0" w:rsidRDefault="00935FF4" w:rsidP="00214C8B">
            <w:pPr>
              <w:pStyle w:val="TAL"/>
            </w:pPr>
            <w:r w:rsidRPr="008072F0">
              <w:t>CellId</w:t>
            </w:r>
          </w:p>
        </w:tc>
        <w:tc>
          <w:tcPr>
            <w:tcW w:w="2464" w:type="dxa"/>
            <w:tcBorders>
              <w:top w:val="double" w:sz="4" w:space="0" w:color="auto"/>
            </w:tcBorders>
            <w:shd w:val="clear" w:color="auto" w:fill="auto"/>
          </w:tcPr>
          <w:p w14:paraId="1DF525E0" w14:textId="77777777" w:rsidR="00935FF4" w:rsidRPr="008072F0" w:rsidRDefault="00935FF4" w:rsidP="00214C8B">
            <w:pPr>
              <w:pStyle w:val="TAL"/>
            </w:pPr>
            <w:hyperlink w:anchor="EUTRA_CellId_Type" w:history="1">
              <w:r w:rsidRPr="008072F0">
                <w:rPr>
                  <w:rStyle w:val="Hyperlink"/>
                </w:rPr>
                <w:t>EUTRA_CellId_Type</w:t>
              </w:r>
            </w:hyperlink>
          </w:p>
        </w:tc>
        <w:tc>
          <w:tcPr>
            <w:tcW w:w="493" w:type="dxa"/>
            <w:tcBorders>
              <w:top w:val="double" w:sz="4" w:space="0" w:color="auto"/>
            </w:tcBorders>
            <w:shd w:val="clear" w:color="auto" w:fill="auto"/>
          </w:tcPr>
          <w:p w14:paraId="60BAC582" w14:textId="77777777" w:rsidR="00935FF4" w:rsidRPr="008072F0" w:rsidRDefault="00935FF4" w:rsidP="00214C8B">
            <w:pPr>
              <w:pStyle w:val="TAL"/>
            </w:pPr>
          </w:p>
        </w:tc>
        <w:tc>
          <w:tcPr>
            <w:tcW w:w="5421" w:type="dxa"/>
            <w:tcBorders>
              <w:top w:val="double" w:sz="4" w:space="0" w:color="auto"/>
            </w:tcBorders>
            <w:shd w:val="clear" w:color="auto" w:fill="auto"/>
          </w:tcPr>
          <w:p w14:paraId="783802D6" w14:textId="77777777" w:rsidR="00935FF4" w:rsidRPr="008072F0" w:rsidRDefault="00935FF4" w:rsidP="00214C8B">
            <w:pPr>
              <w:pStyle w:val="TAL"/>
            </w:pPr>
          </w:p>
        </w:tc>
      </w:tr>
      <w:tr w:rsidR="00935FF4" w14:paraId="136D39F5" w14:textId="77777777" w:rsidTr="00214C8B">
        <w:tc>
          <w:tcPr>
            <w:tcW w:w="1479" w:type="dxa"/>
            <w:shd w:val="clear" w:color="auto" w:fill="auto"/>
          </w:tcPr>
          <w:p w14:paraId="63E09362" w14:textId="77777777" w:rsidR="00935FF4" w:rsidRPr="008072F0" w:rsidRDefault="00935FF4" w:rsidP="00214C8B">
            <w:pPr>
              <w:pStyle w:val="TAL"/>
            </w:pPr>
            <w:r w:rsidRPr="008072F0">
              <w:t>CnfFlag</w:t>
            </w:r>
          </w:p>
        </w:tc>
        <w:tc>
          <w:tcPr>
            <w:tcW w:w="2464" w:type="dxa"/>
            <w:shd w:val="clear" w:color="auto" w:fill="auto"/>
          </w:tcPr>
          <w:p w14:paraId="39830F89" w14:textId="77777777" w:rsidR="00935FF4" w:rsidRPr="008072F0" w:rsidRDefault="00935FF4" w:rsidP="00214C8B">
            <w:pPr>
              <w:pStyle w:val="TAL"/>
            </w:pPr>
            <w:r w:rsidRPr="008072F0">
              <w:t>boolean</w:t>
            </w:r>
          </w:p>
        </w:tc>
        <w:tc>
          <w:tcPr>
            <w:tcW w:w="493" w:type="dxa"/>
            <w:shd w:val="clear" w:color="auto" w:fill="auto"/>
          </w:tcPr>
          <w:p w14:paraId="73F7DB0D" w14:textId="77777777" w:rsidR="00935FF4" w:rsidRPr="008072F0" w:rsidRDefault="00935FF4" w:rsidP="00214C8B">
            <w:pPr>
              <w:pStyle w:val="TAL"/>
            </w:pPr>
          </w:p>
        </w:tc>
        <w:tc>
          <w:tcPr>
            <w:tcW w:w="5421" w:type="dxa"/>
            <w:shd w:val="clear" w:color="auto" w:fill="auto"/>
          </w:tcPr>
          <w:p w14:paraId="069B6B3A" w14:textId="77777777" w:rsidR="00935FF4" w:rsidRPr="008072F0" w:rsidRDefault="00935FF4" w:rsidP="00214C8B">
            <w:pPr>
              <w:pStyle w:val="TAL"/>
            </w:pPr>
          </w:p>
        </w:tc>
      </w:tr>
    </w:tbl>
    <w:p w14:paraId="60553415" w14:textId="77777777" w:rsidR="00935FF4" w:rsidRDefault="00935FF4" w:rsidP="00935FF4"/>
    <w:p w14:paraId="3FBBFFCB" w14:textId="77777777" w:rsidR="00935FF4" w:rsidRDefault="00935FF4" w:rsidP="00935FF4">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79CA18C3" w14:textId="77777777" w:rsidTr="00214C8B">
        <w:tc>
          <w:tcPr>
            <w:tcW w:w="9857" w:type="dxa"/>
            <w:gridSpan w:val="2"/>
            <w:shd w:val="clear" w:color="auto" w:fill="E0E0E0"/>
          </w:tcPr>
          <w:p w14:paraId="2A50D362" w14:textId="77777777" w:rsidR="00935FF4" w:rsidRPr="008072F0" w:rsidRDefault="00935FF4" w:rsidP="00214C8B">
            <w:pPr>
              <w:pStyle w:val="TAL"/>
              <w:rPr>
                <w:b/>
              </w:rPr>
            </w:pPr>
            <w:r w:rsidRPr="008072F0">
              <w:rPr>
                <w:b/>
              </w:rPr>
              <w:t>TTCN-3 Record Type</w:t>
            </w:r>
          </w:p>
        </w:tc>
      </w:tr>
      <w:tr w:rsidR="00935FF4" w14:paraId="53EE3579" w14:textId="77777777" w:rsidTr="00214C8B">
        <w:tc>
          <w:tcPr>
            <w:tcW w:w="1479" w:type="dxa"/>
            <w:tcBorders>
              <w:bottom w:val="single" w:sz="4" w:space="0" w:color="auto"/>
            </w:tcBorders>
            <w:shd w:val="clear" w:color="auto" w:fill="E0E0E0"/>
          </w:tcPr>
          <w:p w14:paraId="5924D997"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75BC4D4B" w14:textId="77777777" w:rsidR="00935FF4" w:rsidRPr="008072F0" w:rsidRDefault="00935FF4" w:rsidP="00214C8B">
            <w:pPr>
              <w:pStyle w:val="TAL"/>
              <w:rPr>
                <w:b/>
              </w:rPr>
            </w:pPr>
            <w:r w:rsidRPr="008072F0">
              <w:rPr>
                <w:b/>
              </w:rPr>
              <w:t>MCX_IPCAN_Init_Type</w:t>
            </w:r>
          </w:p>
        </w:tc>
      </w:tr>
      <w:tr w:rsidR="00935FF4" w14:paraId="72A7EE34" w14:textId="77777777" w:rsidTr="00214C8B">
        <w:tc>
          <w:tcPr>
            <w:tcW w:w="1479" w:type="dxa"/>
            <w:tcBorders>
              <w:bottom w:val="double" w:sz="4" w:space="0" w:color="auto"/>
            </w:tcBorders>
            <w:shd w:val="clear" w:color="auto" w:fill="E0E0E0"/>
          </w:tcPr>
          <w:p w14:paraId="74864D4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5F4F9354" w14:textId="77777777" w:rsidR="00935FF4" w:rsidRPr="008072F0" w:rsidRDefault="00935FF4" w:rsidP="00214C8B">
            <w:pPr>
              <w:pStyle w:val="TAL"/>
            </w:pPr>
            <w:r w:rsidRPr="008072F0">
              <w:t>Initialisation of the system simulator.</w:t>
            </w:r>
          </w:p>
          <w:p w14:paraId="0AD3E525" w14:textId="77777777" w:rsidR="00935FF4" w:rsidRPr="008072F0" w:rsidRDefault="00935FF4" w:rsidP="00214C8B">
            <w:pPr>
              <w:pStyle w:val="TAL"/>
            </w:pPr>
            <w:r w:rsidRPr="008072F0">
              <w:t>CellId : eutra_Cell_NonSpecific</w:t>
            </w:r>
          </w:p>
          <w:p w14:paraId="7E0A77EE" w14:textId="77777777" w:rsidR="00935FF4" w:rsidRPr="008072F0" w:rsidRDefault="00935FF4" w:rsidP="00214C8B">
            <w:pPr>
              <w:pStyle w:val="TAL"/>
            </w:pPr>
            <w:r w:rsidRPr="008072F0">
              <w:t>Reference implementation: f_EUTRA_Init with p_SysinfoCombination:=c1, p_HandleULDataUM:=HANDLE_UM_DATA, p_UseBigGrants:=USE_BIG_GRAN</w:t>
            </w:r>
          </w:p>
        </w:tc>
      </w:tr>
    </w:tbl>
    <w:p w14:paraId="2F6A2DC3" w14:textId="77777777" w:rsidR="00935FF4" w:rsidRDefault="00935FF4" w:rsidP="00935FF4"/>
    <w:p w14:paraId="176A68D6" w14:textId="77777777" w:rsidR="00935FF4" w:rsidRDefault="00935FF4" w:rsidP="00935FF4">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2840D6A6" w14:textId="77777777" w:rsidTr="00214C8B">
        <w:tc>
          <w:tcPr>
            <w:tcW w:w="9857" w:type="dxa"/>
            <w:gridSpan w:val="2"/>
            <w:shd w:val="clear" w:color="auto" w:fill="E0E0E0"/>
          </w:tcPr>
          <w:p w14:paraId="684488CC" w14:textId="77777777" w:rsidR="00935FF4" w:rsidRPr="008072F0" w:rsidRDefault="00935FF4" w:rsidP="00214C8B">
            <w:pPr>
              <w:pStyle w:val="TAL"/>
              <w:rPr>
                <w:b/>
              </w:rPr>
            </w:pPr>
            <w:r w:rsidRPr="008072F0">
              <w:rPr>
                <w:b/>
              </w:rPr>
              <w:t>TTCN-3 Record Type</w:t>
            </w:r>
          </w:p>
        </w:tc>
      </w:tr>
      <w:tr w:rsidR="00935FF4" w14:paraId="510B7EA5" w14:textId="77777777" w:rsidTr="00214C8B">
        <w:tc>
          <w:tcPr>
            <w:tcW w:w="1479" w:type="dxa"/>
            <w:tcBorders>
              <w:bottom w:val="single" w:sz="4" w:space="0" w:color="auto"/>
            </w:tcBorders>
            <w:shd w:val="clear" w:color="auto" w:fill="E0E0E0"/>
          </w:tcPr>
          <w:p w14:paraId="5A775E4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306941BB" w14:textId="77777777" w:rsidR="00935FF4" w:rsidRPr="008072F0" w:rsidRDefault="00935FF4" w:rsidP="00214C8B">
            <w:pPr>
              <w:pStyle w:val="TAL"/>
              <w:rPr>
                <w:b/>
              </w:rPr>
            </w:pPr>
            <w:r w:rsidRPr="008072F0">
              <w:rPr>
                <w:b/>
              </w:rPr>
              <w:t>MCX_IPCAN_CellConfig_Type</w:t>
            </w:r>
          </w:p>
        </w:tc>
      </w:tr>
      <w:tr w:rsidR="00935FF4" w14:paraId="7B3068F8" w14:textId="77777777" w:rsidTr="00214C8B">
        <w:tc>
          <w:tcPr>
            <w:tcW w:w="1479" w:type="dxa"/>
            <w:tcBorders>
              <w:bottom w:val="double" w:sz="4" w:space="0" w:color="auto"/>
            </w:tcBorders>
            <w:shd w:val="clear" w:color="auto" w:fill="E0E0E0"/>
          </w:tcPr>
          <w:p w14:paraId="4106665E"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D92099A" w14:textId="77777777" w:rsidR="00935FF4" w:rsidRPr="008072F0" w:rsidRDefault="00935FF4" w:rsidP="00214C8B">
            <w:pPr>
              <w:pStyle w:val="TAL"/>
            </w:pPr>
            <w:r w:rsidRPr="008072F0">
              <w:t>Create a cell and send out system information.</w:t>
            </w:r>
          </w:p>
          <w:p w14:paraId="56873089" w14:textId="77777777" w:rsidR="00935FF4" w:rsidRPr="008072F0" w:rsidRDefault="00935FF4" w:rsidP="00214C8B">
            <w:pPr>
              <w:pStyle w:val="TAL"/>
            </w:pPr>
            <w:r w:rsidRPr="008072F0">
              <w:t>CellId : cell id of the cell to be created</w:t>
            </w:r>
          </w:p>
          <w:p w14:paraId="1B5DDE93" w14:textId="77777777" w:rsidR="00935FF4" w:rsidRPr="008072F0" w:rsidRDefault="00935FF4" w:rsidP="00214C8B">
            <w:pPr>
              <w:pStyle w:val="TAL"/>
            </w:pPr>
            <w:r w:rsidRPr="008072F0">
              <w:t>Reference implementation: f_EUTRA_CellConfig_Def</w:t>
            </w:r>
          </w:p>
        </w:tc>
      </w:tr>
    </w:tbl>
    <w:p w14:paraId="0B37DB72" w14:textId="77777777" w:rsidR="00935FF4" w:rsidRDefault="00935FF4" w:rsidP="00935FF4"/>
    <w:p w14:paraId="78EA66DF" w14:textId="77777777" w:rsidR="00935FF4" w:rsidRDefault="00935FF4" w:rsidP="00935FF4">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76D59D2B" w14:textId="77777777" w:rsidTr="00214C8B">
        <w:tc>
          <w:tcPr>
            <w:tcW w:w="9857" w:type="dxa"/>
            <w:gridSpan w:val="4"/>
            <w:shd w:val="clear" w:color="auto" w:fill="E0E0E0"/>
          </w:tcPr>
          <w:p w14:paraId="53797DA2" w14:textId="77777777" w:rsidR="00935FF4" w:rsidRPr="008072F0" w:rsidRDefault="00935FF4" w:rsidP="00214C8B">
            <w:pPr>
              <w:pStyle w:val="TAL"/>
              <w:rPr>
                <w:b/>
              </w:rPr>
            </w:pPr>
            <w:r w:rsidRPr="008072F0">
              <w:rPr>
                <w:b/>
              </w:rPr>
              <w:t>TTCN-3 Record Type</w:t>
            </w:r>
          </w:p>
        </w:tc>
      </w:tr>
      <w:tr w:rsidR="00935FF4" w14:paraId="1E556898" w14:textId="77777777" w:rsidTr="00214C8B">
        <w:tc>
          <w:tcPr>
            <w:tcW w:w="1479" w:type="dxa"/>
            <w:tcBorders>
              <w:bottom w:val="single" w:sz="4" w:space="0" w:color="auto"/>
            </w:tcBorders>
            <w:shd w:val="clear" w:color="auto" w:fill="E0E0E0"/>
          </w:tcPr>
          <w:p w14:paraId="7BFB7B58"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9B7E191" w14:textId="77777777" w:rsidR="00935FF4" w:rsidRPr="008072F0" w:rsidRDefault="00935FF4" w:rsidP="00214C8B">
            <w:pPr>
              <w:pStyle w:val="TAL"/>
              <w:rPr>
                <w:b/>
              </w:rPr>
            </w:pPr>
            <w:r w:rsidRPr="008072F0">
              <w:rPr>
                <w:b/>
              </w:rPr>
              <w:t>MCX_IPCAN_CellPower_Type</w:t>
            </w:r>
          </w:p>
        </w:tc>
      </w:tr>
      <w:tr w:rsidR="00935FF4" w14:paraId="2796B2C3" w14:textId="77777777" w:rsidTr="00214C8B">
        <w:tc>
          <w:tcPr>
            <w:tcW w:w="1479" w:type="dxa"/>
            <w:tcBorders>
              <w:bottom w:val="double" w:sz="4" w:space="0" w:color="auto"/>
            </w:tcBorders>
            <w:shd w:val="clear" w:color="auto" w:fill="E0E0E0"/>
          </w:tcPr>
          <w:p w14:paraId="4D9A5ED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63647B6" w14:textId="77777777" w:rsidR="00935FF4" w:rsidRPr="008072F0" w:rsidRDefault="00935FF4" w:rsidP="00214C8B">
            <w:pPr>
              <w:pStyle w:val="TAL"/>
            </w:pPr>
            <w:r w:rsidRPr="008072F0">
              <w:t>Set the cell power of a cell.</w:t>
            </w:r>
          </w:p>
          <w:p w14:paraId="5B69DB85" w14:textId="77777777" w:rsidR="00935FF4" w:rsidRPr="008072F0" w:rsidRDefault="00935FF4" w:rsidP="00214C8B">
            <w:pPr>
              <w:pStyle w:val="TAL"/>
            </w:pPr>
            <w:r w:rsidRPr="008072F0">
              <w:t>CellId : cell id of the cell</w:t>
            </w:r>
          </w:p>
          <w:p w14:paraId="07176552" w14:textId="77777777" w:rsidR="00935FF4" w:rsidRPr="008072F0" w:rsidRDefault="00935FF4" w:rsidP="00214C8B">
            <w:pPr>
              <w:pStyle w:val="TAL"/>
            </w:pPr>
            <w:r w:rsidRPr="008072F0">
              <w:t>Reference implementation: f_EUTRA_SetCellPower</w:t>
            </w:r>
          </w:p>
        </w:tc>
      </w:tr>
      <w:tr w:rsidR="00935FF4" w14:paraId="5A04E86B" w14:textId="77777777" w:rsidTr="00214C8B">
        <w:tc>
          <w:tcPr>
            <w:tcW w:w="1479" w:type="dxa"/>
            <w:tcBorders>
              <w:top w:val="double" w:sz="4" w:space="0" w:color="auto"/>
            </w:tcBorders>
            <w:shd w:val="clear" w:color="auto" w:fill="auto"/>
          </w:tcPr>
          <w:p w14:paraId="5B54B09D" w14:textId="77777777" w:rsidR="00935FF4" w:rsidRPr="008072F0" w:rsidRDefault="00935FF4" w:rsidP="00214C8B">
            <w:pPr>
              <w:pStyle w:val="TAL"/>
            </w:pPr>
            <w:r w:rsidRPr="008072F0">
              <w:t>AbsoluteCellPower</w:t>
            </w:r>
          </w:p>
        </w:tc>
        <w:tc>
          <w:tcPr>
            <w:tcW w:w="2464" w:type="dxa"/>
            <w:tcBorders>
              <w:top w:val="double" w:sz="4" w:space="0" w:color="auto"/>
            </w:tcBorders>
            <w:shd w:val="clear" w:color="auto" w:fill="auto"/>
          </w:tcPr>
          <w:p w14:paraId="5B0865B4" w14:textId="77777777" w:rsidR="00935FF4" w:rsidRPr="008072F0" w:rsidRDefault="00935FF4" w:rsidP="00214C8B">
            <w:pPr>
              <w:pStyle w:val="TAL"/>
            </w:pPr>
            <w:hyperlink w:anchor="MCX_IPCAN_AbsoluteCellPower_Type" w:history="1">
              <w:r w:rsidRPr="008072F0">
                <w:rPr>
                  <w:rStyle w:val="Hyperlink"/>
                </w:rPr>
                <w:t>MCX_IPCAN_AbsoluteCellPower_Type</w:t>
              </w:r>
            </w:hyperlink>
          </w:p>
        </w:tc>
        <w:tc>
          <w:tcPr>
            <w:tcW w:w="493" w:type="dxa"/>
            <w:tcBorders>
              <w:top w:val="double" w:sz="4" w:space="0" w:color="auto"/>
            </w:tcBorders>
            <w:shd w:val="clear" w:color="auto" w:fill="auto"/>
          </w:tcPr>
          <w:p w14:paraId="6C328F18" w14:textId="77777777" w:rsidR="00935FF4" w:rsidRPr="008072F0" w:rsidRDefault="00935FF4" w:rsidP="00214C8B">
            <w:pPr>
              <w:pStyle w:val="TAL"/>
            </w:pPr>
          </w:p>
        </w:tc>
        <w:tc>
          <w:tcPr>
            <w:tcW w:w="5421" w:type="dxa"/>
            <w:tcBorders>
              <w:top w:val="double" w:sz="4" w:space="0" w:color="auto"/>
            </w:tcBorders>
            <w:shd w:val="clear" w:color="auto" w:fill="auto"/>
          </w:tcPr>
          <w:p w14:paraId="6AA86A5A" w14:textId="77777777" w:rsidR="00935FF4" w:rsidRPr="008072F0" w:rsidRDefault="00935FF4" w:rsidP="00214C8B">
            <w:pPr>
              <w:pStyle w:val="TAL"/>
            </w:pPr>
          </w:p>
        </w:tc>
      </w:tr>
    </w:tbl>
    <w:p w14:paraId="09553607" w14:textId="77777777" w:rsidR="00935FF4" w:rsidRDefault="00935FF4" w:rsidP="00935FF4"/>
    <w:p w14:paraId="25066643" w14:textId="77777777" w:rsidR="00935FF4" w:rsidRDefault="00935FF4" w:rsidP="00935FF4">
      <w:pPr>
        <w:pStyle w:val="TH"/>
      </w:pPr>
      <w: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C3A8FC6" w14:textId="77777777" w:rsidTr="00214C8B">
        <w:tc>
          <w:tcPr>
            <w:tcW w:w="9857" w:type="dxa"/>
            <w:gridSpan w:val="4"/>
            <w:shd w:val="clear" w:color="auto" w:fill="E0E0E0"/>
          </w:tcPr>
          <w:p w14:paraId="018DE944" w14:textId="77777777" w:rsidR="00935FF4" w:rsidRPr="008072F0" w:rsidRDefault="00935FF4" w:rsidP="00214C8B">
            <w:pPr>
              <w:pStyle w:val="TAL"/>
              <w:rPr>
                <w:b/>
              </w:rPr>
            </w:pPr>
            <w:r w:rsidRPr="008072F0">
              <w:rPr>
                <w:b/>
              </w:rPr>
              <w:t>TTCN-3 Record Type</w:t>
            </w:r>
          </w:p>
        </w:tc>
      </w:tr>
      <w:tr w:rsidR="00935FF4" w14:paraId="1B5B378F" w14:textId="77777777" w:rsidTr="00214C8B">
        <w:tc>
          <w:tcPr>
            <w:tcW w:w="1479" w:type="dxa"/>
            <w:tcBorders>
              <w:bottom w:val="single" w:sz="4" w:space="0" w:color="auto"/>
            </w:tcBorders>
            <w:shd w:val="clear" w:color="auto" w:fill="E0E0E0"/>
          </w:tcPr>
          <w:p w14:paraId="2DAA7001"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E97A9D4" w14:textId="77777777" w:rsidR="00935FF4" w:rsidRPr="008072F0" w:rsidRDefault="00935FF4" w:rsidP="00214C8B">
            <w:pPr>
              <w:pStyle w:val="TAL"/>
              <w:rPr>
                <w:b/>
              </w:rPr>
            </w:pPr>
            <w:r w:rsidRPr="008072F0">
              <w:rPr>
                <w:b/>
              </w:rPr>
              <w:t>MCX_IPCAN_InitialRegistration_Type</w:t>
            </w:r>
          </w:p>
        </w:tc>
      </w:tr>
      <w:tr w:rsidR="00935FF4" w14:paraId="55F3861D" w14:textId="77777777" w:rsidTr="00214C8B">
        <w:tc>
          <w:tcPr>
            <w:tcW w:w="1479" w:type="dxa"/>
            <w:tcBorders>
              <w:bottom w:val="double" w:sz="4" w:space="0" w:color="auto"/>
            </w:tcBorders>
            <w:shd w:val="clear" w:color="auto" w:fill="E0E0E0"/>
          </w:tcPr>
          <w:p w14:paraId="156F211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3548B40" w14:textId="6A83EA8E" w:rsidR="00935FF4" w:rsidRPr="008072F0" w:rsidRDefault="00935FF4" w:rsidP="00214C8B">
            <w:pPr>
              <w:pStyle w:val="TAL"/>
            </w:pPr>
            <w:r w:rsidRPr="008072F0">
              <w:t>Perform initial registration procedure according to 3</w:t>
            </w:r>
            <w:r w:rsidR="00B262D9">
              <w:t>7</w:t>
            </w:r>
            <w:r w:rsidRPr="008072F0">
              <w:t>.579-1 clause 5.4.1A and Table 5.4.2.2.3-1 steps 2 - 16A to bring the UE into state 3 according to Figure 4.5.1-1 in 36.508.</w:t>
            </w:r>
          </w:p>
          <w:p w14:paraId="3D6EFCAD" w14:textId="54DB0A4E" w:rsidR="00935FF4" w:rsidRPr="008072F0" w:rsidRDefault="00935FF4" w:rsidP="00214C8B">
            <w:pPr>
              <w:pStyle w:val="TAL"/>
            </w:pPr>
            <w:r w:rsidRPr="008072F0">
              <w:t>As described in clause 5.4.1A of 3</w:t>
            </w:r>
            <w:r w:rsidR="00B262D9">
              <w:t>7</w:t>
            </w:r>
            <w:r w:rsidRPr="008072F0">
              <w:t>.579-1 after switch on the UE may register to an internet PDN, an IMS PDN and the MCX PDN.</w:t>
            </w:r>
          </w:p>
          <w:p w14:paraId="65E05E4C" w14:textId="77777777" w:rsidR="00935FF4" w:rsidRPr="008072F0" w:rsidRDefault="00935FF4" w:rsidP="00214C8B">
            <w:pPr>
              <w:pStyle w:val="TAL"/>
            </w:pPr>
            <w:r w:rsidRPr="008072F0">
              <w:t>NOTE: The UE does not need to register to MCX during initial registration after switch-on.</w:t>
            </w:r>
          </w:p>
          <w:p w14:paraId="6B8E8790" w14:textId="77777777" w:rsidR="00935FF4" w:rsidRPr="008072F0" w:rsidRDefault="00935FF4" w:rsidP="00214C8B">
            <w:pPr>
              <w:pStyle w:val="TAL"/>
            </w:pPr>
            <w:r w:rsidRPr="008072F0">
              <w:t>CellId : cell id of the cell</w:t>
            </w:r>
          </w:p>
        </w:tc>
      </w:tr>
      <w:tr w:rsidR="00935FF4" w14:paraId="45E5CCB5" w14:textId="77777777" w:rsidTr="00214C8B">
        <w:tc>
          <w:tcPr>
            <w:tcW w:w="1479" w:type="dxa"/>
            <w:tcBorders>
              <w:top w:val="double" w:sz="4" w:space="0" w:color="auto"/>
            </w:tcBorders>
            <w:shd w:val="clear" w:color="auto" w:fill="auto"/>
          </w:tcPr>
          <w:p w14:paraId="7A6CE877" w14:textId="77777777" w:rsidR="00935FF4" w:rsidRPr="008072F0" w:rsidRDefault="00935FF4" w:rsidP="00214C8B">
            <w:pPr>
              <w:pStyle w:val="TAL"/>
            </w:pPr>
            <w:r w:rsidRPr="008072F0">
              <w:t>PdnList</w:t>
            </w:r>
          </w:p>
        </w:tc>
        <w:tc>
          <w:tcPr>
            <w:tcW w:w="2464" w:type="dxa"/>
            <w:tcBorders>
              <w:top w:val="double" w:sz="4" w:space="0" w:color="auto"/>
            </w:tcBorders>
            <w:shd w:val="clear" w:color="auto" w:fill="auto"/>
          </w:tcPr>
          <w:p w14:paraId="3F1F0694" w14:textId="77777777" w:rsidR="00935FF4" w:rsidRPr="008072F0" w:rsidRDefault="00935FF4" w:rsidP="00214C8B">
            <w:pPr>
              <w:pStyle w:val="TAL"/>
            </w:pPr>
            <w:hyperlink w:anchor="MCX_IPCAN_PDN_InfoList_Type" w:history="1">
              <w:r w:rsidRPr="008072F0">
                <w:rPr>
                  <w:rStyle w:val="Hyperlink"/>
                </w:rPr>
                <w:t>MCX_IPCAN_PDN_InfoList_Type</w:t>
              </w:r>
            </w:hyperlink>
          </w:p>
        </w:tc>
        <w:tc>
          <w:tcPr>
            <w:tcW w:w="493" w:type="dxa"/>
            <w:tcBorders>
              <w:top w:val="double" w:sz="4" w:space="0" w:color="auto"/>
            </w:tcBorders>
            <w:shd w:val="clear" w:color="auto" w:fill="auto"/>
          </w:tcPr>
          <w:p w14:paraId="244C4498" w14:textId="77777777" w:rsidR="00935FF4" w:rsidRPr="008072F0" w:rsidRDefault="00935FF4" w:rsidP="00214C8B">
            <w:pPr>
              <w:pStyle w:val="TAL"/>
            </w:pPr>
          </w:p>
        </w:tc>
        <w:tc>
          <w:tcPr>
            <w:tcW w:w="5421" w:type="dxa"/>
            <w:tcBorders>
              <w:top w:val="double" w:sz="4" w:space="0" w:color="auto"/>
            </w:tcBorders>
            <w:shd w:val="clear" w:color="auto" w:fill="auto"/>
          </w:tcPr>
          <w:p w14:paraId="1CF0331E" w14:textId="77777777" w:rsidR="00935FF4" w:rsidRPr="008072F0" w:rsidRDefault="00935FF4" w:rsidP="00214C8B">
            <w:pPr>
              <w:pStyle w:val="TAL"/>
            </w:pPr>
            <w:r w:rsidRPr="008072F0">
              <w:t>list of PDNs the UE is expected to connect to during Idle Update procedure; the list may or may not contain MCX</w:t>
            </w:r>
          </w:p>
        </w:tc>
      </w:tr>
      <w:tr w:rsidR="00935FF4" w14:paraId="1D7A80BE" w14:textId="77777777" w:rsidTr="00214C8B">
        <w:tc>
          <w:tcPr>
            <w:tcW w:w="1479" w:type="dxa"/>
            <w:shd w:val="clear" w:color="auto" w:fill="auto"/>
          </w:tcPr>
          <w:p w14:paraId="1BEB082F" w14:textId="77777777" w:rsidR="00935FF4" w:rsidRPr="008072F0" w:rsidRDefault="00935FF4" w:rsidP="00214C8B">
            <w:pPr>
              <w:pStyle w:val="TAL"/>
            </w:pPr>
            <w:r w:rsidRPr="008072F0">
              <w:t>DefaultAPN</w:t>
            </w:r>
          </w:p>
        </w:tc>
        <w:tc>
          <w:tcPr>
            <w:tcW w:w="2464" w:type="dxa"/>
            <w:shd w:val="clear" w:color="auto" w:fill="auto"/>
          </w:tcPr>
          <w:p w14:paraId="22A5B10B" w14:textId="77777777" w:rsidR="00935FF4" w:rsidRPr="008072F0" w:rsidRDefault="00935FF4" w:rsidP="00214C8B">
            <w:pPr>
              <w:pStyle w:val="TAL"/>
            </w:pPr>
            <w:r w:rsidRPr="008072F0">
              <w:t>octetstring</w:t>
            </w:r>
          </w:p>
        </w:tc>
        <w:tc>
          <w:tcPr>
            <w:tcW w:w="493" w:type="dxa"/>
            <w:shd w:val="clear" w:color="auto" w:fill="auto"/>
          </w:tcPr>
          <w:p w14:paraId="4985AECA" w14:textId="77777777" w:rsidR="00935FF4" w:rsidRPr="008072F0" w:rsidRDefault="00935FF4" w:rsidP="00214C8B">
            <w:pPr>
              <w:pStyle w:val="TAL"/>
            </w:pPr>
          </w:p>
        </w:tc>
        <w:tc>
          <w:tcPr>
            <w:tcW w:w="5421" w:type="dxa"/>
            <w:shd w:val="clear" w:color="auto" w:fill="auto"/>
          </w:tcPr>
          <w:p w14:paraId="288F5347" w14:textId="77777777" w:rsidR="00935FF4" w:rsidRPr="008072F0" w:rsidRDefault="00935FF4" w:rsidP="00214C8B">
            <w:pPr>
              <w:pStyle w:val="TAL"/>
            </w:pPr>
            <w:r w:rsidRPr="008072F0">
              <w:t>APN to be used for the PDN (if any) for which the UE does not provide an APN; APN encoded according to 23.003 clause 9.1 and RFC 1035 clause 4.1.2</w:t>
            </w:r>
          </w:p>
        </w:tc>
      </w:tr>
    </w:tbl>
    <w:p w14:paraId="7FA9CA78" w14:textId="77777777" w:rsidR="00935FF4" w:rsidRDefault="00935FF4" w:rsidP="00935FF4"/>
    <w:p w14:paraId="2FC94871" w14:textId="77777777" w:rsidR="00935FF4" w:rsidRDefault="00935FF4" w:rsidP="00935FF4">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804AAF3" w14:textId="77777777" w:rsidTr="00214C8B">
        <w:tc>
          <w:tcPr>
            <w:tcW w:w="9857" w:type="dxa"/>
            <w:gridSpan w:val="4"/>
            <w:shd w:val="clear" w:color="auto" w:fill="E0E0E0"/>
          </w:tcPr>
          <w:p w14:paraId="57ECF1CA" w14:textId="77777777" w:rsidR="00935FF4" w:rsidRPr="008072F0" w:rsidRDefault="00935FF4" w:rsidP="00214C8B">
            <w:pPr>
              <w:pStyle w:val="TAL"/>
              <w:rPr>
                <w:b/>
              </w:rPr>
            </w:pPr>
            <w:r w:rsidRPr="008072F0">
              <w:rPr>
                <w:b/>
              </w:rPr>
              <w:t>TTCN-3 Record Type</w:t>
            </w:r>
          </w:p>
        </w:tc>
      </w:tr>
      <w:tr w:rsidR="00935FF4" w14:paraId="7BBACD43" w14:textId="77777777" w:rsidTr="00214C8B">
        <w:tc>
          <w:tcPr>
            <w:tcW w:w="1479" w:type="dxa"/>
            <w:tcBorders>
              <w:bottom w:val="single" w:sz="4" w:space="0" w:color="auto"/>
            </w:tcBorders>
            <w:shd w:val="clear" w:color="auto" w:fill="E0E0E0"/>
          </w:tcPr>
          <w:p w14:paraId="261EFA9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D7FD27D" w14:textId="77777777" w:rsidR="00935FF4" w:rsidRPr="008072F0" w:rsidRDefault="00935FF4" w:rsidP="00214C8B">
            <w:pPr>
              <w:pStyle w:val="TAL"/>
              <w:rPr>
                <w:b/>
              </w:rPr>
            </w:pPr>
            <w:r w:rsidRPr="008072F0">
              <w:rPr>
                <w:b/>
              </w:rPr>
              <w:t>MCX_IPCAN_AdditionalRegistrationMCX_Type</w:t>
            </w:r>
          </w:p>
        </w:tc>
      </w:tr>
      <w:tr w:rsidR="00935FF4" w14:paraId="49898A1D" w14:textId="77777777" w:rsidTr="00214C8B">
        <w:tc>
          <w:tcPr>
            <w:tcW w:w="1479" w:type="dxa"/>
            <w:tcBorders>
              <w:bottom w:val="double" w:sz="4" w:space="0" w:color="auto"/>
            </w:tcBorders>
            <w:shd w:val="clear" w:color="auto" w:fill="E0E0E0"/>
          </w:tcPr>
          <w:p w14:paraId="48618AF6"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1CD083" w14:textId="77777777" w:rsidR="00935FF4" w:rsidRPr="008072F0" w:rsidRDefault="00935FF4" w:rsidP="00214C8B">
            <w:pPr>
              <w:pStyle w:val="TAL"/>
            </w:pPr>
            <w:r w:rsidRPr="008072F0">
              <w:t>Procedure used, if the UE is configured not to connect automatically to the MCX PDN after switch-on:</w:t>
            </w:r>
          </w:p>
          <w:p w14:paraId="297826EE" w14:textId="0B6ED71D" w:rsidR="00935FF4" w:rsidRPr="008072F0" w:rsidRDefault="00935FF4" w:rsidP="00214C8B">
            <w:pPr>
              <w:pStyle w:val="TAL"/>
            </w:pPr>
            <w:r w:rsidRPr="008072F0">
              <w:t>In this case after initial registration the UE gets triggered from TTCN by an MMI command to start MCX registration and this procedure is started to perform steps 19 - 26 of 3</w:t>
            </w:r>
            <w:r w:rsidR="00B262D9">
              <w:t>7</w:t>
            </w:r>
            <w:r w:rsidRPr="008072F0">
              <w:t>.579-1 Table 5.4.2.2.3-1.</w:t>
            </w:r>
          </w:p>
          <w:p w14:paraId="017A3D2D" w14:textId="77777777" w:rsidR="00935FF4" w:rsidRPr="008072F0" w:rsidRDefault="00935FF4" w:rsidP="00214C8B">
            <w:pPr>
              <w:pStyle w:val="TAL"/>
            </w:pPr>
            <w:r w:rsidRPr="008072F0">
              <w:t>CellId : cell id of the cell</w:t>
            </w:r>
          </w:p>
        </w:tc>
      </w:tr>
      <w:tr w:rsidR="00935FF4" w14:paraId="3564E53C" w14:textId="77777777" w:rsidTr="00214C8B">
        <w:tc>
          <w:tcPr>
            <w:tcW w:w="1479" w:type="dxa"/>
            <w:tcBorders>
              <w:top w:val="double" w:sz="4" w:space="0" w:color="auto"/>
            </w:tcBorders>
            <w:shd w:val="clear" w:color="auto" w:fill="auto"/>
          </w:tcPr>
          <w:p w14:paraId="3C845F2A"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3D43B16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8F908B7" w14:textId="77777777" w:rsidR="00935FF4" w:rsidRPr="008072F0" w:rsidRDefault="00935FF4" w:rsidP="00214C8B">
            <w:pPr>
              <w:pStyle w:val="TAL"/>
            </w:pPr>
          </w:p>
        </w:tc>
        <w:tc>
          <w:tcPr>
            <w:tcW w:w="5421" w:type="dxa"/>
            <w:tcBorders>
              <w:top w:val="double" w:sz="4" w:space="0" w:color="auto"/>
            </w:tcBorders>
            <w:shd w:val="clear" w:color="auto" w:fill="auto"/>
          </w:tcPr>
          <w:p w14:paraId="34D047F2" w14:textId="77777777" w:rsidR="00935FF4" w:rsidRPr="008072F0" w:rsidRDefault="00935FF4" w:rsidP="00214C8B">
            <w:pPr>
              <w:pStyle w:val="TAL"/>
            </w:pPr>
          </w:p>
        </w:tc>
      </w:tr>
    </w:tbl>
    <w:p w14:paraId="7ABAEBDC" w14:textId="77777777" w:rsidR="00935FF4" w:rsidRDefault="00935FF4" w:rsidP="00935FF4"/>
    <w:p w14:paraId="6FF7588C" w14:textId="77777777" w:rsidR="00935FF4" w:rsidRDefault="00935FF4" w:rsidP="00935FF4">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A7A30BD" w14:textId="77777777" w:rsidTr="00214C8B">
        <w:tc>
          <w:tcPr>
            <w:tcW w:w="9857" w:type="dxa"/>
            <w:gridSpan w:val="4"/>
            <w:shd w:val="clear" w:color="auto" w:fill="E0E0E0"/>
          </w:tcPr>
          <w:p w14:paraId="7F0CD5FC" w14:textId="77777777" w:rsidR="00935FF4" w:rsidRPr="008072F0" w:rsidRDefault="00935FF4" w:rsidP="00214C8B">
            <w:pPr>
              <w:pStyle w:val="TAL"/>
              <w:rPr>
                <w:b/>
              </w:rPr>
            </w:pPr>
            <w:r w:rsidRPr="008072F0">
              <w:rPr>
                <w:b/>
              </w:rPr>
              <w:t>TTCN-3 Record Type</w:t>
            </w:r>
          </w:p>
        </w:tc>
      </w:tr>
      <w:tr w:rsidR="00935FF4" w14:paraId="5F7E7DAF" w14:textId="77777777" w:rsidTr="00214C8B">
        <w:tc>
          <w:tcPr>
            <w:tcW w:w="1479" w:type="dxa"/>
            <w:tcBorders>
              <w:bottom w:val="single" w:sz="4" w:space="0" w:color="auto"/>
            </w:tcBorders>
            <w:shd w:val="clear" w:color="auto" w:fill="E0E0E0"/>
          </w:tcPr>
          <w:p w14:paraId="2CAC96CE" w14:textId="77777777" w:rsidR="00935FF4" w:rsidRPr="008072F0" w:rsidRDefault="00935FF4" w:rsidP="00214C8B">
            <w:pPr>
              <w:pStyle w:val="TAL"/>
              <w:rPr>
                <w:b/>
              </w:rPr>
            </w:pPr>
            <w:bookmarkStart w:id="539"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42235FF" w14:textId="77777777" w:rsidR="00935FF4" w:rsidRPr="008072F0" w:rsidRDefault="00935FF4" w:rsidP="00214C8B">
            <w:pPr>
              <w:pStyle w:val="TAL"/>
              <w:rPr>
                <w:b/>
              </w:rPr>
            </w:pPr>
            <w:r w:rsidRPr="008072F0">
              <w:rPr>
                <w:b/>
              </w:rPr>
              <w:t>MCX_IPCAN_RRCConnectionSetupMO_Type</w:t>
            </w:r>
          </w:p>
        </w:tc>
      </w:tr>
      <w:bookmarkEnd w:id="539"/>
      <w:tr w:rsidR="00935FF4" w14:paraId="465E051E" w14:textId="77777777" w:rsidTr="00214C8B">
        <w:tc>
          <w:tcPr>
            <w:tcW w:w="1479" w:type="dxa"/>
            <w:tcBorders>
              <w:bottom w:val="double" w:sz="4" w:space="0" w:color="auto"/>
            </w:tcBorders>
            <w:shd w:val="clear" w:color="auto" w:fill="E0E0E0"/>
          </w:tcPr>
          <w:p w14:paraId="12A87AC5"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47A8306" w14:textId="729AC9EC" w:rsidR="00935FF4" w:rsidRPr="008072F0" w:rsidRDefault="00935FF4" w:rsidP="00214C8B">
            <w:pPr>
              <w:pStyle w:val="TAL"/>
            </w:pPr>
            <w:r w:rsidRPr="008072F0">
              <w:t>MO RRC connection establishment according to 3</w:t>
            </w:r>
            <w:r w:rsidR="00B262D9">
              <w:t>7</w:t>
            </w:r>
            <w:r w:rsidRPr="008072F0">
              <w:t>.579-1 table 5.4.3.2.3-1</w:t>
            </w:r>
          </w:p>
          <w:p w14:paraId="4B016481" w14:textId="77777777" w:rsidR="00935FF4" w:rsidRPr="008072F0" w:rsidRDefault="00935FF4" w:rsidP="00214C8B">
            <w:pPr>
              <w:pStyle w:val="TAL"/>
            </w:pPr>
            <w:r w:rsidRPr="008072F0">
              <w:t>CellId : cell id of the cell</w:t>
            </w:r>
          </w:p>
          <w:p w14:paraId="0F799536" w14:textId="77777777" w:rsidR="00935FF4" w:rsidRPr="008072F0" w:rsidRDefault="00935FF4" w:rsidP="00214C8B">
            <w:pPr>
              <w:pStyle w:val="TAL"/>
            </w:pPr>
            <w:r w:rsidRPr="008072F0">
              <w:t>Reference implementation: f_MCX_EUTRA_IPCAN_RRCConnectionEstablishment_MO</w:t>
            </w:r>
          </w:p>
        </w:tc>
      </w:tr>
      <w:tr w:rsidR="00935FF4" w14:paraId="016C71FB" w14:textId="77777777" w:rsidTr="00214C8B">
        <w:tc>
          <w:tcPr>
            <w:tcW w:w="1479" w:type="dxa"/>
            <w:tcBorders>
              <w:top w:val="double" w:sz="4" w:space="0" w:color="auto"/>
            </w:tcBorders>
            <w:shd w:val="clear" w:color="auto" w:fill="auto"/>
          </w:tcPr>
          <w:p w14:paraId="1FF73B33"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6AA6CB32"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1BCE3BCC" w14:textId="77777777" w:rsidR="00935FF4" w:rsidRPr="008072F0" w:rsidRDefault="00935FF4" w:rsidP="00214C8B">
            <w:pPr>
              <w:pStyle w:val="TAL"/>
            </w:pPr>
          </w:p>
        </w:tc>
        <w:tc>
          <w:tcPr>
            <w:tcW w:w="5421" w:type="dxa"/>
            <w:tcBorders>
              <w:top w:val="double" w:sz="4" w:space="0" w:color="auto"/>
            </w:tcBorders>
            <w:shd w:val="clear" w:color="auto" w:fill="auto"/>
          </w:tcPr>
          <w:p w14:paraId="51D8B389"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385D4A2E" w14:textId="77777777" w:rsidR="00935FF4" w:rsidRDefault="00935FF4" w:rsidP="00935FF4"/>
    <w:p w14:paraId="6DF38FB1" w14:textId="77777777" w:rsidR="00935FF4" w:rsidRDefault="00935FF4" w:rsidP="00935FF4">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AD6F8C" w14:textId="77777777" w:rsidTr="00214C8B">
        <w:tc>
          <w:tcPr>
            <w:tcW w:w="9857" w:type="dxa"/>
            <w:gridSpan w:val="4"/>
            <w:shd w:val="clear" w:color="auto" w:fill="E0E0E0"/>
          </w:tcPr>
          <w:p w14:paraId="33DC5B75" w14:textId="77777777" w:rsidR="00935FF4" w:rsidRPr="008072F0" w:rsidRDefault="00935FF4" w:rsidP="00214C8B">
            <w:pPr>
              <w:pStyle w:val="TAL"/>
              <w:rPr>
                <w:b/>
              </w:rPr>
            </w:pPr>
            <w:r w:rsidRPr="008072F0">
              <w:rPr>
                <w:b/>
              </w:rPr>
              <w:t>TTCN-3 Record Type</w:t>
            </w:r>
          </w:p>
        </w:tc>
      </w:tr>
      <w:tr w:rsidR="00935FF4" w14:paraId="597DAD74" w14:textId="77777777" w:rsidTr="00214C8B">
        <w:tc>
          <w:tcPr>
            <w:tcW w:w="1479" w:type="dxa"/>
            <w:tcBorders>
              <w:bottom w:val="single" w:sz="4" w:space="0" w:color="auto"/>
            </w:tcBorders>
            <w:shd w:val="clear" w:color="auto" w:fill="E0E0E0"/>
          </w:tcPr>
          <w:p w14:paraId="439D11BF" w14:textId="77777777" w:rsidR="00935FF4" w:rsidRPr="008072F0" w:rsidRDefault="00935FF4" w:rsidP="00214C8B">
            <w:pPr>
              <w:pStyle w:val="TAL"/>
              <w:rPr>
                <w:b/>
              </w:rPr>
            </w:pPr>
            <w:bookmarkStart w:id="540"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7BBE9597" w14:textId="77777777" w:rsidR="00935FF4" w:rsidRPr="008072F0" w:rsidRDefault="00935FF4" w:rsidP="00214C8B">
            <w:pPr>
              <w:pStyle w:val="TAL"/>
              <w:rPr>
                <w:b/>
              </w:rPr>
            </w:pPr>
            <w:r w:rsidRPr="008072F0">
              <w:rPr>
                <w:b/>
              </w:rPr>
              <w:t>MCX_IPCAN_RRCConnectionSetupMT_Type</w:t>
            </w:r>
          </w:p>
        </w:tc>
      </w:tr>
      <w:bookmarkEnd w:id="540"/>
      <w:tr w:rsidR="00935FF4" w14:paraId="00A3C1A0" w14:textId="77777777" w:rsidTr="00214C8B">
        <w:tc>
          <w:tcPr>
            <w:tcW w:w="1479" w:type="dxa"/>
            <w:tcBorders>
              <w:bottom w:val="double" w:sz="4" w:space="0" w:color="auto"/>
            </w:tcBorders>
            <w:shd w:val="clear" w:color="auto" w:fill="E0E0E0"/>
          </w:tcPr>
          <w:p w14:paraId="45740EB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0643DB9" w14:textId="4EF44038" w:rsidR="00935FF4" w:rsidRPr="008072F0" w:rsidRDefault="00935FF4" w:rsidP="00214C8B">
            <w:pPr>
              <w:pStyle w:val="TAL"/>
            </w:pPr>
            <w:r w:rsidRPr="008072F0">
              <w:t>MT RRC connection establishment according to 3</w:t>
            </w:r>
            <w:r w:rsidR="00B262D9">
              <w:t>7</w:t>
            </w:r>
            <w:r w:rsidRPr="008072F0">
              <w:t>.579-1 table 5.4.4.2.3-1</w:t>
            </w:r>
          </w:p>
          <w:p w14:paraId="70A09621" w14:textId="77777777" w:rsidR="00935FF4" w:rsidRPr="008072F0" w:rsidRDefault="00935FF4" w:rsidP="00214C8B">
            <w:pPr>
              <w:pStyle w:val="TAL"/>
            </w:pPr>
            <w:r w:rsidRPr="008072F0">
              <w:t>CellId : cell id of the cell</w:t>
            </w:r>
          </w:p>
          <w:p w14:paraId="5BAC6B78" w14:textId="77777777" w:rsidR="00935FF4" w:rsidRPr="008072F0" w:rsidRDefault="00935FF4" w:rsidP="00214C8B">
            <w:pPr>
              <w:pStyle w:val="TAL"/>
            </w:pPr>
            <w:r w:rsidRPr="008072F0">
              <w:t>Reference implementation: f_MCX_EUTRA_IPCAN_RRCConnectionEstablishment_MT</w:t>
            </w:r>
          </w:p>
        </w:tc>
      </w:tr>
      <w:tr w:rsidR="00935FF4" w14:paraId="656291BB" w14:textId="77777777" w:rsidTr="00214C8B">
        <w:tc>
          <w:tcPr>
            <w:tcW w:w="1479" w:type="dxa"/>
            <w:tcBorders>
              <w:top w:val="double" w:sz="4" w:space="0" w:color="auto"/>
            </w:tcBorders>
            <w:shd w:val="clear" w:color="auto" w:fill="auto"/>
          </w:tcPr>
          <w:p w14:paraId="2547C13D"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4CCCF7C9"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6E4AA8F4" w14:textId="77777777" w:rsidR="00935FF4" w:rsidRPr="008072F0" w:rsidRDefault="00935FF4" w:rsidP="00214C8B">
            <w:pPr>
              <w:pStyle w:val="TAL"/>
            </w:pPr>
          </w:p>
        </w:tc>
        <w:tc>
          <w:tcPr>
            <w:tcW w:w="5421" w:type="dxa"/>
            <w:tcBorders>
              <w:top w:val="double" w:sz="4" w:space="0" w:color="auto"/>
            </w:tcBorders>
            <w:shd w:val="clear" w:color="auto" w:fill="auto"/>
          </w:tcPr>
          <w:p w14:paraId="41409360"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117D9432" w14:textId="77777777" w:rsidR="00935FF4" w:rsidRDefault="00935FF4" w:rsidP="00935FF4"/>
    <w:p w14:paraId="19AAECCD" w14:textId="77777777" w:rsidR="00935FF4" w:rsidRDefault="00935FF4" w:rsidP="00935FF4">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950AF8A" w14:textId="77777777" w:rsidTr="00214C8B">
        <w:tc>
          <w:tcPr>
            <w:tcW w:w="9857" w:type="dxa"/>
            <w:gridSpan w:val="2"/>
            <w:shd w:val="clear" w:color="auto" w:fill="E0E0E0"/>
          </w:tcPr>
          <w:p w14:paraId="4D4B3583" w14:textId="77777777" w:rsidR="00935FF4" w:rsidRPr="008072F0" w:rsidRDefault="00935FF4" w:rsidP="00214C8B">
            <w:pPr>
              <w:pStyle w:val="TAL"/>
              <w:rPr>
                <w:b/>
              </w:rPr>
            </w:pPr>
            <w:r w:rsidRPr="008072F0">
              <w:rPr>
                <w:b/>
              </w:rPr>
              <w:t>TTCN-3 Record of Type</w:t>
            </w:r>
          </w:p>
        </w:tc>
      </w:tr>
      <w:tr w:rsidR="00935FF4" w14:paraId="675AF6DF" w14:textId="77777777" w:rsidTr="00214C8B">
        <w:tc>
          <w:tcPr>
            <w:tcW w:w="1971" w:type="dxa"/>
            <w:tcBorders>
              <w:bottom w:val="single" w:sz="4" w:space="0" w:color="auto"/>
            </w:tcBorders>
            <w:shd w:val="clear" w:color="auto" w:fill="E0E0E0"/>
          </w:tcPr>
          <w:p w14:paraId="076B2FE1"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3618900C" w14:textId="77777777" w:rsidR="00935FF4" w:rsidRPr="008072F0" w:rsidRDefault="00935FF4" w:rsidP="00214C8B">
            <w:pPr>
              <w:pStyle w:val="TAL"/>
              <w:rPr>
                <w:b/>
              </w:rPr>
            </w:pPr>
            <w:r w:rsidRPr="008072F0">
              <w:rPr>
                <w:b/>
              </w:rPr>
              <w:t>MCX_IPCAN_ActivateDedicatedEpsBearerMCX_Type</w:t>
            </w:r>
          </w:p>
        </w:tc>
      </w:tr>
      <w:tr w:rsidR="00935FF4" w14:paraId="2EA1B061" w14:textId="77777777" w:rsidTr="00214C8B">
        <w:tc>
          <w:tcPr>
            <w:tcW w:w="1971" w:type="dxa"/>
            <w:tcBorders>
              <w:bottom w:val="double" w:sz="4" w:space="0" w:color="auto"/>
            </w:tcBorders>
            <w:shd w:val="clear" w:color="auto" w:fill="E0E0E0"/>
          </w:tcPr>
          <w:p w14:paraId="27BDB309"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38A3AEF" w14:textId="77777777" w:rsidR="00935FF4" w:rsidRPr="008072F0" w:rsidRDefault="00935FF4" w:rsidP="00214C8B">
            <w:pPr>
              <w:pStyle w:val="TAL"/>
            </w:pPr>
            <w:r w:rsidRPr="008072F0">
              <w:t>Establish dedicated EPS bearer(s) for the MCX PDN</w:t>
            </w:r>
          </w:p>
          <w:p w14:paraId="5903B46C" w14:textId="77777777" w:rsidR="00935FF4" w:rsidRPr="008072F0" w:rsidRDefault="00935FF4" w:rsidP="00214C8B">
            <w:pPr>
              <w:pStyle w:val="TAL"/>
            </w:pPr>
            <w:r w:rsidRPr="008072F0">
              <w:t>CellId : cell id of the cell</w:t>
            </w:r>
          </w:p>
          <w:p w14:paraId="7E2D65A7" w14:textId="77777777" w:rsidR="00935FF4" w:rsidRPr="008072F0" w:rsidRDefault="00935FF4" w:rsidP="00214C8B">
            <w:pPr>
              <w:pStyle w:val="TAL"/>
            </w:pPr>
            <w:r w:rsidRPr="008072F0">
              <w:t>Reference implementation: f_MCX_EUTRA_IPCAN_ActivateDedicatedEpsBearer</w:t>
            </w:r>
          </w:p>
        </w:tc>
      </w:tr>
      <w:tr w:rsidR="00935FF4" w14:paraId="4E7010C4" w14:textId="77777777" w:rsidTr="00214C8B">
        <w:tc>
          <w:tcPr>
            <w:tcW w:w="9857" w:type="dxa"/>
            <w:gridSpan w:val="2"/>
            <w:tcBorders>
              <w:top w:val="double" w:sz="4" w:space="0" w:color="auto"/>
            </w:tcBorders>
            <w:shd w:val="clear" w:color="auto" w:fill="auto"/>
          </w:tcPr>
          <w:p w14:paraId="0BF844B2" w14:textId="77777777" w:rsidR="00935FF4" w:rsidRPr="008072F0" w:rsidRDefault="00935FF4" w:rsidP="00214C8B">
            <w:pPr>
              <w:pStyle w:val="TAL"/>
            </w:pPr>
            <w:r w:rsidRPr="008072F0">
              <w:t xml:space="preserve">record  of </w:t>
            </w:r>
            <w:hyperlink w:anchor="MCX_IPCAN_ASP_DedicatedEpsBearerInfo_Typ" w:history="1">
              <w:r w:rsidRPr="008072F0">
                <w:rPr>
                  <w:rStyle w:val="Hyperlink"/>
                </w:rPr>
                <w:t>MCX_IPCAN_ASP_DedicatedEpsBearerInfo_Type</w:t>
              </w:r>
            </w:hyperlink>
            <w:r w:rsidRPr="008072F0">
              <w:t>e</w:t>
            </w:r>
          </w:p>
        </w:tc>
      </w:tr>
    </w:tbl>
    <w:p w14:paraId="3C402092" w14:textId="77777777" w:rsidR="00935FF4" w:rsidRDefault="00935FF4" w:rsidP="00935FF4"/>
    <w:p w14:paraId="032E5410" w14:textId="77777777" w:rsidR="00935FF4" w:rsidRDefault="00935FF4" w:rsidP="00935FF4">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E29607D" w14:textId="77777777" w:rsidTr="00214C8B">
        <w:tc>
          <w:tcPr>
            <w:tcW w:w="9857" w:type="dxa"/>
            <w:gridSpan w:val="2"/>
            <w:shd w:val="clear" w:color="auto" w:fill="E0E0E0"/>
          </w:tcPr>
          <w:p w14:paraId="235BA72E" w14:textId="77777777" w:rsidR="00935FF4" w:rsidRPr="008072F0" w:rsidRDefault="00935FF4" w:rsidP="00214C8B">
            <w:pPr>
              <w:pStyle w:val="TAL"/>
              <w:rPr>
                <w:b/>
              </w:rPr>
            </w:pPr>
            <w:r w:rsidRPr="008072F0">
              <w:rPr>
                <w:b/>
              </w:rPr>
              <w:t>TTCN-3 Record Type</w:t>
            </w:r>
          </w:p>
        </w:tc>
      </w:tr>
      <w:tr w:rsidR="00935FF4" w14:paraId="42088741" w14:textId="77777777" w:rsidTr="00214C8B">
        <w:tc>
          <w:tcPr>
            <w:tcW w:w="1479" w:type="dxa"/>
            <w:tcBorders>
              <w:bottom w:val="single" w:sz="4" w:space="0" w:color="auto"/>
            </w:tcBorders>
            <w:shd w:val="clear" w:color="auto" w:fill="E0E0E0"/>
          </w:tcPr>
          <w:p w14:paraId="64675E8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6CA2F11B" w14:textId="77777777" w:rsidR="00935FF4" w:rsidRPr="008072F0" w:rsidRDefault="00935FF4" w:rsidP="00214C8B">
            <w:pPr>
              <w:pStyle w:val="TAL"/>
              <w:rPr>
                <w:b/>
              </w:rPr>
            </w:pPr>
            <w:r w:rsidRPr="008072F0">
              <w:rPr>
                <w:b/>
              </w:rPr>
              <w:t>MCX_IPCAN_RRCConnectionRelease_Type</w:t>
            </w:r>
          </w:p>
        </w:tc>
      </w:tr>
      <w:tr w:rsidR="00935FF4" w14:paraId="194F8EB2" w14:textId="77777777" w:rsidTr="00214C8B">
        <w:tc>
          <w:tcPr>
            <w:tcW w:w="1479" w:type="dxa"/>
            <w:tcBorders>
              <w:bottom w:val="double" w:sz="4" w:space="0" w:color="auto"/>
            </w:tcBorders>
            <w:shd w:val="clear" w:color="auto" w:fill="E0E0E0"/>
          </w:tcPr>
          <w:p w14:paraId="5C39988F"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89E9EE3" w14:textId="77777777" w:rsidR="00935FF4" w:rsidRPr="008072F0" w:rsidRDefault="00935FF4" w:rsidP="00214C8B">
            <w:pPr>
              <w:pStyle w:val="TAL"/>
            </w:pPr>
            <w:r w:rsidRPr="008072F0">
              <w:t>Relase RRC connection</w:t>
            </w:r>
          </w:p>
          <w:p w14:paraId="68422462" w14:textId="77777777" w:rsidR="00935FF4" w:rsidRPr="008072F0" w:rsidRDefault="00935FF4" w:rsidP="00214C8B">
            <w:pPr>
              <w:pStyle w:val="TAL"/>
            </w:pPr>
            <w:r w:rsidRPr="008072F0">
              <w:t>CellId : cell id of the cell</w:t>
            </w:r>
          </w:p>
          <w:p w14:paraId="4C7AAD1A" w14:textId="77777777" w:rsidR="00935FF4" w:rsidRPr="008072F0" w:rsidRDefault="00935FF4" w:rsidP="00214C8B">
            <w:pPr>
              <w:pStyle w:val="TAL"/>
            </w:pPr>
            <w:r w:rsidRPr="008072F0">
              <w:t>Reference implementation: f_EUTRA_RRC_ConnectionRelease</w:t>
            </w:r>
          </w:p>
        </w:tc>
      </w:tr>
    </w:tbl>
    <w:p w14:paraId="1C220ABF" w14:textId="77777777" w:rsidR="00935FF4" w:rsidRDefault="00935FF4" w:rsidP="00935FF4"/>
    <w:p w14:paraId="6103112F" w14:textId="77777777" w:rsidR="00935FF4" w:rsidRDefault="00935FF4" w:rsidP="00935FF4">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5C95211" w14:textId="77777777" w:rsidTr="00214C8B">
        <w:tc>
          <w:tcPr>
            <w:tcW w:w="9857" w:type="dxa"/>
            <w:gridSpan w:val="2"/>
            <w:shd w:val="clear" w:color="auto" w:fill="E0E0E0"/>
          </w:tcPr>
          <w:p w14:paraId="4DB72312" w14:textId="77777777" w:rsidR="00935FF4" w:rsidRPr="008072F0" w:rsidRDefault="00935FF4" w:rsidP="00214C8B">
            <w:pPr>
              <w:pStyle w:val="TAL"/>
              <w:rPr>
                <w:b/>
              </w:rPr>
            </w:pPr>
            <w:r w:rsidRPr="008072F0">
              <w:rPr>
                <w:b/>
              </w:rPr>
              <w:t>TTCN-3 Record Type</w:t>
            </w:r>
          </w:p>
        </w:tc>
      </w:tr>
      <w:tr w:rsidR="00935FF4" w14:paraId="4B1FBC3D" w14:textId="77777777" w:rsidTr="00214C8B">
        <w:tc>
          <w:tcPr>
            <w:tcW w:w="1479" w:type="dxa"/>
            <w:tcBorders>
              <w:bottom w:val="single" w:sz="4" w:space="0" w:color="auto"/>
            </w:tcBorders>
            <w:shd w:val="clear" w:color="auto" w:fill="E0E0E0"/>
          </w:tcPr>
          <w:p w14:paraId="175E1891"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0FE1239B" w14:textId="77777777" w:rsidR="00935FF4" w:rsidRPr="008072F0" w:rsidRDefault="00935FF4" w:rsidP="00214C8B">
            <w:pPr>
              <w:pStyle w:val="TAL"/>
              <w:rPr>
                <w:b/>
              </w:rPr>
            </w:pPr>
            <w:r w:rsidRPr="008072F0">
              <w:rPr>
                <w:b/>
              </w:rPr>
              <w:t>MCX_IPCAN_Release_Type</w:t>
            </w:r>
          </w:p>
        </w:tc>
      </w:tr>
      <w:tr w:rsidR="00935FF4" w14:paraId="20BE084B" w14:textId="77777777" w:rsidTr="00214C8B">
        <w:tc>
          <w:tcPr>
            <w:tcW w:w="1479" w:type="dxa"/>
            <w:tcBorders>
              <w:bottom w:val="double" w:sz="4" w:space="0" w:color="auto"/>
            </w:tcBorders>
            <w:shd w:val="clear" w:color="auto" w:fill="E0E0E0"/>
          </w:tcPr>
          <w:p w14:paraId="1B853C3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6163CB77" w14:textId="77777777" w:rsidR="00935FF4" w:rsidRPr="008072F0" w:rsidRDefault="00935FF4" w:rsidP="00214C8B">
            <w:pPr>
              <w:pStyle w:val="TAL"/>
            </w:pPr>
            <w:r w:rsidRPr="008072F0">
              <w:t>Release all configuration at the system simulator;</w:t>
            </w:r>
          </w:p>
          <w:p w14:paraId="4C818AFE" w14:textId="77777777" w:rsidR="00935FF4" w:rsidRPr="008072F0" w:rsidRDefault="00935FF4" w:rsidP="00214C8B">
            <w:pPr>
              <w:pStyle w:val="TAL"/>
            </w:pPr>
            <w:r w:rsidRPr="008072F0">
              <w:t>CellId : eutra_Cell_NonSpecific</w:t>
            </w:r>
          </w:p>
        </w:tc>
      </w:tr>
    </w:tbl>
    <w:p w14:paraId="3550ECCE" w14:textId="77777777" w:rsidR="00935FF4" w:rsidRDefault="00935FF4" w:rsidP="00935FF4"/>
    <w:p w14:paraId="7C996037" w14:textId="77777777" w:rsidR="00935FF4" w:rsidRDefault="00935FF4" w:rsidP="00935FF4">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4A70F5A1" w14:textId="77777777" w:rsidTr="00214C8B">
        <w:tc>
          <w:tcPr>
            <w:tcW w:w="9857" w:type="dxa"/>
            <w:gridSpan w:val="3"/>
            <w:shd w:val="clear" w:color="auto" w:fill="E0E0E0"/>
          </w:tcPr>
          <w:p w14:paraId="230D25D4" w14:textId="77777777" w:rsidR="00935FF4" w:rsidRPr="008072F0" w:rsidRDefault="00935FF4" w:rsidP="00214C8B">
            <w:pPr>
              <w:pStyle w:val="TAL"/>
              <w:rPr>
                <w:b/>
              </w:rPr>
            </w:pPr>
            <w:r w:rsidRPr="008072F0">
              <w:rPr>
                <w:b/>
              </w:rPr>
              <w:t>TTCN-3 Union Type</w:t>
            </w:r>
          </w:p>
        </w:tc>
      </w:tr>
      <w:tr w:rsidR="00935FF4" w14:paraId="71F0FBE8" w14:textId="77777777" w:rsidTr="00214C8B">
        <w:tc>
          <w:tcPr>
            <w:tcW w:w="1479" w:type="dxa"/>
            <w:tcBorders>
              <w:bottom w:val="single" w:sz="4" w:space="0" w:color="auto"/>
            </w:tcBorders>
            <w:shd w:val="clear" w:color="auto" w:fill="E0E0E0"/>
          </w:tcPr>
          <w:p w14:paraId="6A8C037E"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186EE918" w14:textId="77777777" w:rsidR="00935FF4" w:rsidRPr="008072F0" w:rsidRDefault="00935FF4" w:rsidP="00214C8B">
            <w:pPr>
              <w:pStyle w:val="TAL"/>
              <w:rPr>
                <w:b/>
              </w:rPr>
            </w:pPr>
            <w:r w:rsidRPr="008072F0">
              <w:rPr>
                <w:b/>
              </w:rPr>
              <w:t>MCX_IPCAN_SystemRequest_Type</w:t>
            </w:r>
          </w:p>
        </w:tc>
      </w:tr>
      <w:tr w:rsidR="00935FF4" w14:paraId="482AAE71" w14:textId="77777777" w:rsidTr="00214C8B">
        <w:tc>
          <w:tcPr>
            <w:tcW w:w="1479" w:type="dxa"/>
            <w:tcBorders>
              <w:bottom w:val="double" w:sz="4" w:space="0" w:color="auto"/>
            </w:tcBorders>
            <w:shd w:val="clear" w:color="auto" w:fill="E0E0E0"/>
          </w:tcPr>
          <w:p w14:paraId="44FCEA58"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5B6FD93" w14:textId="77777777" w:rsidR="00935FF4" w:rsidRPr="008072F0" w:rsidRDefault="00935FF4" w:rsidP="00214C8B">
            <w:pPr>
              <w:pStyle w:val="TAL"/>
            </w:pPr>
          </w:p>
        </w:tc>
      </w:tr>
      <w:tr w:rsidR="00935FF4" w14:paraId="5E4A3F6B" w14:textId="77777777" w:rsidTr="00214C8B">
        <w:tc>
          <w:tcPr>
            <w:tcW w:w="1479" w:type="dxa"/>
            <w:tcBorders>
              <w:top w:val="double" w:sz="4" w:space="0" w:color="auto"/>
            </w:tcBorders>
            <w:shd w:val="clear" w:color="auto" w:fill="auto"/>
          </w:tcPr>
          <w:p w14:paraId="28730E2D"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60F3A81E" w14:textId="77777777" w:rsidR="00935FF4" w:rsidRPr="008072F0" w:rsidRDefault="00935FF4" w:rsidP="00214C8B">
            <w:pPr>
              <w:pStyle w:val="TAL"/>
            </w:pPr>
            <w:hyperlink w:anchor="MCX_IPCAN_Init_Type" w:history="1">
              <w:r w:rsidRPr="008072F0">
                <w:rPr>
                  <w:rStyle w:val="Hyperlink"/>
                </w:rPr>
                <w:t>MCX_IPCAN_Init_Type</w:t>
              </w:r>
            </w:hyperlink>
          </w:p>
        </w:tc>
        <w:tc>
          <w:tcPr>
            <w:tcW w:w="5421" w:type="dxa"/>
            <w:tcBorders>
              <w:top w:val="double" w:sz="4" w:space="0" w:color="auto"/>
            </w:tcBorders>
            <w:shd w:val="clear" w:color="auto" w:fill="auto"/>
          </w:tcPr>
          <w:p w14:paraId="7E856395" w14:textId="77777777" w:rsidR="00935FF4" w:rsidRPr="008072F0" w:rsidRDefault="00935FF4" w:rsidP="00214C8B">
            <w:pPr>
              <w:pStyle w:val="TAL"/>
            </w:pPr>
          </w:p>
        </w:tc>
      </w:tr>
      <w:tr w:rsidR="00935FF4" w14:paraId="6E853E6B" w14:textId="77777777" w:rsidTr="00214C8B">
        <w:tc>
          <w:tcPr>
            <w:tcW w:w="1479" w:type="dxa"/>
            <w:shd w:val="clear" w:color="auto" w:fill="auto"/>
          </w:tcPr>
          <w:p w14:paraId="616FC21D" w14:textId="77777777" w:rsidR="00935FF4" w:rsidRPr="008072F0" w:rsidRDefault="00935FF4" w:rsidP="00214C8B">
            <w:pPr>
              <w:pStyle w:val="TAL"/>
            </w:pPr>
            <w:r w:rsidRPr="008072F0">
              <w:t>CellConfig</w:t>
            </w:r>
          </w:p>
        </w:tc>
        <w:tc>
          <w:tcPr>
            <w:tcW w:w="2957" w:type="dxa"/>
            <w:shd w:val="clear" w:color="auto" w:fill="auto"/>
          </w:tcPr>
          <w:p w14:paraId="1776AF00" w14:textId="77777777" w:rsidR="00935FF4" w:rsidRPr="008072F0" w:rsidRDefault="00935FF4" w:rsidP="00214C8B">
            <w:pPr>
              <w:pStyle w:val="TAL"/>
            </w:pPr>
            <w:hyperlink w:anchor="MCX_IPCAN_CellConfig_Type" w:history="1">
              <w:r w:rsidRPr="008072F0">
                <w:rPr>
                  <w:rStyle w:val="Hyperlink"/>
                </w:rPr>
                <w:t>MCX_IPCAN_CellConfig_Type</w:t>
              </w:r>
            </w:hyperlink>
          </w:p>
        </w:tc>
        <w:tc>
          <w:tcPr>
            <w:tcW w:w="5421" w:type="dxa"/>
            <w:shd w:val="clear" w:color="auto" w:fill="auto"/>
          </w:tcPr>
          <w:p w14:paraId="3F244C05" w14:textId="77777777" w:rsidR="00935FF4" w:rsidRPr="008072F0" w:rsidRDefault="00935FF4" w:rsidP="00214C8B">
            <w:pPr>
              <w:pStyle w:val="TAL"/>
            </w:pPr>
          </w:p>
        </w:tc>
      </w:tr>
      <w:tr w:rsidR="00935FF4" w14:paraId="32748CEB" w14:textId="77777777" w:rsidTr="00214C8B">
        <w:tc>
          <w:tcPr>
            <w:tcW w:w="1479" w:type="dxa"/>
            <w:shd w:val="clear" w:color="auto" w:fill="auto"/>
          </w:tcPr>
          <w:p w14:paraId="08B89093" w14:textId="77777777" w:rsidR="00935FF4" w:rsidRPr="008072F0" w:rsidRDefault="00935FF4" w:rsidP="00214C8B">
            <w:pPr>
              <w:pStyle w:val="TAL"/>
            </w:pPr>
            <w:r w:rsidRPr="008072F0">
              <w:t>CellPower</w:t>
            </w:r>
          </w:p>
        </w:tc>
        <w:tc>
          <w:tcPr>
            <w:tcW w:w="2957" w:type="dxa"/>
            <w:shd w:val="clear" w:color="auto" w:fill="auto"/>
          </w:tcPr>
          <w:p w14:paraId="2B8F1B10" w14:textId="77777777" w:rsidR="00935FF4" w:rsidRPr="008072F0" w:rsidRDefault="00935FF4" w:rsidP="00214C8B">
            <w:pPr>
              <w:pStyle w:val="TAL"/>
            </w:pPr>
            <w:hyperlink w:anchor="MCX_IPCAN_CellPower_Type" w:history="1">
              <w:r w:rsidRPr="008072F0">
                <w:rPr>
                  <w:rStyle w:val="Hyperlink"/>
                </w:rPr>
                <w:t>MCX_IPCAN_CellPower_Type</w:t>
              </w:r>
            </w:hyperlink>
          </w:p>
        </w:tc>
        <w:tc>
          <w:tcPr>
            <w:tcW w:w="5421" w:type="dxa"/>
            <w:shd w:val="clear" w:color="auto" w:fill="auto"/>
          </w:tcPr>
          <w:p w14:paraId="2C0E0F7A" w14:textId="77777777" w:rsidR="00935FF4" w:rsidRPr="008072F0" w:rsidRDefault="00935FF4" w:rsidP="00214C8B">
            <w:pPr>
              <w:pStyle w:val="TAL"/>
            </w:pPr>
          </w:p>
        </w:tc>
      </w:tr>
      <w:tr w:rsidR="00935FF4" w14:paraId="72090994" w14:textId="77777777" w:rsidTr="00214C8B">
        <w:tc>
          <w:tcPr>
            <w:tcW w:w="1479" w:type="dxa"/>
            <w:shd w:val="clear" w:color="auto" w:fill="auto"/>
          </w:tcPr>
          <w:p w14:paraId="3C4EE5CB" w14:textId="77777777" w:rsidR="00935FF4" w:rsidRPr="008072F0" w:rsidRDefault="00935FF4" w:rsidP="00214C8B">
            <w:pPr>
              <w:pStyle w:val="TAL"/>
            </w:pPr>
            <w:r w:rsidRPr="008072F0">
              <w:t>InitialRegistration</w:t>
            </w:r>
          </w:p>
        </w:tc>
        <w:tc>
          <w:tcPr>
            <w:tcW w:w="2957" w:type="dxa"/>
            <w:shd w:val="clear" w:color="auto" w:fill="auto"/>
          </w:tcPr>
          <w:p w14:paraId="39D26F18" w14:textId="77777777" w:rsidR="00935FF4" w:rsidRPr="008072F0" w:rsidRDefault="00935FF4" w:rsidP="00214C8B">
            <w:pPr>
              <w:pStyle w:val="TAL"/>
            </w:pPr>
            <w:hyperlink w:anchor="MCX_IPCAN_InitialRegistration_Type" w:history="1">
              <w:r w:rsidRPr="008072F0">
                <w:rPr>
                  <w:rStyle w:val="Hyperlink"/>
                </w:rPr>
                <w:t>MCX_IPCAN_InitialRegistration_Type</w:t>
              </w:r>
            </w:hyperlink>
          </w:p>
        </w:tc>
        <w:tc>
          <w:tcPr>
            <w:tcW w:w="5421" w:type="dxa"/>
            <w:shd w:val="clear" w:color="auto" w:fill="auto"/>
          </w:tcPr>
          <w:p w14:paraId="58FCB718" w14:textId="77777777" w:rsidR="00935FF4" w:rsidRPr="008072F0" w:rsidRDefault="00935FF4" w:rsidP="00214C8B">
            <w:pPr>
              <w:pStyle w:val="TAL"/>
            </w:pPr>
          </w:p>
        </w:tc>
      </w:tr>
      <w:tr w:rsidR="00935FF4" w14:paraId="618D6D72" w14:textId="77777777" w:rsidTr="00214C8B">
        <w:tc>
          <w:tcPr>
            <w:tcW w:w="1479" w:type="dxa"/>
            <w:shd w:val="clear" w:color="auto" w:fill="auto"/>
          </w:tcPr>
          <w:p w14:paraId="5FC16840" w14:textId="77777777" w:rsidR="00935FF4" w:rsidRPr="008072F0" w:rsidRDefault="00935FF4" w:rsidP="00214C8B">
            <w:pPr>
              <w:pStyle w:val="TAL"/>
            </w:pPr>
            <w:r w:rsidRPr="008072F0">
              <w:t>AdditionalRegistrationMCX</w:t>
            </w:r>
          </w:p>
        </w:tc>
        <w:tc>
          <w:tcPr>
            <w:tcW w:w="2957" w:type="dxa"/>
            <w:shd w:val="clear" w:color="auto" w:fill="auto"/>
          </w:tcPr>
          <w:p w14:paraId="19C95843" w14:textId="77777777" w:rsidR="00935FF4" w:rsidRPr="008072F0" w:rsidRDefault="00935FF4" w:rsidP="00214C8B">
            <w:pPr>
              <w:pStyle w:val="TAL"/>
            </w:pPr>
            <w:hyperlink w:anchor="MCX_IPCAN_AdditionalRegistrationMCX_Type" w:history="1">
              <w:r w:rsidRPr="008072F0">
                <w:rPr>
                  <w:rStyle w:val="Hyperlink"/>
                </w:rPr>
                <w:t>MCX_IPCAN_AdditionalRegistrationMCX_Type</w:t>
              </w:r>
            </w:hyperlink>
          </w:p>
        </w:tc>
        <w:tc>
          <w:tcPr>
            <w:tcW w:w="5421" w:type="dxa"/>
            <w:shd w:val="clear" w:color="auto" w:fill="auto"/>
          </w:tcPr>
          <w:p w14:paraId="5C4BC33A" w14:textId="77777777" w:rsidR="00935FF4" w:rsidRPr="008072F0" w:rsidRDefault="00935FF4" w:rsidP="00214C8B">
            <w:pPr>
              <w:pStyle w:val="TAL"/>
            </w:pPr>
          </w:p>
        </w:tc>
      </w:tr>
      <w:tr w:rsidR="00935FF4" w14:paraId="2D878BBF" w14:textId="77777777" w:rsidTr="00214C8B">
        <w:tc>
          <w:tcPr>
            <w:tcW w:w="1479" w:type="dxa"/>
            <w:shd w:val="clear" w:color="auto" w:fill="auto"/>
          </w:tcPr>
          <w:p w14:paraId="09ACA567" w14:textId="77777777" w:rsidR="00935FF4" w:rsidRPr="008072F0" w:rsidRDefault="00935FF4" w:rsidP="00214C8B">
            <w:pPr>
              <w:pStyle w:val="TAL"/>
            </w:pPr>
            <w:r w:rsidRPr="008072F0">
              <w:t>RRCConnectionSetupMO</w:t>
            </w:r>
          </w:p>
        </w:tc>
        <w:tc>
          <w:tcPr>
            <w:tcW w:w="2957" w:type="dxa"/>
            <w:shd w:val="clear" w:color="auto" w:fill="auto"/>
          </w:tcPr>
          <w:p w14:paraId="3F5224FA" w14:textId="77777777" w:rsidR="00935FF4" w:rsidRPr="008072F0" w:rsidRDefault="00935FF4" w:rsidP="00214C8B">
            <w:pPr>
              <w:pStyle w:val="TAL"/>
            </w:pPr>
            <w:hyperlink w:anchor="MCX_IPCAN_RRCConnectionSetupMO_Type" w:history="1">
              <w:r w:rsidRPr="008072F0">
                <w:rPr>
                  <w:rStyle w:val="Hyperlink"/>
                </w:rPr>
                <w:t>MCX_IPCAN_RRCConnectionSetupMO_Type</w:t>
              </w:r>
            </w:hyperlink>
          </w:p>
        </w:tc>
        <w:tc>
          <w:tcPr>
            <w:tcW w:w="5421" w:type="dxa"/>
            <w:shd w:val="clear" w:color="auto" w:fill="auto"/>
          </w:tcPr>
          <w:p w14:paraId="4D616C60" w14:textId="77777777" w:rsidR="00935FF4" w:rsidRPr="008072F0" w:rsidRDefault="00935FF4" w:rsidP="00214C8B">
            <w:pPr>
              <w:pStyle w:val="TAL"/>
            </w:pPr>
          </w:p>
        </w:tc>
      </w:tr>
      <w:tr w:rsidR="00935FF4" w14:paraId="7B752CD2" w14:textId="77777777" w:rsidTr="00214C8B">
        <w:tc>
          <w:tcPr>
            <w:tcW w:w="1479" w:type="dxa"/>
            <w:shd w:val="clear" w:color="auto" w:fill="auto"/>
          </w:tcPr>
          <w:p w14:paraId="4408F54E" w14:textId="77777777" w:rsidR="00935FF4" w:rsidRPr="008072F0" w:rsidRDefault="00935FF4" w:rsidP="00214C8B">
            <w:pPr>
              <w:pStyle w:val="TAL"/>
            </w:pPr>
            <w:r w:rsidRPr="008072F0">
              <w:t>RRCConnectionSetupMT</w:t>
            </w:r>
          </w:p>
        </w:tc>
        <w:tc>
          <w:tcPr>
            <w:tcW w:w="2957" w:type="dxa"/>
            <w:shd w:val="clear" w:color="auto" w:fill="auto"/>
          </w:tcPr>
          <w:p w14:paraId="26B77FCA" w14:textId="77777777" w:rsidR="00935FF4" w:rsidRPr="008072F0" w:rsidRDefault="00935FF4" w:rsidP="00214C8B">
            <w:pPr>
              <w:pStyle w:val="TAL"/>
            </w:pPr>
            <w:hyperlink w:anchor="MCX_IPCAN_RRCConnectionSetupMT_Type" w:history="1">
              <w:r w:rsidRPr="008072F0">
                <w:rPr>
                  <w:rStyle w:val="Hyperlink"/>
                </w:rPr>
                <w:t>MCX_IPCAN_RRCConnectionSetupMT_Type</w:t>
              </w:r>
            </w:hyperlink>
          </w:p>
        </w:tc>
        <w:tc>
          <w:tcPr>
            <w:tcW w:w="5421" w:type="dxa"/>
            <w:shd w:val="clear" w:color="auto" w:fill="auto"/>
          </w:tcPr>
          <w:p w14:paraId="68AE22AD" w14:textId="77777777" w:rsidR="00935FF4" w:rsidRPr="008072F0" w:rsidRDefault="00935FF4" w:rsidP="00214C8B">
            <w:pPr>
              <w:pStyle w:val="TAL"/>
            </w:pPr>
          </w:p>
        </w:tc>
      </w:tr>
      <w:tr w:rsidR="00935FF4" w14:paraId="2AE3182A" w14:textId="77777777" w:rsidTr="00214C8B">
        <w:tc>
          <w:tcPr>
            <w:tcW w:w="1479" w:type="dxa"/>
            <w:shd w:val="clear" w:color="auto" w:fill="auto"/>
          </w:tcPr>
          <w:p w14:paraId="59457CA8" w14:textId="77777777" w:rsidR="00935FF4" w:rsidRPr="008072F0" w:rsidRDefault="00935FF4" w:rsidP="00214C8B">
            <w:pPr>
              <w:pStyle w:val="TAL"/>
            </w:pPr>
            <w:r w:rsidRPr="008072F0">
              <w:t>ActivateDedicatedEpsBearerMCX</w:t>
            </w:r>
          </w:p>
        </w:tc>
        <w:tc>
          <w:tcPr>
            <w:tcW w:w="2957" w:type="dxa"/>
            <w:shd w:val="clear" w:color="auto" w:fill="auto"/>
          </w:tcPr>
          <w:p w14:paraId="59CC2959" w14:textId="77777777" w:rsidR="00935FF4" w:rsidRPr="008072F0" w:rsidRDefault="00935FF4" w:rsidP="00214C8B">
            <w:pPr>
              <w:pStyle w:val="TAL"/>
            </w:pPr>
            <w:hyperlink w:anchor="MCX_IPCAN_ActivateDedicatedEpsBearerMCX_" w:history="1">
              <w:r w:rsidRPr="008072F0">
                <w:rPr>
                  <w:rStyle w:val="Hyperlink"/>
                </w:rPr>
                <w:t>MCX_IPCAN_ActivateDedicatedEpsBearerMCX_Type</w:t>
              </w:r>
            </w:hyperlink>
          </w:p>
        </w:tc>
        <w:tc>
          <w:tcPr>
            <w:tcW w:w="5421" w:type="dxa"/>
            <w:shd w:val="clear" w:color="auto" w:fill="auto"/>
          </w:tcPr>
          <w:p w14:paraId="085B1FE4" w14:textId="77777777" w:rsidR="00935FF4" w:rsidRPr="008072F0" w:rsidRDefault="00935FF4" w:rsidP="00214C8B">
            <w:pPr>
              <w:pStyle w:val="TAL"/>
            </w:pPr>
          </w:p>
        </w:tc>
      </w:tr>
      <w:tr w:rsidR="00935FF4" w14:paraId="7E423E5B" w14:textId="77777777" w:rsidTr="00214C8B">
        <w:tc>
          <w:tcPr>
            <w:tcW w:w="1479" w:type="dxa"/>
            <w:shd w:val="clear" w:color="auto" w:fill="auto"/>
          </w:tcPr>
          <w:p w14:paraId="6522CEC9" w14:textId="77777777" w:rsidR="00935FF4" w:rsidRPr="008072F0" w:rsidRDefault="00935FF4" w:rsidP="00214C8B">
            <w:pPr>
              <w:pStyle w:val="TAL"/>
            </w:pPr>
            <w:r w:rsidRPr="008072F0">
              <w:t>DeactivateDedicatedEpsBearerMCX</w:t>
            </w:r>
          </w:p>
        </w:tc>
        <w:tc>
          <w:tcPr>
            <w:tcW w:w="2957" w:type="dxa"/>
            <w:shd w:val="clear" w:color="auto" w:fill="auto"/>
          </w:tcPr>
          <w:p w14:paraId="0363D276" w14:textId="77777777" w:rsidR="00935FF4" w:rsidRPr="008072F0" w:rsidRDefault="00935FF4" w:rsidP="00214C8B">
            <w:pPr>
              <w:pStyle w:val="TAL"/>
            </w:pPr>
            <w:hyperlink w:anchor="MCX_IPCAN___ctivateDedicatedEpsBearerMCX" w:history="1">
              <w:r w:rsidRPr="008072F0">
                <w:rPr>
                  <w:rStyle w:val="Hyperlink"/>
                </w:rPr>
                <w:t>MCX_IPCAN_DeactivateDedicatedEpsBearerMCX_Type</w:t>
              </w:r>
            </w:hyperlink>
          </w:p>
        </w:tc>
        <w:tc>
          <w:tcPr>
            <w:tcW w:w="5421" w:type="dxa"/>
            <w:shd w:val="clear" w:color="auto" w:fill="auto"/>
          </w:tcPr>
          <w:p w14:paraId="278D9963" w14:textId="77777777" w:rsidR="00935FF4" w:rsidRPr="008072F0" w:rsidRDefault="00935FF4" w:rsidP="00214C8B">
            <w:pPr>
              <w:pStyle w:val="TAL"/>
            </w:pPr>
          </w:p>
        </w:tc>
      </w:tr>
      <w:tr w:rsidR="00935FF4" w14:paraId="74D50324" w14:textId="77777777" w:rsidTr="00214C8B">
        <w:tc>
          <w:tcPr>
            <w:tcW w:w="1479" w:type="dxa"/>
            <w:shd w:val="clear" w:color="auto" w:fill="auto"/>
          </w:tcPr>
          <w:p w14:paraId="4E5F2FA1" w14:textId="77777777" w:rsidR="00935FF4" w:rsidRPr="008072F0" w:rsidRDefault="00935FF4" w:rsidP="00214C8B">
            <w:pPr>
              <w:pStyle w:val="TAL"/>
            </w:pPr>
            <w:r w:rsidRPr="008072F0">
              <w:t>RRCConnectionRelease</w:t>
            </w:r>
          </w:p>
        </w:tc>
        <w:tc>
          <w:tcPr>
            <w:tcW w:w="2957" w:type="dxa"/>
            <w:shd w:val="clear" w:color="auto" w:fill="auto"/>
          </w:tcPr>
          <w:p w14:paraId="34B31605" w14:textId="77777777" w:rsidR="00935FF4" w:rsidRPr="008072F0" w:rsidRDefault="00935FF4" w:rsidP="00214C8B">
            <w:pPr>
              <w:pStyle w:val="TAL"/>
            </w:pPr>
            <w:hyperlink w:anchor="MCX_IPCAN_RRCConnectionRelease_Type" w:history="1">
              <w:r w:rsidRPr="008072F0">
                <w:rPr>
                  <w:rStyle w:val="Hyperlink"/>
                </w:rPr>
                <w:t>MCX_IPCAN_RRCConnectionRelease_Type</w:t>
              </w:r>
            </w:hyperlink>
          </w:p>
        </w:tc>
        <w:tc>
          <w:tcPr>
            <w:tcW w:w="5421" w:type="dxa"/>
            <w:shd w:val="clear" w:color="auto" w:fill="auto"/>
          </w:tcPr>
          <w:p w14:paraId="5560922F" w14:textId="77777777" w:rsidR="00935FF4" w:rsidRPr="008072F0" w:rsidRDefault="00935FF4" w:rsidP="00214C8B">
            <w:pPr>
              <w:pStyle w:val="TAL"/>
            </w:pPr>
          </w:p>
        </w:tc>
      </w:tr>
      <w:tr w:rsidR="00935FF4" w14:paraId="6E2EA75D" w14:textId="77777777" w:rsidTr="00214C8B">
        <w:tc>
          <w:tcPr>
            <w:tcW w:w="1479" w:type="dxa"/>
            <w:shd w:val="clear" w:color="auto" w:fill="auto"/>
          </w:tcPr>
          <w:p w14:paraId="2AE675C3" w14:textId="77777777" w:rsidR="00935FF4" w:rsidRPr="008072F0" w:rsidRDefault="00935FF4" w:rsidP="00214C8B">
            <w:pPr>
              <w:pStyle w:val="TAL"/>
            </w:pPr>
            <w:r w:rsidRPr="008072F0">
              <w:t>Release</w:t>
            </w:r>
          </w:p>
        </w:tc>
        <w:tc>
          <w:tcPr>
            <w:tcW w:w="2957" w:type="dxa"/>
            <w:shd w:val="clear" w:color="auto" w:fill="auto"/>
          </w:tcPr>
          <w:p w14:paraId="66409314" w14:textId="77777777" w:rsidR="00935FF4" w:rsidRPr="008072F0" w:rsidRDefault="00935FF4" w:rsidP="00214C8B">
            <w:pPr>
              <w:pStyle w:val="TAL"/>
            </w:pPr>
            <w:hyperlink w:anchor="MCX_IPCAN_Release_Type" w:history="1">
              <w:r w:rsidRPr="008072F0">
                <w:rPr>
                  <w:rStyle w:val="Hyperlink"/>
                </w:rPr>
                <w:t>MCX_IPCAN_Release_Type</w:t>
              </w:r>
            </w:hyperlink>
          </w:p>
        </w:tc>
        <w:tc>
          <w:tcPr>
            <w:tcW w:w="5421" w:type="dxa"/>
            <w:shd w:val="clear" w:color="auto" w:fill="auto"/>
          </w:tcPr>
          <w:p w14:paraId="56574CEB" w14:textId="77777777" w:rsidR="00935FF4" w:rsidRPr="008072F0" w:rsidRDefault="00935FF4" w:rsidP="00214C8B">
            <w:pPr>
              <w:pStyle w:val="TAL"/>
            </w:pPr>
          </w:p>
        </w:tc>
      </w:tr>
    </w:tbl>
    <w:p w14:paraId="0ED78C61" w14:textId="77777777" w:rsidR="00935FF4" w:rsidRDefault="00935FF4" w:rsidP="00935FF4"/>
    <w:p w14:paraId="7E3126CC" w14:textId="77777777" w:rsidR="00935FF4" w:rsidRDefault="00935FF4" w:rsidP="00935FF4">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8DED327" w14:textId="77777777" w:rsidTr="00214C8B">
        <w:tc>
          <w:tcPr>
            <w:tcW w:w="9857" w:type="dxa"/>
            <w:gridSpan w:val="4"/>
            <w:shd w:val="clear" w:color="auto" w:fill="E0E0E0"/>
          </w:tcPr>
          <w:p w14:paraId="3EAA5DD7" w14:textId="77777777" w:rsidR="00935FF4" w:rsidRPr="008072F0" w:rsidRDefault="00935FF4" w:rsidP="00214C8B">
            <w:pPr>
              <w:pStyle w:val="TAL"/>
              <w:rPr>
                <w:b/>
              </w:rPr>
            </w:pPr>
            <w:r w:rsidRPr="008072F0">
              <w:rPr>
                <w:b/>
              </w:rPr>
              <w:t>TTCN-3 Record Type</w:t>
            </w:r>
          </w:p>
        </w:tc>
      </w:tr>
      <w:tr w:rsidR="00935FF4" w14:paraId="3409FD3D" w14:textId="77777777" w:rsidTr="00214C8B">
        <w:tc>
          <w:tcPr>
            <w:tcW w:w="1479" w:type="dxa"/>
            <w:tcBorders>
              <w:bottom w:val="single" w:sz="4" w:space="0" w:color="auto"/>
            </w:tcBorders>
            <w:shd w:val="clear" w:color="auto" w:fill="E0E0E0"/>
          </w:tcPr>
          <w:p w14:paraId="0757550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3C661A41" w14:textId="77777777" w:rsidR="00935FF4" w:rsidRPr="008072F0" w:rsidRDefault="00935FF4" w:rsidP="00214C8B">
            <w:pPr>
              <w:pStyle w:val="TAL"/>
              <w:rPr>
                <w:b/>
              </w:rPr>
            </w:pPr>
            <w:r w:rsidRPr="008072F0">
              <w:rPr>
                <w:b/>
              </w:rPr>
              <w:t>MCX_IPCAN_SYSTEM_CTRL_REQ</w:t>
            </w:r>
          </w:p>
        </w:tc>
      </w:tr>
      <w:tr w:rsidR="00935FF4" w14:paraId="52C6F9F7" w14:textId="77777777" w:rsidTr="00214C8B">
        <w:tc>
          <w:tcPr>
            <w:tcW w:w="1479" w:type="dxa"/>
            <w:tcBorders>
              <w:bottom w:val="double" w:sz="4" w:space="0" w:color="auto"/>
            </w:tcBorders>
            <w:shd w:val="clear" w:color="auto" w:fill="E0E0E0"/>
          </w:tcPr>
          <w:p w14:paraId="7E44EDE4"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56730C6" w14:textId="77777777" w:rsidR="00935FF4" w:rsidRPr="008072F0" w:rsidRDefault="00935FF4" w:rsidP="00214C8B">
            <w:pPr>
              <w:pStyle w:val="TAL"/>
            </w:pPr>
          </w:p>
        </w:tc>
      </w:tr>
      <w:tr w:rsidR="00935FF4" w14:paraId="034ECB26" w14:textId="77777777" w:rsidTr="00214C8B">
        <w:tc>
          <w:tcPr>
            <w:tcW w:w="1479" w:type="dxa"/>
            <w:tcBorders>
              <w:top w:val="double" w:sz="4" w:space="0" w:color="auto"/>
            </w:tcBorders>
            <w:shd w:val="clear" w:color="auto" w:fill="auto"/>
          </w:tcPr>
          <w:p w14:paraId="367050FF" w14:textId="77777777" w:rsidR="00935FF4" w:rsidRPr="008072F0" w:rsidRDefault="00935FF4" w:rsidP="00214C8B">
            <w:pPr>
              <w:pStyle w:val="TAL"/>
            </w:pPr>
            <w:r w:rsidRPr="008072F0">
              <w:t>Common</w:t>
            </w:r>
          </w:p>
        </w:tc>
        <w:tc>
          <w:tcPr>
            <w:tcW w:w="2464" w:type="dxa"/>
            <w:tcBorders>
              <w:top w:val="double" w:sz="4" w:space="0" w:color="auto"/>
            </w:tcBorders>
            <w:shd w:val="clear" w:color="auto" w:fill="auto"/>
          </w:tcPr>
          <w:p w14:paraId="0DE01F6E" w14:textId="77777777" w:rsidR="00935FF4" w:rsidRPr="008072F0" w:rsidRDefault="00935FF4" w:rsidP="00214C8B">
            <w:pPr>
              <w:pStyle w:val="TAL"/>
            </w:pPr>
            <w:hyperlink w:anchor="MCX_IPCAN_ASP_CommonReqPart_Type" w:history="1">
              <w:r w:rsidRPr="008072F0">
                <w:rPr>
                  <w:rStyle w:val="Hyperlink"/>
                </w:rPr>
                <w:t>MCX_IPCAN_ASP_CommonReqPart_Type</w:t>
              </w:r>
            </w:hyperlink>
          </w:p>
        </w:tc>
        <w:tc>
          <w:tcPr>
            <w:tcW w:w="493" w:type="dxa"/>
            <w:tcBorders>
              <w:top w:val="double" w:sz="4" w:space="0" w:color="auto"/>
            </w:tcBorders>
            <w:shd w:val="clear" w:color="auto" w:fill="auto"/>
          </w:tcPr>
          <w:p w14:paraId="6A227BCD" w14:textId="77777777" w:rsidR="00935FF4" w:rsidRPr="008072F0" w:rsidRDefault="00935FF4" w:rsidP="00214C8B">
            <w:pPr>
              <w:pStyle w:val="TAL"/>
            </w:pPr>
          </w:p>
        </w:tc>
        <w:tc>
          <w:tcPr>
            <w:tcW w:w="5421" w:type="dxa"/>
            <w:tcBorders>
              <w:top w:val="double" w:sz="4" w:space="0" w:color="auto"/>
            </w:tcBorders>
            <w:shd w:val="clear" w:color="auto" w:fill="auto"/>
          </w:tcPr>
          <w:p w14:paraId="47F45432" w14:textId="77777777" w:rsidR="00935FF4" w:rsidRPr="008072F0" w:rsidRDefault="00935FF4" w:rsidP="00214C8B">
            <w:pPr>
              <w:pStyle w:val="TAL"/>
            </w:pPr>
          </w:p>
        </w:tc>
      </w:tr>
      <w:tr w:rsidR="00935FF4" w14:paraId="348FCFC2" w14:textId="77777777" w:rsidTr="00214C8B">
        <w:tc>
          <w:tcPr>
            <w:tcW w:w="1479" w:type="dxa"/>
            <w:shd w:val="clear" w:color="auto" w:fill="auto"/>
          </w:tcPr>
          <w:p w14:paraId="00D42123" w14:textId="77777777" w:rsidR="00935FF4" w:rsidRPr="008072F0" w:rsidRDefault="00935FF4" w:rsidP="00214C8B">
            <w:pPr>
              <w:pStyle w:val="TAL"/>
            </w:pPr>
            <w:r w:rsidRPr="008072F0">
              <w:t>Request</w:t>
            </w:r>
          </w:p>
        </w:tc>
        <w:tc>
          <w:tcPr>
            <w:tcW w:w="2464" w:type="dxa"/>
            <w:shd w:val="clear" w:color="auto" w:fill="auto"/>
          </w:tcPr>
          <w:p w14:paraId="6507F543" w14:textId="77777777" w:rsidR="00935FF4" w:rsidRPr="008072F0" w:rsidRDefault="00935FF4" w:rsidP="00214C8B">
            <w:pPr>
              <w:pStyle w:val="TAL"/>
            </w:pPr>
            <w:hyperlink w:anchor="MCX_IPCAN_SystemRequest_Type" w:history="1">
              <w:r w:rsidRPr="008072F0">
                <w:rPr>
                  <w:rStyle w:val="Hyperlink"/>
                </w:rPr>
                <w:t>MCX_IPCAN_SystemRequest_Type</w:t>
              </w:r>
            </w:hyperlink>
          </w:p>
        </w:tc>
        <w:tc>
          <w:tcPr>
            <w:tcW w:w="493" w:type="dxa"/>
            <w:shd w:val="clear" w:color="auto" w:fill="auto"/>
          </w:tcPr>
          <w:p w14:paraId="7D58E8FE" w14:textId="77777777" w:rsidR="00935FF4" w:rsidRPr="008072F0" w:rsidRDefault="00935FF4" w:rsidP="00214C8B">
            <w:pPr>
              <w:pStyle w:val="TAL"/>
            </w:pPr>
          </w:p>
        </w:tc>
        <w:tc>
          <w:tcPr>
            <w:tcW w:w="5421" w:type="dxa"/>
            <w:shd w:val="clear" w:color="auto" w:fill="auto"/>
          </w:tcPr>
          <w:p w14:paraId="56EF4751" w14:textId="77777777" w:rsidR="00935FF4" w:rsidRPr="008072F0" w:rsidRDefault="00935FF4" w:rsidP="00214C8B">
            <w:pPr>
              <w:pStyle w:val="TAL"/>
            </w:pPr>
          </w:p>
        </w:tc>
      </w:tr>
    </w:tbl>
    <w:p w14:paraId="0C221D72" w14:textId="77777777" w:rsidR="00935FF4" w:rsidRDefault="00935FF4" w:rsidP="00935FF4"/>
    <w:p w14:paraId="13D05B55" w14:textId="77777777" w:rsidR="00935FF4" w:rsidRDefault="00935FF4" w:rsidP="00935FF4">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49E4B1E" w14:textId="77777777" w:rsidTr="00214C8B">
        <w:tc>
          <w:tcPr>
            <w:tcW w:w="9857" w:type="dxa"/>
            <w:gridSpan w:val="4"/>
            <w:shd w:val="clear" w:color="auto" w:fill="E0E0E0"/>
          </w:tcPr>
          <w:p w14:paraId="3B4C9935" w14:textId="77777777" w:rsidR="00935FF4" w:rsidRPr="008072F0" w:rsidRDefault="00935FF4" w:rsidP="00214C8B">
            <w:pPr>
              <w:pStyle w:val="TAL"/>
              <w:rPr>
                <w:b/>
              </w:rPr>
            </w:pPr>
            <w:r w:rsidRPr="008072F0">
              <w:rPr>
                <w:b/>
              </w:rPr>
              <w:t>TTCN-3 Record Type</w:t>
            </w:r>
          </w:p>
        </w:tc>
      </w:tr>
      <w:tr w:rsidR="00935FF4" w14:paraId="60A8234B" w14:textId="77777777" w:rsidTr="00214C8B">
        <w:tc>
          <w:tcPr>
            <w:tcW w:w="1479" w:type="dxa"/>
            <w:tcBorders>
              <w:bottom w:val="single" w:sz="4" w:space="0" w:color="auto"/>
            </w:tcBorders>
            <w:shd w:val="clear" w:color="auto" w:fill="E0E0E0"/>
          </w:tcPr>
          <w:p w14:paraId="47B46E9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003E654" w14:textId="77777777" w:rsidR="00935FF4" w:rsidRPr="008072F0" w:rsidRDefault="00935FF4" w:rsidP="00214C8B">
            <w:pPr>
              <w:pStyle w:val="TAL"/>
              <w:rPr>
                <w:b/>
              </w:rPr>
            </w:pPr>
            <w:r w:rsidRPr="008072F0">
              <w:rPr>
                <w:b/>
              </w:rPr>
              <w:t>MCX_IPCAN_InitConfirmation_Type</w:t>
            </w:r>
          </w:p>
        </w:tc>
      </w:tr>
      <w:tr w:rsidR="00935FF4" w14:paraId="3B23BF58" w14:textId="77777777" w:rsidTr="00214C8B">
        <w:tc>
          <w:tcPr>
            <w:tcW w:w="1479" w:type="dxa"/>
            <w:tcBorders>
              <w:bottom w:val="double" w:sz="4" w:space="0" w:color="auto"/>
            </w:tcBorders>
            <w:shd w:val="clear" w:color="auto" w:fill="E0E0E0"/>
          </w:tcPr>
          <w:p w14:paraId="2D5EDAF9"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2B035D6C" w14:textId="77777777" w:rsidR="00935FF4" w:rsidRPr="008072F0" w:rsidRDefault="00935FF4" w:rsidP="00214C8B">
            <w:pPr>
              <w:pStyle w:val="TAL"/>
            </w:pPr>
          </w:p>
        </w:tc>
      </w:tr>
      <w:tr w:rsidR="00935FF4" w14:paraId="53D80DFC" w14:textId="77777777" w:rsidTr="00214C8B">
        <w:tc>
          <w:tcPr>
            <w:tcW w:w="1479" w:type="dxa"/>
            <w:tcBorders>
              <w:top w:val="double" w:sz="4" w:space="0" w:color="auto"/>
            </w:tcBorders>
            <w:shd w:val="clear" w:color="auto" w:fill="auto"/>
          </w:tcPr>
          <w:p w14:paraId="657054E7" w14:textId="77777777" w:rsidR="00935FF4" w:rsidRPr="008072F0" w:rsidRDefault="00935FF4" w:rsidP="00214C8B">
            <w:pPr>
              <w:pStyle w:val="TAL"/>
            </w:pPr>
            <w:r w:rsidRPr="008072F0">
              <w:t>RanType</w:t>
            </w:r>
          </w:p>
        </w:tc>
        <w:tc>
          <w:tcPr>
            <w:tcW w:w="2464" w:type="dxa"/>
            <w:tcBorders>
              <w:top w:val="double" w:sz="4" w:space="0" w:color="auto"/>
            </w:tcBorders>
            <w:shd w:val="clear" w:color="auto" w:fill="auto"/>
          </w:tcPr>
          <w:p w14:paraId="21761C21" w14:textId="77777777" w:rsidR="00935FF4" w:rsidRPr="008072F0" w:rsidRDefault="00935FF4" w:rsidP="00214C8B">
            <w:pPr>
              <w:pStyle w:val="TAL"/>
            </w:pPr>
            <w:hyperlink w:anchor="IPCAN_RAN_Type" w:history="1">
              <w:r w:rsidRPr="008072F0">
                <w:rPr>
                  <w:rStyle w:val="Hyperlink"/>
                </w:rPr>
                <w:t>IPCAN_RAN_Type</w:t>
              </w:r>
            </w:hyperlink>
          </w:p>
        </w:tc>
        <w:tc>
          <w:tcPr>
            <w:tcW w:w="493" w:type="dxa"/>
            <w:tcBorders>
              <w:top w:val="double" w:sz="4" w:space="0" w:color="auto"/>
            </w:tcBorders>
            <w:shd w:val="clear" w:color="auto" w:fill="auto"/>
          </w:tcPr>
          <w:p w14:paraId="4B21DB47" w14:textId="77777777" w:rsidR="00935FF4" w:rsidRPr="008072F0" w:rsidRDefault="00935FF4" w:rsidP="00214C8B">
            <w:pPr>
              <w:pStyle w:val="TAL"/>
            </w:pPr>
          </w:p>
        </w:tc>
        <w:tc>
          <w:tcPr>
            <w:tcW w:w="5421" w:type="dxa"/>
            <w:tcBorders>
              <w:top w:val="double" w:sz="4" w:space="0" w:color="auto"/>
            </w:tcBorders>
            <w:shd w:val="clear" w:color="auto" w:fill="auto"/>
          </w:tcPr>
          <w:p w14:paraId="6CE622F5" w14:textId="77777777" w:rsidR="00935FF4" w:rsidRPr="008072F0" w:rsidRDefault="00935FF4" w:rsidP="00214C8B">
            <w:pPr>
              <w:pStyle w:val="TAL"/>
            </w:pPr>
          </w:p>
        </w:tc>
      </w:tr>
    </w:tbl>
    <w:p w14:paraId="229D557D" w14:textId="77777777" w:rsidR="00935FF4" w:rsidRDefault="00935FF4" w:rsidP="00935FF4"/>
    <w:p w14:paraId="08E56731" w14:textId="77777777" w:rsidR="00935FF4" w:rsidRDefault="00935FF4" w:rsidP="00935FF4">
      <w:pPr>
        <w:pStyle w:val="TH"/>
      </w:pPr>
      <w:r>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1EC2811A" w14:textId="77777777" w:rsidTr="00214C8B">
        <w:tc>
          <w:tcPr>
            <w:tcW w:w="9857" w:type="dxa"/>
            <w:gridSpan w:val="3"/>
            <w:shd w:val="clear" w:color="auto" w:fill="E0E0E0"/>
          </w:tcPr>
          <w:p w14:paraId="63B480EA" w14:textId="77777777" w:rsidR="00935FF4" w:rsidRPr="008072F0" w:rsidRDefault="00935FF4" w:rsidP="00214C8B">
            <w:pPr>
              <w:pStyle w:val="TAL"/>
              <w:rPr>
                <w:b/>
              </w:rPr>
            </w:pPr>
            <w:r w:rsidRPr="008072F0">
              <w:rPr>
                <w:b/>
              </w:rPr>
              <w:t>TTCN-3 Union Type</w:t>
            </w:r>
          </w:p>
        </w:tc>
      </w:tr>
      <w:tr w:rsidR="00935FF4" w14:paraId="63D6E60F" w14:textId="77777777" w:rsidTr="00214C8B">
        <w:tc>
          <w:tcPr>
            <w:tcW w:w="1479" w:type="dxa"/>
            <w:tcBorders>
              <w:bottom w:val="single" w:sz="4" w:space="0" w:color="auto"/>
            </w:tcBorders>
            <w:shd w:val="clear" w:color="auto" w:fill="E0E0E0"/>
          </w:tcPr>
          <w:p w14:paraId="26DF9219"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69F47FC7" w14:textId="77777777" w:rsidR="00935FF4" w:rsidRPr="008072F0" w:rsidRDefault="00935FF4" w:rsidP="00214C8B">
            <w:pPr>
              <w:pStyle w:val="TAL"/>
              <w:rPr>
                <w:b/>
              </w:rPr>
            </w:pPr>
            <w:r w:rsidRPr="008072F0">
              <w:rPr>
                <w:b/>
              </w:rPr>
              <w:t>MCX_IPCAN_SystemConfirmation_Type</w:t>
            </w:r>
          </w:p>
        </w:tc>
      </w:tr>
      <w:tr w:rsidR="00935FF4" w14:paraId="5D6FB54F" w14:textId="77777777" w:rsidTr="00214C8B">
        <w:tc>
          <w:tcPr>
            <w:tcW w:w="1479" w:type="dxa"/>
            <w:tcBorders>
              <w:bottom w:val="double" w:sz="4" w:space="0" w:color="auto"/>
            </w:tcBorders>
            <w:shd w:val="clear" w:color="auto" w:fill="E0E0E0"/>
          </w:tcPr>
          <w:p w14:paraId="4644B573"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54F1DB1C" w14:textId="77777777" w:rsidR="00935FF4" w:rsidRPr="008072F0" w:rsidRDefault="00935FF4" w:rsidP="00214C8B">
            <w:pPr>
              <w:pStyle w:val="TAL"/>
            </w:pPr>
          </w:p>
        </w:tc>
      </w:tr>
      <w:tr w:rsidR="00935FF4" w14:paraId="10375BAB" w14:textId="77777777" w:rsidTr="00214C8B">
        <w:tc>
          <w:tcPr>
            <w:tcW w:w="1479" w:type="dxa"/>
            <w:tcBorders>
              <w:top w:val="double" w:sz="4" w:space="0" w:color="auto"/>
            </w:tcBorders>
            <w:shd w:val="clear" w:color="auto" w:fill="auto"/>
          </w:tcPr>
          <w:p w14:paraId="218B865F"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00AEA8DB" w14:textId="77777777" w:rsidR="00935FF4" w:rsidRPr="008072F0" w:rsidRDefault="00935FF4" w:rsidP="00214C8B">
            <w:pPr>
              <w:pStyle w:val="TAL"/>
            </w:pPr>
            <w:hyperlink w:anchor="MCX_IPCAN_InitConfirmation_Type" w:history="1">
              <w:r w:rsidRPr="008072F0">
                <w:rPr>
                  <w:rStyle w:val="Hyperlink"/>
                </w:rPr>
                <w:t>MCX_IPCAN_InitConfirmation_Type</w:t>
              </w:r>
            </w:hyperlink>
          </w:p>
        </w:tc>
        <w:tc>
          <w:tcPr>
            <w:tcW w:w="5421" w:type="dxa"/>
            <w:tcBorders>
              <w:top w:val="double" w:sz="4" w:space="0" w:color="auto"/>
            </w:tcBorders>
            <w:shd w:val="clear" w:color="auto" w:fill="auto"/>
          </w:tcPr>
          <w:p w14:paraId="479091D4" w14:textId="77777777" w:rsidR="00935FF4" w:rsidRPr="008072F0" w:rsidRDefault="00935FF4" w:rsidP="00214C8B">
            <w:pPr>
              <w:pStyle w:val="TAL"/>
            </w:pPr>
            <w:r w:rsidRPr="008072F0">
              <w:t>Confirmation for Init request: carries the RAN Type</w:t>
            </w:r>
          </w:p>
        </w:tc>
      </w:tr>
      <w:tr w:rsidR="00935FF4" w14:paraId="7D0BCB5E" w14:textId="77777777" w:rsidTr="00214C8B">
        <w:tc>
          <w:tcPr>
            <w:tcW w:w="1479" w:type="dxa"/>
            <w:shd w:val="clear" w:color="auto" w:fill="auto"/>
          </w:tcPr>
          <w:p w14:paraId="36C47268" w14:textId="77777777" w:rsidR="00935FF4" w:rsidRPr="008072F0" w:rsidRDefault="00935FF4" w:rsidP="00214C8B">
            <w:pPr>
              <w:pStyle w:val="TAL"/>
            </w:pPr>
            <w:r w:rsidRPr="008072F0">
              <w:t>Other</w:t>
            </w:r>
          </w:p>
        </w:tc>
        <w:tc>
          <w:tcPr>
            <w:tcW w:w="2957" w:type="dxa"/>
            <w:shd w:val="clear" w:color="auto" w:fill="auto"/>
          </w:tcPr>
          <w:p w14:paraId="2965DDF8" w14:textId="77777777" w:rsidR="00935FF4" w:rsidRPr="008072F0" w:rsidRDefault="00935FF4" w:rsidP="00214C8B">
            <w:pPr>
              <w:pStyle w:val="TAL"/>
            </w:pPr>
            <w:hyperlink w:anchor="Null_Type" w:history="1">
              <w:r w:rsidRPr="008072F0">
                <w:rPr>
                  <w:rStyle w:val="Hyperlink"/>
                </w:rPr>
                <w:t>Null_Type</w:t>
              </w:r>
            </w:hyperlink>
          </w:p>
        </w:tc>
        <w:tc>
          <w:tcPr>
            <w:tcW w:w="5421" w:type="dxa"/>
            <w:shd w:val="clear" w:color="auto" w:fill="auto"/>
          </w:tcPr>
          <w:p w14:paraId="440132EF" w14:textId="77777777" w:rsidR="00935FF4" w:rsidRPr="008072F0" w:rsidRDefault="00935FF4" w:rsidP="00214C8B">
            <w:pPr>
              <w:pStyle w:val="TAL"/>
            </w:pPr>
            <w:r w:rsidRPr="008072F0">
              <w:t>Confirmation for any other request</w:t>
            </w:r>
          </w:p>
        </w:tc>
      </w:tr>
      <w:tr w:rsidR="00935FF4" w14:paraId="7C18E664" w14:textId="77777777" w:rsidTr="00214C8B">
        <w:tc>
          <w:tcPr>
            <w:tcW w:w="1479" w:type="dxa"/>
            <w:shd w:val="clear" w:color="auto" w:fill="auto"/>
          </w:tcPr>
          <w:p w14:paraId="4885DF77" w14:textId="77777777" w:rsidR="00935FF4" w:rsidRPr="008072F0" w:rsidRDefault="00935FF4" w:rsidP="00214C8B">
            <w:pPr>
              <w:pStyle w:val="TAL"/>
            </w:pPr>
            <w:r w:rsidRPr="008072F0">
              <w:t>Error</w:t>
            </w:r>
          </w:p>
        </w:tc>
        <w:tc>
          <w:tcPr>
            <w:tcW w:w="2957" w:type="dxa"/>
            <w:shd w:val="clear" w:color="auto" w:fill="auto"/>
          </w:tcPr>
          <w:p w14:paraId="52DABE0F" w14:textId="77777777" w:rsidR="00935FF4" w:rsidRPr="008072F0" w:rsidRDefault="00935FF4" w:rsidP="00214C8B">
            <w:pPr>
              <w:pStyle w:val="TAL"/>
            </w:pPr>
            <w:r w:rsidRPr="008072F0">
              <w:t>charstring</w:t>
            </w:r>
          </w:p>
        </w:tc>
        <w:tc>
          <w:tcPr>
            <w:tcW w:w="5421" w:type="dxa"/>
            <w:shd w:val="clear" w:color="auto" w:fill="auto"/>
          </w:tcPr>
          <w:p w14:paraId="2CBA1985" w14:textId="77777777" w:rsidR="00935FF4" w:rsidRPr="008072F0" w:rsidRDefault="00935FF4" w:rsidP="00214C8B">
            <w:pPr>
              <w:pStyle w:val="TAL"/>
            </w:pPr>
            <w:r w:rsidRPr="008072F0">
              <w:t>Error indication when the corresponding request causes error;</w:t>
            </w:r>
          </w:p>
          <w:p w14:paraId="7A71D582" w14:textId="77777777" w:rsidR="00935FF4" w:rsidRPr="008072F0" w:rsidRDefault="00935FF4" w:rsidP="00214C8B">
            <w:pPr>
              <w:pStyle w:val="TAL"/>
            </w:pPr>
            <w:r w:rsidRPr="008072F0">
              <w:t>the charstring may be used to provide information about the error</w:t>
            </w:r>
          </w:p>
        </w:tc>
      </w:tr>
    </w:tbl>
    <w:p w14:paraId="624B886E" w14:textId="77777777" w:rsidR="00935FF4" w:rsidRDefault="00935FF4" w:rsidP="00935FF4"/>
    <w:p w14:paraId="06BDD8C7" w14:textId="77777777" w:rsidR="00935FF4" w:rsidRDefault="00935FF4" w:rsidP="00935FF4">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65E6D478" w14:textId="77777777" w:rsidTr="00214C8B">
        <w:tc>
          <w:tcPr>
            <w:tcW w:w="9857" w:type="dxa"/>
            <w:gridSpan w:val="4"/>
            <w:shd w:val="clear" w:color="auto" w:fill="E0E0E0"/>
          </w:tcPr>
          <w:p w14:paraId="3C320496" w14:textId="77777777" w:rsidR="00935FF4" w:rsidRPr="008072F0" w:rsidRDefault="00935FF4" w:rsidP="00214C8B">
            <w:pPr>
              <w:pStyle w:val="TAL"/>
              <w:rPr>
                <w:b/>
              </w:rPr>
            </w:pPr>
            <w:r w:rsidRPr="008072F0">
              <w:rPr>
                <w:b/>
              </w:rPr>
              <w:t>TTCN-3 Record Type</w:t>
            </w:r>
          </w:p>
        </w:tc>
      </w:tr>
      <w:tr w:rsidR="00935FF4" w14:paraId="508B4E1C" w14:textId="77777777" w:rsidTr="00214C8B">
        <w:tc>
          <w:tcPr>
            <w:tcW w:w="1479" w:type="dxa"/>
            <w:tcBorders>
              <w:bottom w:val="single" w:sz="4" w:space="0" w:color="auto"/>
            </w:tcBorders>
            <w:shd w:val="clear" w:color="auto" w:fill="E0E0E0"/>
          </w:tcPr>
          <w:p w14:paraId="6371E199"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22E89AE7" w14:textId="77777777" w:rsidR="00935FF4" w:rsidRPr="008072F0" w:rsidRDefault="00935FF4" w:rsidP="00214C8B">
            <w:pPr>
              <w:pStyle w:val="TAL"/>
              <w:rPr>
                <w:b/>
              </w:rPr>
            </w:pPr>
            <w:r w:rsidRPr="008072F0">
              <w:rPr>
                <w:b/>
              </w:rPr>
              <w:t>MCX_IPCAN_SYSTEM_CTRL_CNF</w:t>
            </w:r>
          </w:p>
        </w:tc>
      </w:tr>
      <w:tr w:rsidR="00935FF4" w14:paraId="556C4191" w14:textId="77777777" w:rsidTr="00214C8B">
        <w:tc>
          <w:tcPr>
            <w:tcW w:w="1479" w:type="dxa"/>
            <w:tcBorders>
              <w:bottom w:val="double" w:sz="4" w:space="0" w:color="auto"/>
            </w:tcBorders>
            <w:shd w:val="clear" w:color="auto" w:fill="E0E0E0"/>
          </w:tcPr>
          <w:p w14:paraId="0B4058E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E9E2E8A" w14:textId="77777777" w:rsidR="00935FF4" w:rsidRPr="008072F0" w:rsidRDefault="00935FF4" w:rsidP="00214C8B">
            <w:pPr>
              <w:pStyle w:val="TAL"/>
            </w:pPr>
          </w:p>
        </w:tc>
      </w:tr>
      <w:tr w:rsidR="00935FF4" w14:paraId="5B7EBC1B" w14:textId="77777777" w:rsidTr="00214C8B">
        <w:tc>
          <w:tcPr>
            <w:tcW w:w="1479" w:type="dxa"/>
            <w:tcBorders>
              <w:top w:val="double" w:sz="4" w:space="0" w:color="auto"/>
            </w:tcBorders>
            <w:shd w:val="clear" w:color="auto" w:fill="auto"/>
          </w:tcPr>
          <w:p w14:paraId="351C44EC" w14:textId="77777777" w:rsidR="00935FF4" w:rsidRPr="008072F0" w:rsidRDefault="00935FF4" w:rsidP="00214C8B">
            <w:pPr>
              <w:pStyle w:val="TAL"/>
            </w:pPr>
            <w:r w:rsidRPr="008072F0">
              <w:t>Confirmation</w:t>
            </w:r>
          </w:p>
        </w:tc>
        <w:tc>
          <w:tcPr>
            <w:tcW w:w="2464" w:type="dxa"/>
            <w:tcBorders>
              <w:top w:val="double" w:sz="4" w:space="0" w:color="auto"/>
            </w:tcBorders>
            <w:shd w:val="clear" w:color="auto" w:fill="auto"/>
          </w:tcPr>
          <w:p w14:paraId="188CE522" w14:textId="77777777" w:rsidR="00935FF4" w:rsidRPr="008072F0" w:rsidRDefault="00935FF4" w:rsidP="00214C8B">
            <w:pPr>
              <w:pStyle w:val="TAL"/>
            </w:pPr>
            <w:hyperlink w:anchor="MCX_IPCAN_SystemConfirmation_Type" w:history="1">
              <w:r w:rsidRPr="008072F0">
                <w:rPr>
                  <w:rStyle w:val="Hyperlink"/>
                </w:rPr>
                <w:t>MCX_IPCAN_SystemConfirmation_Type</w:t>
              </w:r>
            </w:hyperlink>
          </w:p>
        </w:tc>
        <w:tc>
          <w:tcPr>
            <w:tcW w:w="493" w:type="dxa"/>
            <w:tcBorders>
              <w:top w:val="double" w:sz="4" w:space="0" w:color="auto"/>
            </w:tcBorders>
            <w:shd w:val="clear" w:color="auto" w:fill="auto"/>
          </w:tcPr>
          <w:p w14:paraId="703F0332" w14:textId="77777777" w:rsidR="00935FF4" w:rsidRPr="008072F0" w:rsidRDefault="00935FF4" w:rsidP="00214C8B">
            <w:pPr>
              <w:pStyle w:val="TAL"/>
            </w:pPr>
          </w:p>
        </w:tc>
        <w:tc>
          <w:tcPr>
            <w:tcW w:w="5421" w:type="dxa"/>
            <w:tcBorders>
              <w:top w:val="double" w:sz="4" w:space="0" w:color="auto"/>
            </w:tcBorders>
            <w:shd w:val="clear" w:color="auto" w:fill="auto"/>
          </w:tcPr>
          <w:p w14:paraId="3C6A77B2" w14:textId="77777777" w:rsidR="00935FF4" w:rsidRPr="008072F0" w:rsidRDefault="00935FF4" w:rsidP="00214C8B">
            <w:pPr>
              <w:pStyle w:val="TAL"/>
            </w:pPr>
          </w:p>
        </w:tc>
      </w:tr>
    </w:tbl>
    <w:p w14:paraId="28034CD9" w14:textId="77777777" w:rsidR="00935FF4" w:rsidRDefault="00935FF4" w:rsidP="00935FF4"/>
    <w:p w14:paraId="21A7F009" w14:textId="77777777" w:rsidR="00935FF4" w:rsidRDefault="00935FF4" w:rsidP="00935FF4">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7E0E9D71" w14:textId="77777777" w:rsidTr="00214C8B">
        <w:tc>
          <w:tcPr>
            <w:tcW w:w="9857" w:type="dxa"/>
            <w:gridSpan w:val="3"/>
            <w:shd w:val="clear" w:color="auto" w:fill="E0E0E0"/>
          </w:tcPr>
          <w:p w14:paraId="42B03C85" w14:textId="77777777" w:rsidR="00935FF4" w:rsidRPr="008072F0" w:rsidRDefault="00935FF4" w:rsidP="00214C8B">
            <w:pPr>
              <w:pStyle w:val="TAL"/>
              <w:rPr>
                <w:b/>
              </w:rPr>
            </w:pPr>
            <w:r w:rsidRPr="008072F0">
              <w:rPr>
                <w:b/>
              </w:rPr>
              <w:t>TTCN-3 Port Type</w:t>
            </w:r>
          </w:p>
        </w:tc>
      </w:tr>
      <w:tr w:rsidR="00935FF4" w14:paraId="4629F944" w14:textId="77777777" w:rsidTr="00214C8B">
        <w:tc>
          <w:tcPr>
            <w:tcW w:w="1479" w:type="dxa"/>
            <w:tcBorders>
              <w:bottom w:val="single" w:sz="4" w:space="0" w:color="auto"/>
            </w:tcBorders>
            <w:shd w:val="clear" w:color="auto" w:fill="E0E0E0"/>
          </w:tcPr>
          <w:p w14:paraId="11BB042B"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E9BB2DF" w14:textId="77777777" w:rsidR="00935FF4" w:rsidRPr="008072F0" w:rsidRDefault="00935FF4" w:rsidP="00214C8B">
            <w:pPr>
              <w:pStyle w:val="TAL"/>
              <w:rPr>
                <w:b/>
              </w:rPr>
            </w:pPr>
            <w:r w:rsidRPr="008072F0">
              <w:rPr>
                <w:b/>
              </w:rPr>
              <w:t>MCX_IPCAN_SYSTEM_PORT</w:t>
            </w:r>
          </w:p>
        </w:tc>
      </w:tr>
      <w:tr w:rsidR="00935FF4" w14:paraId="57B6C20B" w14:textId="77777777" w:rsidTr="00214C8B">
        <w:tc>
          <w:tcPr>
            <w:tcW w:w="1479" w:type="dxa"/>
            <w:tcBorders>
              <w:bottom w:val="double" w:sz="4" w:space="0" w:color="auto"/>
            </w:tcBorders>
            <w:shd w:val="clear" w:color="auto" w:fill="E0E0E0"/>
          </w:tcPr>
          <w:p w14:paraId="534C80E4"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8F986D7" w14:textId="77777777" w:rsidR="00935FF4" w:rsidRPr="008072F0" w:rsidRDefault="00935FF4" w:rsidP="00214C8B">
            <w:pPr>
              <w:pStyle w:val="TAL"/>
            </w:pPr>
          </w:p>
        </w:tc>
      </w:tr>
      <w:tr w:rsidR="00935FF4" w14:paraId="2498EF9A" w14:textId="77777777" w:rsidTr="00214C8B">
        <w:tc>
          <w:tcPr>
            <w:tcW w:w="1479" w:type="dxa"/>
            <w:tcBorders>
              <w:top w:val="double" w:sz="4" w:space="0" w:color="auto"/>
            </w:tcBorders>
            <w:shd w:val="clear" w:color="auto" w:fill="auto"/>
          </w:tcPr>
          <w:p w14:paraId="193EF4F8" w14:textId="77777777" w:rsidR="00935FF4" w:rsidRPr="008072F0" w:rsidRDefault="00935FF4" w:rsidP="00214C8B">
            <w:pPr>
              <w:pStyle w:val="TAL"/>
            </w:pPr>
            <w:r w:rsidRPr="008072F0">
              <w:t>out</w:t>
            </w:r>
          </w:p>
        </w:tc>
        <w:tc>
          <w:tcPr>
            <w:tcW w:w="2957" w:type="dxa"/>
            <w:tcBorders>
              <w:top w:val="double" w:sz="4" w:space="0" w:color="auto"/>
            </w:tcBorders>
            <w:shd w:val="clear" w:color="auto" w:fill="auto"/>
          </w:tcPr>
          <w:p w14:paraId="1F4880D3" w14:textId="77777777" w:rsidR="00935FF4" w:rsidRPr="008072F0" w:rsidRDefault="00935FF4" w:rsidP="00214C8B">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3B82D101" w14:textId="77777777" w:rsidR="00935FF4" w:rsidRPr="008072F0" w:rsidRDefault="00935FF4" w:rsidP="00214C8B">
            <w:pPr>
              <w:pStyle w:val="TAL"/>
            </w:pPr>
          </w:p>
        </w:tc>
      </w:tr>
      <w:tr w:rsidR="00935FF4" w14:paraId="7D38CDF5" w14:textId="77777777" w:rsidTr="00214C8B">
        <w:tc>
          <w:tcPr>
            <w:tcW w:w="1479" w:type="dxa"/>
            <w:shd w:val="clear" w:color="auto" w:fill="auto"/>
          </w:tcPr>
          <w:p w14:paraId="1A2CB16D" w14:textId="77777777" w:rsidR="00935FF4" w:rsidRPr="008072F0" w:rsidRDefault="00935FF4" w:rsidP="00214C8B">
            <w:pPr>
              <w:pStyle w:val="TAL"/>
            </w:pPr>
            <w:r w:rsidRPr="008072F0">
              <w:t>in</w:t>
            </w:r>
          </w:p>
        </w:tc>
        <w:tc>
          <w:tcPr>
            <w:tcW w:w="2957" w:type="dxa"/>
            <w:shd w:val="clear" w:color="auto" w:fill="auto"/>
          </w:tcPr>
          <w:p w14:paraId="3F9F6B34" w14:textId="77777777" w:rsidR="00935FF4" w:rsidRPr="008072F0" w:rsidRDefault="00935FF4" w:rsidP="00214C8B">
            <w:pPr>
              <w:pStyle w:val="TAL"/>
            </w:pPr>
            <w:hyperlink w:anchor="MCX_IPCAN_SYSTEM_CTRL_CNF" w:history="1">
              <w:r w:rsidRPr="008072F0">
                <w:rPr>
                  <w:rStyle w:val="Hyperlink"/>
                </w:rPr>
                <w:t>MCX_IPCAN_SYSTEM_CTRL_CNF</w:t>
              </w:r>
            </w:hyperlink>
          </w:p>
        </w:tc>
        <w:tc>
          <w:tcPr>
            <w:tcW w:w="5421" w:type="dxa"/>
            <w:shd w:val="clear" w:color="auto" w:fill="auto"/>
          </w:tcPr>
          <w:p w14:paraId="61E0841A" w14:textId="77777777" w:rsidR="00935FF4" w:rsidRPr="008072F0" w:rsidRDefault="00935FF4" w:rsidP="00214C8B">
            <w:pPr>
              <w:pStyle w:val="TAL"/>
            </w:pPr>
          </w:p>
        </w:tc>
      </w:tr>
    </w:tbl>
    <w:p w14:paraId="07421B28" w14:textId="77777777" w:rsidR="00935FF4" w:rsidRDefault="00935FF4" w:rsidP="00935FF4"/>
    <w:p w14:paraId="0E18776B" w14:textId="77777777" w:rsidR="00935FF4" w:rsidRDefault="00935FF4" w:rsidP="00935FF4">
      <w:pPr>
        <w:pStyle w:val="Heading1"/>
      </w:pPr>
      <w:bookmarkStart w:id="541" w:name="_Toc178186047"/>
      <w:bookmarkStart w:id="542" w:name="_Toc179993655"/>
      <w:r>
        <w:t>E.2</w:t>
      </w:r>
      <w:r>
        <w:tab/>
        <w:t>MCX_CommonIPCAN</w:t>
      </w:r>
      <w:bookmarkEnd w:id="541"/>
      <w:bookmarkEnd w:id="542"/>
    </w:p>
    <w:p w14:paraId="5BAA0BF3" w14:textId="77777777" w:rsidR="00935FF4" w:rsidRDefault="00935FF4" w:rsidP="00935FF4">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07EF36B0" w14:textId="77777777" w:rsidTr="00214C8B">
        <w:tc>
          <w:tcPr>
            <w:tcW w:w="9857" w:type="dxa"/>
            <w:gridSpan w:val="3"/>
            <w:tcBorders>
              <w:bottom w:val="double" w:sz="4" w:space="0" w:color="auto"/>
            </w:tcBorders>
            <w:shd w:val="clear" w:color="auto" w:fill="E0E0E0"/>
          </w:tcPr>
          <w:p w14:paraId="25995F71" w14:textId="77777777" w:rsidR="00935FF4" w:rsidRPr="008072F0" w:rsidRDefault="00935FF4" w:rsidP="00214C8B">
            <w:pPr>
              <w:pStyle w:val="TAL"/>
              <w:rPr>
                <w:b/>
              </w:rPr>
            </w:pPr>
            <w:r w:rsidRPr="008072F0">
              <w:rPr>
                <w:b/>
              </w:rPr>
              <w:t>TTCN-3 Basic Types</w:t>
            </w:r>
          </w:p>
        </w:tc>
      </w:tr>
      <w:tr w:rsidR="00935FF4" w14:paraId="5CF1AA27" w14:textId="77777777" w:rsidTr="00214C8B">
        <w:tc>
          <w:tcPr>
            <w:tcW w:w="2464" w:type="dxa"/>
            <w:tcBorders>
              <w:top w:val="double" w:sz="4" w:space="0" w:color="auto"/>
            </w:tcBorders>
            <w:shd w:val="clear" w:color="auto" w:fill="auto"/>
          </w:tcPr>
          <w:p w14:paraId="7F11C018" w14:textId="77777777" w:rsidR="00935FF4" w:rsidRPr="008072F0" w:rsidRDefault="00935FF4" w:rsidP="00214C8B">
            <w:pPr>
              <w:pStyle w:val="TAL"/>
              <w:rPr>
                <w:b/>
              </w:rPr>
            </w:pPr>
            <w:r w:rsidRPr="008072F0">
              <w:rPr>
                <w:b/>
              </w:rPr>
              <w:t>MCX_IPCAN_EpsBearerId_Type</w:t>
            </w:r>
          </w:p>
        </w:tc>
        <w:tc>
          <w:tcPr>
            <w:tcW w:w="3450" w:type="dxa"/>
            <w:tcBorders>
              <w:top w:val="double" w:sz="4" w:space="0" w:color="auto"/>
            </w:tcBorders>
            <w:shd w:val="clear" w:color="auto" w:fill="auto"/>
          </w:tcPr>
          <w:p w14:paraId="670367D4" w14:textId="77777777" w:rsidR="00935FF4" w:rsidRPr="008072F0" w:rsidRDefault="00935FF4" w:rsidP="00214C8B">
            <w:pPr>
              <w:pStyle w:val="TAL"/>
            </w:pPr>
            <w:r w:rsidRPr="008072F0">
              <w:t>integer (5..13)</w:t>
            </w:r>
          </w:p>
        </w:tc>
        <w:tc>
          <w:tcPr>
            <w:tcW w:w="3943" w:type="dxa"/>
            <w:tcBorders>
              <w:top w:val="double" w:sz="4" w:space="0" w:color="auto"/>
            </w:tcBorders>
            <w:shd w:val="clear" w:color="auto" w:fill="auto"/>
          </w:tcPr>
          <w:p w14:paraId="08B32DD3" w14:textId="77777777" w:rsidR="00935FF4" w:rsidRPr="008072F0" w:rsidRDefault="00935FF4" w:rsidP="00214C8B">
            <w:pPr>
              <w:pStyle w:val="TAL"/>
            </w:pPr>
            <w:r w:rsidRPr="008072F0">
              <w:t>EPS bearer id: the associated DRB Id shall always be EpsBearerId - 4</w:t>
            </w:r>
          </w:p>
        </w:tc>
      </w:tr>
    </w:tbl>
    <w:p w14:paraId="3E198458" w14:textId="77777777" w:rsidR="00935FF4" w:rsidRDefault="00935FF4" w:rsidP="00935FF4"/>
    <w:p w14:paraId="73F6E634" w14:textId="77777777" w:rsidR="00935FF4" w:rsidRDefault="00935FF4" w:rsidP="00935FF4">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3F05BEA" w14:textId="77777777" w:rsidTr="00214C8B">
        <w:tc>
          <w:tcPr>
            <w:tcW w:w="9857" w:type="dxa"/>
            <w:gridSpan w:val="2"/>
            <w:shd w:val="clear" w:color="auto" w:fill="E0E0E0"/>
          </w:tcPr>
          <w:p w14:paraId="61EA489B" w14:textId="77777777" w:rsidR="00935FF4" w:rsidRPr="008072F0" w:rsidRDefault="00935FF4" w:rsidP="00214C8B">
            <w:pPr>
              <w:pStyle w:val="TAL"/>
              <w:rPr>
                <w:b/>
              </w:rPr>
            </w:pPr>
            <w:r w:rsidRPr="008072F0">
              <w:rPr>
                <w:b/>
              </w:rPr>
              <w:t>TTCN-3 Enumerated Type</w:t>
            </w:r>
          </w:p>
        </w:tc>
      </w:tr>
      <w:tr w:rsidR="00935FF4" w14:paraId="1A98AE0F" w14:textId="77777777" w:rsidTr="00214C8B">
        <w:tc>
          <w:tcPr>
            <w:tcW w:w="1971" w:type="dxa"/>
            <w:tcBorders>
              <w:bottom w:val="single" w:sz="4" w:space="0" w:color="auto"/>
            </w:tcBorders>
            <w:shd w:val="clear" w:color="auto" w:fill="E0E0E0"/>
          </w:tcPr>
          <w:p w14:paraId="670318A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D5367F" w14:textId="77777777" w:rsidR="00935FF4" w:rsidRPr="008072F0" w:rsidRDefault="00935FF4" w:rsidP="00214C8B">
            <w:pPr>
              <w:pStyle w:val="TAL"/>
              <w:rPr>
                <w:b/>
              </w:rPr>
            </w:pPr>
            <w:r w:rsidRPr="008072F0">
              <w:rPr>
                <w:b/>
              </w:rPr>
              <w:t>MCX_Registration_PDN_Type</w:t>
            </w:r>
          </w:p>
        </w:tc>
      </w:tr>
      <w:tr w:rsidR="00935FF4" w14:paraId="47EB4594" w14:textId="77777777" w:rsidTr="00214C8B">
        <w:tc>
          <w:tcPr>
            <w:tcW w:w="1971" w:type="dxa"/>
            <w:tcBorders>
              <w:bottom w:val="double" w:sz="4" w:space="0" w:color="auto"/>
            </w:tcBorders>
            <w:shd w:val="clear" w:color="auto" w:fill="E0E0E0"/>
          </w:tcPr>
          <w:p w14:paraId="6E5A3C1B"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C0BCAA" w14:textId="77777777" w:rsidR="00935FF4" w:rsidRPr="008072F0" w:rsidRDefault="00935FF4" w:rsidP="00214C8B">
            <w:pPr>
              <w:pStyle w:val="TAL"/>
            </w:pPr>
            <w:r w:rsidRPr="008072F0">
              <w:t>Type definition for PIXITs px_MCX_InitialRegistration_TypeOfPDN1, px_MCX_InitialRegistration_TypeOfPDN2, px_MCX_InitialRegistration_TypeOfPDN3;</w:t>
            </w:r>
          </w:p>
          <w:p w14:paraId="7B128C1D" w14:textId="61E97D33" w:rsidR="00935FF4" w:rsidRPr="008072F0" w:rsidRDefault="00935FF4" w:rsidP="00214C8B">
            <w:pPr>
              <w:pStyle w:val="TAL"/>
            </w:pPr>
            <w:r w:rsidRPr="008072F0">
              <w:t>(see 3</w:t>
            </w:r>
            <w:r w:rsidR="00B262D9">
              <w:t>7</w:t>
            </w:r>
            <w:r w:rsidRPr="008072F0">
              <w:t>.579-1 clause 5.4.1A)</w:t>
            </w:r>
          </w:p>
          <w:p w14:paraId="119623E2" w14:textId="77777777" w:rsidR="00935FF4" w:rsidRPr="008072F0" w:rsidRDefault="00935FF4" w:rsidP="00214C8B">
            <w:pPr>
              <w:pStyle w:val="TAL"/>
            </w:pPr>
            <w:r w:rsidRPr="008072F0">
              <w:t>NOTE: 'ims', 'internet', 'mcx' and 'none' cannot be used as 'none' is a keyword; 'IMS', 'INTERNET', 'MCX' and 'NONE' cannot be used as 'IMS' is a port name of various PTCs</w:t>
            </w:r>
          </w:p>
        </w:tc>
      </w:tr>
      <w:tr w:rsidR="00935FF4" w14:paraId="4C88BE61" w14:textId="77777777" w:rsidTr="00214C8B">
        <w:tc>
          <w:tcPr>
            <w:tcW w:w="1971" w:type="dxa"/>
            <w:tcBorders>
              <w:top w:val="double" w:sz="4" w:space="0" w:color="auto"/>
            </w:tcBorders>
            <w:shd w:val="clear" w:color="auto" w:fill="auto"/>
          </w:tcPr>
          <w:p w14:paraId="27D92C9D" w14:textId="77777777" w:rsidR="00935FF4" w:rsidRPr="008072F0" w:rsidRDefault="00935FF4" w:rsidP="00214C8B">
            <w:pPr>
              <w:pStyle w:val="TAL"/>
            </w:pPr>
            <w:r w:rsidRPr="008072F0">
              <w:t>imsPDN</w:t>
            </w:r>
          </w:p>
        </w:tc>
        <w:tc>
          <w:tcPr>
            <w:tcW w:w="7886" w:type="dxa"/>
            <w:tcBorders>
              <w:top w:val="double" w:sz="4" w:space="0" w:color="auto"/>
            </w:tcBorders>
            <w:shd w:val="clear" w:color="auto" w:fill="auto"/>
          </w:tcPr>
          <w:p w14:paraId="51914173" w14:textId="77777777" w:rsidR="00935FF4" w:rsidRPr="008072F0" w:rsidRDefault="00935FF4" w:rsidP="00214C8B">
            <w:pPr>
              <w:pStyle w:val="TAL"/>
            </w:pPr>
          </w:p>
        </w:tc>
      </w:tr>
      <w:tr w:rsidR="00935FF4" w14:paraId="466B5885" w14:textId="77777777" w:rsidTr="00214C8B">
        <w:tc>
          <w:tcPr>
            <w:tcW w:w="1971" w:type="dxa"/>
            <w:shd w:val="clear" w:color="auto" w:fill="auto"/>
          </w:tcPr>
          <w:p w14:paraId="34FC74C4" w14:textId="77777777" w:rsidR="00935FF4" w:rsidRPr="008072F0" w:rsidRDefault="00935FF4" w:rsidP="00214C8B">
            <w:pPr>
              <w:pStyle w:val="TAL"/>
            </w:pPr>
            <w:r w:rsidRPr="008072F0">
              <w:t>internetPDN</w:t>
            </w:r>
          </w:p>
        </w:tc>
        <w:tc>
          <w:tcPr>
            <w:tcW w:w="7886" w:type="dxa"/>
            <w:shd w:val="clear" w:color="auto" w:fill="auto"/>
          </w:tcPr>
          <w:p w14:paraId="541861C3" w14:textId="77777777" w:rsidR="00935FF4" w:rsidRPr="008072F0" w:rsidRDefault="00935FF4" w:rsidP="00214C8B">
            <w:pPr>
              <w:pStyle w:val="TAL"/>
            </w:pPr>
          </w:p>
        </w:tc>
      </w:tr>
      <w:tr w:rsidR="00935FF4" w14:paraId="661CB1EC" w14:textId="77777777" w:rsidTr="00214C8B">
        <w:tc>
          <w:tcPr>
            <w:tcW w:w="1971" w:type="dxa"/>
            <w:shd w:val="clear" w:color="auto" w:fill="auto"/>
          </w:tcPr>
          <w:p w14:paraId="1F2FC8A0" w14:textId="77777777" w:rsidR="00935FF4" w:rsidRPr="008072F0" w:rsidRDefault="00935FF4" w:rsidP="00214C8B">
            <w:pPr>
              <w:pStyle w:val="TAL"/>
            </w:pPr>
            <w:r w:rsidRPr="008072F0">
              <w:t>mcxPDN</w:t>
            </w:r>
          </w:p>
        </w:tc>
        <w:tc>
          <w:tcPr>
            <w:tcW w:w="7886" w:type="dxa"/>
            <w:shd w:val="clear" w:color="auto" w:fill="auto"/>
          </w:tcPr>
          <w:p w14:paraId="07306198" w14:textId="77777777" w:rsidR="00935FF4" w:rsidRPr="008072F0" w:rsidRDefault="00935FF4" w:rsidP="00214C8B">
            <w:pPr>
              <w:pStyle w:val="TAL"/>
            </w:pPr>
          </w:p>
        </w:tc>
      </w:tr>
      <w:tr w:rsidR="00935FF4" w14:paraId="0601C278" w14:textId="77777777" w:rsidTr="00214C8B">
        <w:tc>
          <w:tcPr>
            <w:tcW w:w="1971" w:type="dxa"/>
            <w:shd w:val="clear" w:color="auto" w:fill="auto"/>
          </w:tcPr>
          <w:p w14:paraId="75E2A34B" w14:textId="77777777" w:rsidR="00935FF4" w:rsidRPr="008072F0" w:rsidRDefault="00935FF4" w:rsidP="00214C8B">
            <w:pPr>
              <w:pStyle w:val="TAL"/>
            </w:pPr>
            <w:r w:rsidRPr="008072F0">
              <w:t>noPDN</w:t>
            </w:r>
          </w:p>
        </w:tc>
        <w:tc>
          <w:tcPr>
            <w:tcW w:w="7886" w:type="dxa"/>
            <w:shd w:val="clear" w:color="auto" w:fill="auto"/>
          </w:tcPr>
          <w:p w14:paraId="129F580E" w14:textId="77777777" w:rsidR="00935FF4" w:rsidRPr="008072F0" w:rsidRDefault="00935FF4" w:rsidP="00214C8B">
            <w:pPr>
              <w:pStyle w:val="TAL"/>
            </w:pPr>
          </w:p>
        </w:tc>
      </w:tr>
    </w:tbl>
    <w:p w14:paraId="0C8E1D9C" w14:textId="77777777" w:rsidR="00935FF4" w:rsidRDefault="00935FF4" w:rsidP="00935FF4"/>
    <w:p w14:paraId="43129CFF" w14:textId="77777777" w:rsidR="00935FF4" w:rsidRDefault="00935FF4" w:rsidP="00935FF4">
      <w:pPr>
        <w:pStyle w:val="Heading1"/>
      </w:pPr>
      <w:bookmarkStart w:id="543" w:name="_Toc178186048"/>
      <w:bookmarkStart w:id="544" w:name="_Toc179993656"/>
      <w:r>
        <w:lastRenderedPageBreak/>
        <w:t>E.3</w:t>
      </w:r>
      <w:r>
        <w:tab/>
        <w:t>CommonDefs</w:t>
      </w:r>
      <w:bookmarkEnd w:id="543"/>
      <w:bookmarkEnd w:id="544"/>
    </w:p>
    <w:p w14:paraId="3C1DCCBC" w14:textId="77777777" w:rsidR="00935FF4" w:rsidRDefault="00935FF4" w:rsidP="00935FF4">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8095CEF" w14:textId="77777777" w:rsidTr="00214C8B">
        <w:tc>
          <w:tcPr>
            <w:tcW w:w="9857" w:type="dxa"/>
            <w:gridSpan w:val="3"/>
            <w:tcBorders>
              <w:bottom w:val="double" w:sz="4" w:space="0" w:color="auto"/>
            </w:tcBorders>
            <w:shd w:val="clear" w:color="auto" w:fill="E0E0E0"/>
          </w:tcPr>
          <w:p w14:paraId="5E4429ED" w14:textId="77777777" w:rsidR="00935FF4" w:rsidRPr="008072F0" w:rsidRDefault="00935FF4" w:rsidP="00214C8B">
            <w:pPr>
              <w:pStyle w:val="TAL"/>
              <w:rPr>
                <w:b/>
              </w:rPr>
            </w:pPr>
            <w:r w:rsidRPr="008072F0">
              <w:rPr>
                <w:b/>
              </w:rPr>
              <w:t>TTCN-3 Basic Types</w:t>
            </w:r>
          </w:p>
        </w:tc>
      </w:tr>
      <w:tr w:rsidR="00935FF4" w14:paraId="1A1CDB92" w14:textId="77777777" w:rsidTr="00214C8B">
        <w:tc>
          <w:tcPr>
            <w:tcW w:w="2464" w:type="dxa"/>
            <w:tcBorders>
              <w:top w:val="double" w:sz="4" w:space="0" w:color="auto"/>
            </w:tcBorders>
            <w:shd w:val="clear" w:color="auto" w:fill="auto"/>
          </w:tcPr>
          <w:p w14:paraId="1A3F35FC" w14:textId="77777777" w:rsidR="00935FF4" w:rsidRPr="008072F0" w:rsidRDefault="00935FF4" w:rsidP="00214C8B">
            <w:pPr>
              <w:pStyle w:val="TAL"/>
              <w:rPr>
                <w:b/>
              </w:rPr>
            </w:pPr>
            <w:r w:rsidRPr="008072F0">
              <w:rPr>
                <w:b/>
              </w:rPr>
              <w:t>Null_Type</w:t>
            </w:r>
          </w:p>
        </w:tc>
        <w:tc>
          <w:tcPr>
            <w:tcW w:w="3450" w:type="dxa"/>
            <w:tcBorders>
              <w:top w:val="double" w:sz="4" w:space="0" w:color="auto"/>
            </w:tcBorders>
            <w:shd w:val="clear" w:color="auto" w:fill="auto"/>
          </w:tcPr>
          <w:p w14:paraId="0606D373" w14:textId="77777777" w:rsidR="00935FF4" w:rsidRPr="008072F0" w:rsidRDefault="00935FF4" w:rsidP="00214C8B">
            <w:pPr>
              <w:pStyle w:val="TAL"/>
            </w:pPr>
            <w:r w:rsidRPr="008072F0">
              <w:t>boolean (true)</w:t>
            </w:r>
          </w:p>
        </w:tc>
        <w:tc>
          <w:tcPr>
            <w:tcW w:w="3943" w:type="dxa"/>
            <w:tcBorders>
              <w:top w:val="double" w:sz="4" w:space="0" w:color="auto"/>
            </w:tcBorders>
            <w:shd w:val="clear" w:color="auto" w:fill="auto"/>
          </w:tcPr>
          <w:p w14:paraId="4EEAA085" w14:textId="77777777" w:rsidR="00935FF4" w:rsidRPr="008072F0" w:rsidRDefault="00935FF4" w:rsidP="00214C8B">
            <w:pPr>
              <w:pStyle w:val="TAL"/>
            </w:pPr>
            <w:r w:rsidRPr="008072F0">
              <w:t>dummy type for 'typeless' fields in unions</w:t>
            </w:r>
          </w:p>
        </w:tc>
      </w:tr>
    </w:tbl>
    <w:p w14:paraId="60202DEE" w14:textId="77777777" w:rsidR="00935FF4" w:rsidRDefault="00935FF4" w:rsidP="00935FF4"/>
    <w:p w14:paraId="4D8EDEA6" w14:textId="77777777" w:rsidR="00935FF4" w:rsidRDefault="00935FF4" w:rsidP="00935FF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2C8995E" w14:textId="77777777" w:rsidTr="00214C8B">
        <w:tc>
          <w:tcPr>
            <w:tcW w:w="9857" w:type="dxa"/>
            <w:gridSpan w:val="2"/>
            <w:shd w:val="clear" w:color="auto" w:fill="E0E0E0"/>
          </w:tcPr>
          <w:p w14:paraId="7D006250" w14:textId="77777777" w:rsidR="00935FF4" w:rsidRPr="008072F0" w:rsidRDefault="00935FF4" w:rsidP="00214C8B">
            <w:pPr>
              <w:pStyle w:val="TAL"/>
              <w:rPr>
                <w:b/>
              </w:rPr>
            </w:pPr>
            <w:r w:rsidRPr="008072F0">
              <w:rPr>
                <w:b/>
              </w:rPr>
              <w:t>TTCN-3 Enumerated Type</w:t>
            </w:r>
          </w:p>
        </w:tc>
      </w:tr>
      <w:tr w:rsidR="00935FF4" w14:paraId="11F07F80" w14:textId="77777777" w:rsidTr="00214C8B">
        <w:tc>
          <w:tcPr>
            <w:tcW w:w="1971" w:type="dxa"/>
            <w:tcBorders>
              <w:bottom w:val="single" w:sz="4" w:space="0" w:color="auto"/>
            </w:tcBorders>
            <w:shd w:val="clear" w:color="auto" w:fill="E0E0E0"/>
          </w:tcPr>
          <w:p w14:paraId="34B059D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6C72FA12" w14:textId="77777777" w:rsidR="00935FF4" w:rsidRPr="008072F0" w:rsidRDefault="00935FF4" w:rsidP="00214C8B">
            <w:pPr>
              <w:pStyle w:val="TAL"/>
              <w:rPr>
                <w:b/>
              </w:rPr>
            </w:pPr>
            <w:r w:rsidRPr="008072F0">
              <w:rPr>
                <w:b/>
              </w:rPr>
              <w:t>EUTRA_CellId_Type</w:t>
            </w:r>
          </w:p>
        </w:tc>
      </w:tr>
      <w:tr w:rsidR="00935FF4" w14:paraId="6F96BF01" w14:textId="77777777" w:rsidTr="00214C8B">
        <w:tc>
          <w:tcPr>
            <w:tcW w:w="1971" w:type="dxa"/>
            <w:tcBorders>
              <w:bottom w:val="double" w:sz="4" w:space="0" w:color="auto"/>
            </w:tcBorders>
            <w:shd w:val="clear" w:color="auto" w:fill="E0E0E0"/>
          </w:tcPr>
          <w:p w14:paraId="525807D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30F795" w14:textId="77777777" w:rsidR="00935FF4" w:rsidRPr="008072F0" w:rsidRDefault="00935FF4" w:rsidP="00214C8B">
            <w:pPr>
              <w:pStyle w:val="TAL"/>
            </w:pPr>
          </w:p>
        </w:tc>
      </w:tr>
      <w:tr w:rsidR="00935FF4" w14:paraId="579FD6A3" w14:textId="77777777" w:rsidTr="00214C8B">
        <w:tc>
          <w:tcPr>
            <w:tcW w:w="1971" w:type="dxa"/>
            <w:tcBorders>
              <w:top w:val="double" w:sz="4" w:space="0" w:color="auto"/>
            </w:tcBorders>
            <w:shd w:val="clear" w:color="auto" w:fill="auto"/>
          </w:tcPr>
          <w:p w14:paraId="052A8C31" w14:textId="77777777" w:rsidR="00935FF4" w:rsidRPr="008072F0" w:rsidRDefault="00935FF4" w:rsidP="00214C8B">
            <w:pPr>
              <w:pStyle w:val="TAL"/>
            </w:pPr>
            <w:r w:rsidRPr="008072F0">
              <w:t>eutra_Cell_NonSpecific</w:t>
            </w:r>
          </w:p>
        </w:tc>
        <w:tc>
          <w:tcPr>
            <w:tcW w:w="7886" w:type="dxa"/>
            <w:tcBorders>
              <w:top w:val="double" w:sz="4" w:space="0" w:color="auto"/>
            </w:tcBorders>
            <w:shd w:val="clear" w:color="auto" w:fill="auto"/>
          </w:tcPr>
          <w:p w14:paraId="4C50ECF8" w14:textId="77777777" w:rsidR="00935FF4" w:rsidRPr="008072F0" w:rsidRDefault="00935FF4" w:rsidP="00214C8B">
            <w:pPr>
              <w:pStyle w:val="TAL"/>
            </w:pPr>
          </w:p>
        </w:tc>
      </w:tr>
      <w:tr w:rsidR="00935FF4" w14:paraId="278EA0B5" w14:textId="77777777" w:rsidTr="00214C8B">
        <w:tc>
          <w:tcPr>
            <w:tcW w:w="1971" w:type="dxa"/>
            <w:shd w:val="clear" w:color="auto" w:fill="auto"/>
          </w:tcPr>
          <w:p w14:paraId="29F9FE50" w14:textId="77777777" w:rsidR="00935FF4" w:rsidRPr="008072F0" w:rsidRDefault="00935FF4" w:rsidP="00214C8B">
            <w:pPr>
              <w:pStyle w:val="TAL"/>
            </w:pPr>
            <w:r w:rsidRPr="008072F0">
              <w:t>eutra_Cell1</w:t>
            </w:r>
          </w:p>
        </w:tc>
        <w:tc>
          <w:tcPr>
            <w:tcW w:w="7886" w:type="dxa"/>
            <w:shd w:val="clear" w:color="auto" w:fill="auto"/>
          </w:tcPr>
          <w:p w14:paraId="769E0765" w14:textId="77777777" w:rsidR="00935FF4" w:rsidRPr="008072F0" w:rsidRDefault="00935FF4" w:rsidP="00214C8B">
            <w:pPr>
              <w:pStyle w:val="TAL"/>
            </w:pPr>
          </w:p>
        </w:tc>
      </w:tr>
      <w:tr w:rsidR="00935FF4" w14:paraId="4D5FCF47" w14:textId="77777777" w:rsidTr="00214C8B">
        <w:tc>
          <w:tcPr>
            <w:tcW w:w="1971" w:type="dxa"/>
            <w:shd w:val="clear" w:color="auto" w:fill="auto"/>
          </w:tcPr>
          <w:p w14:paraId="25B812B4" w14:textId="77777777" w:rsidR="00935FF4" w:rsidRPr="008072F0" w:rsidRDefault="00935FF4" w:rsidP="00214C8B">
            <w:pPr>
              <w:pStyle w:val="TAL"/>
            </w:pPr>
            <w:r w:rsidRPr="008072F0">
              <w:t>eutra_Cell2</w:t>
            </w:r>
          </w:p>
        </w:tc>
        <w:tc>
          <w:tcPr>
            <w:tcW w:w="7886" w:type="dxa"/>
            <w:shd w:val="clear" w:color="auto" w:fill="auto"/>
          </w:tcPr>
          <w:p w14:paraId="21B239CA" w14:textId="77777777" w:rsidR="00935FF4" w:rsidRPr="008072F0" w:rsidRDefault="00935FF4" w:rsidP="00214C8B">
            <w:pPr>
              <w:pStyle w:val="TAL"/>
            </w:pPr>
          </w:p>
        </w:tc>
      </w:tr>
      <w:tr w:rsidR="00935FF4" w14:paraId="74273B67" w14:textId="77777777" w:rsidTr="00214C8B">
        <w:tc>
          <w:tcPr>
            <w:tcW w:w="1971" w:type="dxa"/>
            <w:shd w:val="clear" w:color="auto" w:fill="auto"/>
          </w:tcPr>
          <w:p w14:paraId="6F9FA8E9" w14:textId="77777777" w:rsidR="00935FF4" w:rsidRPr="008072F0" w:rsidRDefault="00935FF4" w:rsidP="00214C8B">
            <w:pPr>
              <w:pStyle w:val="TAL"/>
            </w:pPr>
            <w:r w:rsidRPr="008072F0">
              <w:t>eutra_Cell3</w:t>
            </w:r>
          </w:p>
        </w:tc>
        <w:tc>
          <w:tcPr>
            <w:tcW w:w="7886" w:type="dxa"/>
            <w:shd w:val="clear" w:color="auto" w:fill="auto"/>
          </w:tcPr>
          <w:p w14:paraId="5B1FF5D8" w14:textId="77777777" w:rsidR="00935FF4" w:rsidRPr="008072F0" w:rsidRDefault="00935FF4" w:rsidP="00214C8B">
            <w:pPr>
              <w:pStyle w:val="TAL"/>
            </w:pPr>
          </w:p>
        </w:tc>
      </w:tr>
      <w:tr w:rsidR="00935FF4" w14:paraId="0C329791" w14:textId="77777777" w:rsidTr="00214C8B">
        <w:tc>
          <w:tcPr>
            <w:tcW w:w="1971" w:type="dxa"/>
            <w:shd w:val="clear" w:color="auto" w:fill="auto"/>
          </w:tcPr>
          <w:p w14:paraId="201ED9C1" w14:textId="77777777" w:rsidR="00935FF4" w:rsidRPr="008072F0" w:rsidRDefault="00935FF4" w:rsidP="00214C8B">
            <w:pPr>
              <w:pStyle w:val="TAL"/>
            </w:pPr>
            <w:r w:rsidRPr="008072F0">
              <w:t>eutra_Cell4</w:t>
            </w:r>
          </w:p>
        </w:tc>
        <w:tc>
          <w:tcPr>
            <w:tcW w:w="7886" w:type="dxa"/>
            <w:shd w:val="clear" w:color="auto" w:fill="auto"/>
          </w:tcPr>
          <w:p w14:paraId="5A9473FD" w14:textId="77777777" w:rsidR="00935FF4" w:rsidRPr="008072F0" w:rsidRDefault="00935FF4" w:rsidP="00214C8B">
            <w:pPr>
              <w:pStyle w:val="TAL"/>
            </w:pPr>
          </w:p>
        </w:tc>
      </w:tr>
      <w:tr w:rsidR="00935FF4" w14:paraId="1FC98407" w14:textId="77777777" w:rsidTr="00214C8B">
        <w:tc>
          <w:tcPr>
            <w:tcW w:w="1971" w:type="dxa"/>
            <w:shd w:val="clear" w:color="auto" w:fill="auto"/>
          </w:tcPr>
          <w:p w14:paraId="0BED4350" w14:textId="77777777" w:rsidR="00935FF4" w:rsidRPr="008072F0" w:rsidRDefault="00935FF4" w:rsidP="00214C8B">
            <w:pPr>
              <w:pStyle w:val="TAL"/>
            </w:pPr>
            <w:r w:rsidRPr="008072F0">
              <w:t>eutra_Cell6</w:t>
            </w:r>
          </w:p>
        </w:tc>
        <w:tc>
          <w:tcPr>
            <w:tcW w:w="7886" w:type="dxa"/>
            <w:shd w:val="clear" w:color="auto" w:fill="auto"/>
          </w:tcPr>
          <w:p w14:paraId="283BF8EE" w14:textId="77777777" w:rsidR="00935FF4" w:rsidRPr="008072F0" w:rsidRDefault="00935FF4" w:rsidP="00214C8B">
            <w:pPr>
              <w:pStyle w:val="TAL"/>
            </w:pPr>
          </w:p>
        </w:tc>
      </w:tr>
      <w:tr w:rsidR="00935FF4" w14:paraId="3A1AEF69" w14:textId="77777777" w:rsidTr="00214C8B">
        <w:tc>
          <w:tcPr>
            <w:tcW w:w="1971" w:type="dxa"/>
            <w:shd w:val="clear" w:color="auto" w:fill="auto"/>
          </w:tcPr>
          <w:p w14:paraId="10DAB18D" w14:textId="77777777" w:rsidR="00935FF4" w:rsidRPr="008072F0" w:rsidRDefault="00935FF4" w:rsidP="00214C8B">
            <w:pPr>
              <w:pStyle w:val="TAL"/>
            </w:pPr>
            <w:r w:rsidRPr="008072F0">
              <w:t>eutra_Cell10</w:t>
            </w:r>
          </w:p>
        </w:tc>
        <w:tc>
          <w:tcPr>
            <w:tcW w:w="7886" w:type="dxa"/>
            <w:shd w:val="clear" w:color="auto" w:fill="auto"/>
          </w:tcPr>
          <w:p w14:paraId="30DA19C2" w14:textId="77777777" w:rsidR="00935FF4" w:rsidRPr="008072F0" w:rsidRDefault="00935FF4" w:rsidP="00214C8B">
            <w:pPr>
              <w:pStyle w:val="TAL"/>
            </w:pPr>
          </w:p>
        </w:tc>
      </w:tr>
      <w:tr w:rsidR="00935FF4" w14:paraId="5F3FA9B8" w14:textId="77777777" w:rsidTr="00214C8B">
        <w:tc>
          <w:tcPr>
            <w:tcW w:w="1971" w:type="dxa"/>
            <w:shd w:val="clear" w:color="auto" w:fill="auto"/>
          </w:tcPr>
          <w:p w14:paraId="365F5102" w14:textId="77777777" w:rsidR="00935FF4" w:rsidRPr="008072F0" w:rsidRDefault="00935FF4" w:rsidP="00214C8B">
            <w:pPr>
              <w:pStyle w:val="TAL"/>
            </w:pPr>
            <w:r w:rsidRPr="008072F0">
              <w:t>eutra_Cell11</w:t>
            </w:r>
          </w:p>
        </w:tc>
        <w:tc>
          <w:tcPr>
            <w:tcW w:w="7886" w:type="dxa"/>
            <w:shd w:val="clear" w:color="auto" w:fill="auto"/>
          </w:tcPr>
          <w:p w14:paraId="01B3869B" w14:textId="77777777" w:rsidR="00935FF4" w:rsidRPr="008072F0" w:rsidRDefault="00935FF4" w:rsidP="00214C8B">
            <w:pPr>
              <w:pStyle w:val="TAL"/>
            </w:pPr>
          </w:p>
        </w:tc>
      </w:tr>
      <w:tr w:rsidR="00935FF4" w14:paraId="1FB00C8A" w14:textId="77777777" w:rsidTr="00214C8B">
        <w:tc>
          <w:tcPr>
            <w:tcW w:w="1971" w:type="dxa"/>
            <w:shd w:val="clear" w:color="auto" w:fill="auto"/>
          </w:tcPr>
          <w:p w14:paraId="285EE7A4" w14:textId="77777777" w:rsidR="00935FF4" w:rsidRPr="008072F0" w:rsidRDefault="00935FF4" w:rsidP="00214C8B">
            <w:pPr>
              <w:pStyle w:val="TAL"/>
            </w:pPr>
            <w:r w:rsidRPr="008072F0">
              <w:t>eutra_Cell12</w:t>
            </w:r>
          </w:p>
        </w:tc>
        <w:tc>
          <w:tcPr>
            <w:tcW w:w="7886" w:type="dxa"/>
            <w:shd w:val="clear" w:color="auto" w:fill="auto"/>
          </w:tcPr>
          <w:p w14:paraId="5BE9495B" w14:textId="77777777" w:rsidR="00935FF4" w:rsidRPr="008072F0" w:rsidRDefault="00935FF4" w:rsidP="00214C8B">
            <w:pPr>
              <w:pStyle w:val="TAL"/>
            </w:pPr>
          </w:p>
        </w:tc>
      </w:tr>
      <w:tr w:rsidR="00935FF4" w14:paraId="22FF71E3" w14:textId="77777777" w:rsidTr="00214C8B">
        <w:tc>
          <w:tcPr>
            <w:tcW w:w="1971" w:type="dxa"/>
            <w:shd w:val="clear" w:color="auto" w:fill="auto"/>
          </w:tcPr>
          <w:p w14:paraId="3FDDD3DD" w14:textId="77777777" w:rsidR="00935FF4" w:rsidRPr="008072F0" w:rsidRDefault="00935FF4" w:rsidP="00214C8B">
            <w:pPr>
              <w:pStyle w:val="TAL"/>
            </w:pPr>
            <w:r w:rsidRPr="008072F0">
              <w:t>eutra_Cell13</w:t>
            </w:r>
          </w:p>
        </w:tc>
        <w:tc>
          <w:tcPr>
            <w:tcW w:w="7886" w:type="dxa"/>
            <w:shd w:val="clear" w:color="auto" w:fill="auto"/>
          </w:tcPr>
          <w:p w14:paraId="3C1594EF" w14:textId="77777777" w:rsidR="00935FF4" w:rsidRPr="008072F0" w:rsidRDefault="00935FF4" w:rsidP="00214C8B">
            <w:pPr>
              <w:pStyle w:val="TAL"/>
            </w:pPr>
          </w:p>
        </w:tc>
      </w:tr>
      <w:tr w:rsidR="00935FF4" w14:paraId="4F8EADA4" w14:textId="77777777" w:rsidTr="00214C8B">
        <w:tc>
          <w:tcPr>
            <w:tcW w:w="1971" w:type="dxa"/>
            <w:shd w:val="clear" w:color="auto" w:fill="auto"/>
          </w:tcPr>
          <w:p w14:paraId="3CC0DBDF" w14:textId="77777777" w:rsidR="00935FF4" w:rsidRPr="008072F0" w:rsidRDefault="00935FF4" w:rsidP="00214C8B">
            <w:pPr>
              <w:pStyle w:val="TAL"/>
            </w:pPr>
            <w:r w:rsidRPr="008072F0">
              <w:t>eutra_Cell14</w:t>
            </w:r>
          </w:p>
        </w:tc>
        <w:tc>
          <w:tcPr>
            <w:tcW w:w="7886" w:type="dxa"/>
            <w:shd w:val="clear" w:color="auto" w:fill="auto"/>
          </w:tcPr>
          <w:p w14:paraId="4DBFBBA6" w14:textId="77777777" w:rsidR="00935FF4" w:rsidRPr="008072F0" w:rsidRDefault="00935FF4" w:rsidP="00214C8B">
            <w:pPr>
              <w:pStyle w:val="TAL"/>
            </w:pPr>
          </w:p>
        </w:tc>
      </w:tr>
      <w:tr w:rsidR="00935FF4" w14:paraId="437D3D7D" w14:textId="77777777" w:rsidTr="00214C8B">
        <w:tc>
          <w:tcPr>
            <w:tcW w:w="1971" w:type="dxa"/>
            <w:shd w:val="clear" w:color="auto" w:fill="auto"/>
          </w:tcPr>
          <w:p w14:paraId="2FA83A5B" w14:textId="77777777" w:rsidR="00935FF4" w:rsidRPr="008072F0" w:rsidRDefault="00935FF4" w:rsidP="00214C8B">
            <w:pPr>
              <w:pStyle w:val="TAL"/>
            </w:pPr>
            <w:r w:rsidRPr="008072F0">
              <w:t>eutra_Cell23</w:t>
            </w:r>
          </w:p>
        </w:tc>
        <w:tc>
          <w:tcPr>
            <w:tcW w:w="7886" w:type="dxa"/>
            <w:shd w:val="clear" w:color="auto" w:fill="auto"/>
          </w:tcPr>
          <w:p w14:paraId="63D37D5D" w14:textId="77777777" w:rsidR="00935FF4" w:rsidRPr="008072F0" w:rsidRDefault="00935FF4" w:rsidP="00214C8B">
            <w:pPr>
              <w:pStyle w:val="TAL"/>
            </w:pPr>
          </w:p>
        </w:tc>
      </w:tr>
      <w:tr w:rsidR="00935FF4" w14:paraId="0F45A621" w14:textId="77777777" w:rsidTr="00214C8B">
        <w:tc>
          <w:tcPr>
            <w:tcW w:w="1971" w:type="dxa"/>
            <w:shd w:val="clear" w:color="auto" w:fill="auto"/>
          </w:tcPr>
          <w:p w14:paraId="36ACC30C" w14:textId="77777777" w:rsidR="00935FF4" w:rsidRPr="008072F0" w:rsidRDefault="00935FF4" w:rsidP="00214C8B">
            <w:pPr>
              <w:pStyle w:val="TAL"/>
            </w:pPr>
            <w:r w:rsidRPr="008072F0">
              <w:t>eutra_Cell28</w:t>
            </w:r>
          </w:p>
        </w:tc>
        <w:tc>
          <w:tcPr>
            <w:tcW w:w="7886" w:type="dxa"/>
            <w:shd w:val="clear" w:color="auto" w:fill="auto"/>
          </w:tcPr>
          <w:p w14:paraId="1CC366A6" w14:textId="77777777" w:rsidR="00935FF4" w:rsidRPr="008072F0" w:rsidRDefault="00935FF4" w:rsidP="00214C8B">
            <w:pPr>
              <w:pStyle w:val="TAL"/>
            </w:pPr>
          </w:p>
        </w:tc>
      </w:tr>
      <w:tr w:rsidR="00935FF4" w14:paraId="000FD059" w14:textId="77777777" w:rsidTr="00214C8B">
        <w:tc>
          <w:tcPr>
            <w:tcW w:w="1971" w:type="dxa"/>
            <w:shd w:val="clear" w:color="auto" w:fill="auto"/>
          </w:tcPr>
          <w:p w14:paraId="7E02FFD3" w14:textId="77777777" w:rsidR="00935FF4" w:rsidRPr="008072F0" w:rsidRDefault="00935FF4" w:rsidP="00214C8B">
            <w:pPr>
              <w:pStyle w:val="TAL"/>
            </w:pPr>
            <w:r w:rsidRPr="008072F0">
              <w:t>eutra_Cell29</w:t>
            </w:r>
          </w:p>
        </w:tc>
        <w:tc>
          <w:tcPr>
            <w:tcW w:w="7886" w:type="dxa"/>
            <w:shd w:val="clear" w:color="auto" w:fill="auto"/>
          </w:tcPr>
          <w:p w14:paraId="541D3890" w14:textId="77777777" w:rsidR="00935FF4" w:rsidRPr="008072F0" w:rsidRDefault="00935FF4" w:rsidP="00214C8B">
            <w:pPr>
              <w:pStyle w:val="TAL"/>
            </w:pPr>
          </w:p>
        </w:tc>
      </w:tr>
      <w:tr w:rsidR="00935FF4" w14:paraId="0FFA3BA7" w14:textId="77777777" w:rsidTr="00214C8B">
        <w:tc>
          <w:tcPr>
            <w:tcW w:w="1971" w:type="dxa"/>
            <w:shd w:val="clear" w:color="auto" w:fill="auto"/>
          </w:tcPr>
          <w:p w14:paraId="79B88640" w14:textId="77777777" w:rsidR="00935FF4" w:rsidRPr="008072F0" w:rsidRDefault="00935FF4" w:rsidP="00214C8B">
            <w:pPr>
              <w:pStyle w:val="TAL"/>
            </w:pPr>
            <w:r w:rsidRPr="008072F0">
              <w:t>eutra_Cell30</w:t>
            </w:r>
          </w:p>
        </w:tc>
        <w:tc>
          <w:tcPr>
            <w:tcW w:w="7886" w:type="dxa"/>
            <w:shd w:val="clear" w:color="auto" w:fill="auto"/>
          </w:tcPr>
          <w:p w14:paraId="37032DA1" w14:textId="77777777" w:rsidR="00935FF4" w:rsidRPr="008072F0" w:rsidRDefault="00935FF4" w:rsidP="00214C8B">
            <w:pPr>
              <w:pStyle w:val="TAL"/>
            </w:pPr>
          </w:p>
        </w:tc>
      </w:tr>
      <w:tr w:rsidR="00935FF4" w14:paraId="43337C2B" w14:textId="77777777" w:rsidTr="00214C8B">
        <w:tc>
          <w:tcPr>
            <w:tcW w:w="1971" w:type="dxa"/>
            <w:shd w:val="clear" w:color="auto" w:fill="auto"/>
          </w:tcPr>
          <w:p w14:paraId="0DCF380F" w14:textId="77777777" w:rsidR="00935FF4" w:rsidRPr="008072F0" w:rsidRDefault="00935FF4" w:rsidP="00214C8B">
            <w:pPr>
              <w:pStyle w:val="TAL"/>
            </w:pPr>
            <w:r w:rsidRPr="008072F0">
              <w:t>eutra_Cell31</w:t>
            </w:r>
          </w:p>
        </w:tc>
        <w:tc>
          <w:tcPr>
            <w:tcW w:w="7886" w:type="dxa"/>
            <w:shd w:val="clear" w:color="auto" w:fill="auto"/>
          </w:tcPr>
          <w:p w14:paraId="61A64860" w14:textId="77777777" w:rsidR="00935FF4" w:rsidRPr="008072F0" w:rsidRDefault="00935FF4" w:rsidP="00214C8B">
            <w:pPr>
              <w:pStyle w:val="TAL"/>
            </w:pPr>
          </w:p>
        </w:tc>
      </w:tr>
      <w:tr w:rsidR="00935FF4" w14:paraId="6C003AA3" w14:textId="77777777" w:rsidTr="00214C8B">
        <w:tc>
          <w:tcPr>
            <w:tcW w:w="1971" w:type="dxa"/>
            <w:shd w:val="clear" w:color="auto" w:fill="auto"/>
          </w:tcPr>
          <w:p w14:paraId="292F49AD" w14:textId="77777777" w:rsidR="00935FF4" w:rsidRPr="008072F0" w:rsidRDefault="00935FF4" w:rsidP="00214C8B">
            <w:pPr>
              <w:pStyle w:val="TAL"/>
            </w:pPr>
            <w:r w:rsidRPr="008072F0">
              <w:t>eutra_CellA</w:t>
            </w:r>
          </w:p>
        </w:tc>
        <w:tc>
          <w:tcPr>
            <w:tcW w:w="7886" w:type="dxa"/>
            <w:shd w:val="clear" w:color="auto" w:fill="auto"/>
          </w:tcPr>
          <w:p w14:paraId="162A3356" w14:textId="77777777" w:rsidR="00935FF4" w:rsidRPr="008072F0" w:rsidRDefault="00935FF4" w:rsidP="00214C8B">
            <w:pPr>
              <w:pStyle w:val="TAL"/>
            </w:pPr>
          </w:p>
        </w:tc>
      </w:tr>
      <w:tr w:rsidR="00935FF4" w14:paraId="211E7E77" w14:textId="77777777" w:rsidTr="00214C8B">
        <w:tc>
          <w:tcPr>
            <w:tcW w:w="1971" w:type="dxa"/>
            <w:shd w:val="clear" w:color="auto" w:fill="auto"/>
          </w:tcPr>
          <w:p w14:paraId="5FD67B98" w14:textId="77777777" w:rsidR="00935FF4" w:rsidRPr="008072F0" w:rsidRDefault="00935FF4" w:rsidP="00214C8B">
            <w:pPr>
              <w:pStyle w:val="TAL"/>
            </w:pPr>
            <w:r w:rsidRPr="008072F0">
              <w:t>eutra_CellB</w:t>
            </w:r>
          </w:p>
        </w:tc>
        <w:tc>
          <w:tcPr>
            <w:tcW w:w="7886" w:type="dxa"/>
            <w:shd w:val="clear" w:color="auto" w:fill="auto"/>
          </w:tcPr>
          <w:p w14:paraId="42506424" w14:textId="77777777" w:rsidR="00935FF4" w:rsidRPr="008072F0" w:rsidRDefault="00935FF4" w:rsidP="00214C8B">
            <w:pPr>
              <w:pStyle w:val="TAL"/>
            </w:pPr>
          </w:p>
        </w:tc>
      </w:tr>
      <w:tr w:rsidR="00935FF4" w14:paraId="75DD2AD5" w14:textId="77777777" w:rsidTr="00214C8B">
        <w:tc>
          <w:tcPr>
            <w:tcW w:w="1971" w:type="dxa"/>
            <w:shd w:val="clear" w:color="auto" w:fill="auto"/>
          </w:tcPr>
          <w:p w14:paraId="29E6565A" w14:textId="77777777" w:rsidR="00935FF4" w:rsidRPr="008072F0" w:rsidRDefault="00935FF4" w:rsidP="00214C8B">
            <w:pPr>
              <w:pStyle w:val="TAL"/>
            </w:pPr>
            <w:r w:rsidRPr="008072F0">
              <w:t>eutra_CellC</w:t>
            </w:r>
          </w:p>
        </w:tc>
        <w:tc>
          <w:tcPr>
            <w:tcW w:w="7886" w:type="dxa"/>
            <w:shd w:val="clear" w:color="auto" w:fill="auto"/>
          </w:tcPr>
          <w:p w14:paraId="048B7A3D" w14:textId="77777777" w:rsidR="00935FF4" w:rsidRPr="008072F0" w:rsidRDefault="00935FF4" w:rsidP="00214C8B">
            <w:pPr>
              <w:pStyle w:val="TAL"/>
            </w:pPr>
          </w:p>
        </w:tc>
      </w:tr>
      <w:tr w:rsidR="00935FF4" w14:paraId="162A26C6" w14:textId="77777777" w:rsidTr="00214C8B">
        <w:tc>
          <w:tcPr>
            <w:tcW w:w="1971" w:type="dxa"/>
            <w:shd w:val="clear" w:color="auto" w:fill="auto"/>
          </w:tcPr>
          <w:p w14:paraId="40C121D1" w14:textId="77777777" w:rsidR="00935FF4" w:rsidRPr="008072F0" w:rsidRDefault="00935FF4" w:rsidP="00214C8B">
            <w:pPr>
              <w:pStyle w:val="TAL"/>
            </w:pPr>
            <w:r w:rsidRPr="008072F0">
              <w:t>eutra_CellD</w:t>
            </w:r>
          </w:p>
        </w:tc>
        <w:tc>
          <w:tcPr>
            <w:tcW w:w="7886" w:type="dxa"/>
            <w:shd w:val="clear" w:color="auto" w:fill="auto"/>
          </w:tcPr>
          <w:p w14:paraId="4C3B3341" w14:textId="77777777" w:rsidR="00935FF4" w:rsidRPr="008072F0" w:rsidRDefault="00935FF4" w:rsidP="00214C8B">
            <w:pPr>
              <w:pStyle w:val="TAL"/>
            </w:pPr>
          </w:p>
        </w:tc>
      </w:tr>
      <w:tr w:rsidR="00935FF4" w14:paraId="247D3A60" w14:textId="77777777" w:rsidTr="00214C8B">
        <w:tc>
          <w:tcPr>
            <w:tcW w:w="1971" w:type="dxa"/>
            <w:shd w:val="clear" w:color="auto" w:fill="auto"/>
          </w:tcPr>
          <w:p w14:paraId="6A1E2B74" w14:textId="77777777" w:rsidR="00935FF4" w:rsidRPr="008072F0" w:rsidRDefault="00935FF4" w:rsidP="00214C8B">
            <w:pPr>
              <w:pStyle w:val="TAL"/>
            </w:pPr>
            <w:r w:rsidRPr="008072F0">
              <w:t>eutra_CellE</w:t>
            </w:r>
          </w:p>
        </w:tc>
        <w:tc>
          <w:tcPr>
            <w:tcW w:w="7886" w:type="dxa"/>
            <w:shd w:val="clear" w:color="auto" w:fill="auto"/>
          </w:tcPr>
          <w:p w14:paraId="227603D1" w14:textId="77777777" w:rsidR="00935FF4" w:rsidRPr="008072F0" w:rsidRDefault="00935FF4" w:rsidP="00214C8B">
            <w:pPr>
              <w:pStyle w:val="TAL"/>
            </w:pPr>
          </w:p>
        </w:tc>
      </w:tr>
      <w:tr w:rsidR="00935FF4" w14:paraId="2EF192CB" w14:textId="77777777" w:rsidTr="00214C8B">
        <w:tc>
          <w:tcPr>
            <w:tcW w:w="1971" w:type="dxa"/>
            <w:shd w:val="clear" w:color="auto" w:fill="auto"/>
          </w:tcPr>
          <w:p w14:paraId="7335395B" w14:textId="77777777" w:rsidR="00935FF4" w:rsidRPr="008072F0" w:rsidRDefault="00935FF4" w:rsidP="00214C8B">
            <w:pPr>
              <w:pStyle w:val="TAL"/>
            </w:pPr>
            <w:r w:rsidRPr="008072F0">
              <w:t>eutra_CellG</w:t>
            </w:r>
          </w:p>
        </w:tc>
        <w:tc>
          <w:tcPr>
            <w:tcW w:w="7886" w:type="dxa"/>
            <w:shd w:val="clear" w:color="auto" w:fill="auto"/>
          </w:tcPr>
          <w:p w14:paraId="5BE65902" w14:textId="77777777" w:rsidR="00935FF4" w:rsidRPr="008072F0" w:rsidRDefault="00935FF4" w:rsidP="00214C8B">
            <w:pPr>
              <w:pStyle w:val="TAL"/>
            </w:pPr>
          </w:p>
        </w:tc>
      </w:tr>
      <w:tr w:rsidR="00935FF4" w14:paraId="0C5A0C4B" w14:textId="77777777" w:rsidTr="00214C8B">
        <w:tc>
          <w:tcPr>
            <w:tcW w:w="1971" w:type="dxa"/>
            <w:shd w:val="clear" w:color="auto" w:fill="auto"/>
          </w:tcPr>
          <w:p w14:paraId="04995343" w14:textId="77777777" w:rsidR="00935FF4" w:rsidRPr="008072F0" w:rsidRDefault="00935FF4" w:rsidP="00214C8B">
            <w:pPr>
              <w:pStyle w:val="TAL"/>
            </w:pPr>
            <w:r w:rsidRPr="008072F0">
              <w:t>eutra_CellH</w:t>
            </w:r>
          </w:p>
        </w:tc>
        <w:tc>
          <w:tcPr>
            <w:tcW w:w="7886" w:type="dxa"/>
            <w:shd w:val="clear" w:color="auto" w:fill="auto"/>
          </w:tcPr>
          <w:p w14:paraId="091BD8D5" w14:textId="77777777" w:rsidR="00935FF4" w:rsidRPr="008072F0" w:rsidRDefault="00935FF4" w:rsidP="00214C8B">
            <w:pPr>
              <w:pStyle w:val="TAL"/>
            </w:pPr>
          </w:p>
        </w:tc>
      </w:tr>
      <w:tr w:rsidR="00935FF4" w14:paraId="3F43994A" w14:textId="77777777" w:rsidTr="00214C8B">
        <w:tc>
          <w:tcPr>
            <w:tcW w:w="1971" w:type="dxa"/>
            <w:shd w:val="clear" w:color="auto" w:fill="auto"/>
          </w:tcPr>
          <w:p w14:paraId="75965376" w14:textId="77777777" w:rsidR="00935FF4" w:rsidRPr="008072F0" w:rsidRDefault="00935FF4" w:rsidP="00214C8B">
            <w:pPr>
              <w:pStyle w:val="TAL"/>
            </w:pPr>
            <w:r w:rsidRPr="008072F0">
              <w:t>eutra_CellI</w:t>
            </w:r>
          </w:p>
        </w:tc>
        <w:tc>
          <w:tcPr>
            <w:tcW w:w="7886" w:type="dxa"/>
            <w:shd w:val="clear" w:color="auto" w:fill="auto"/>
          </w:tcPr>
          <w:p w14:paraId="230CDB3E" w14:textId="77777777" w:rsidR="00935FF4" w:rsidRPr="008072F0" w:rsidRDefault="00935FF4" w:rsidP="00214C8B">
            <w:pPr>
              <w:pStyle w:val="TAL"/>
            </w:pPr>
          </w:p>
        </w:tc>
      </w:tr>
      <w:tr w:rsidR="00935FF4" w14:paraId="2C8A5DDB" w14:textId="77777777" w:rsidTr="00214C8B">
        <w:tc>
          <w:tcPr>
            <w:tcW w:w="1971" w:type="dxa"/>
            <w:shd w:val="clear" w:color="auto" w:fill="auto"/>
          </w:tcPr>
          <w:p w14:paraId="1F5C7577" w14:textId="77777777" w:rsidR="00935FF4" w:rsidRPr="008072F0" w:rsidRDefault="00935FF4" w:rsidP="00214C8B">
            <w:pPr>
              <w:pStyle w:val="TAL"/>
            </w:pPr>
            <w:r w:rsidRPr="008072F0">
              <w:t>eutra_CellJ</w:t>
            </w:r>
          </w:p>
        </w:tc>
        <w:tc>
          <w:tcPr>
            <w:tcW w:w="7886" w:type="dxa"/>
            <w:shd w:val="clear" w:color="auto" w:fill="auto"/>
          </w:tcPr>
          <w:p w14:paraId="391317F1" w14:textId="77777777" w:rsidR="00935FF4" w:rsidRPr="008072F0" w:rsidRDefault="00935FF4" w:rsidP="00214C8B">
            <w:pPr>
              <w:pStyle w:val="TAL"/>
            </w:pPr>
          </w:p>
        </w:tc>
      </w:tr>
      <w:tr w:rsidR="00935FF4" w14:paraId="5646E693" w14:textId="77777777" w:rsidTr="00214C8B">
        <w:tc>
          <w:tcPr>
            <w:tcW w:w="1971" w:type="dxa"/>
            <w:shd w:val="clear" w:color="auto" w:fill="auto"/>
          </w:tcPr>
          <w:p w14:paraId="533F6436" w14:textId="77777777" w:rsidR="00935FF4" w:rsidRPr="008072F0" w:rsidRDefault="00935FF4" w:rsidP="00214C8B">
            <w:pPr>
              <w:pStyle w:val="TAL"/>
            </w:pPr>
            <w:r w:rsidRPr="008072F0">
              <w:t>eutra_CellK</w:t>
            </w:r>
          </w:p>
        </w:tc>
        <w:tc>
          <w:tcPr>
            <w:tcW w:w="7886" w:type="dxa"/>
            <w:shd w:val="clear" w:color="auto" w:fill="auto"/>
          </w:tcPr>
          <w:p w14:paraId="41F45AA9" w14:textId="77777777" w:rsidR="00935FF4" w:rsidRPr="008072F0" w:rsidRDefault="00935FF4" w:rsidP="00214C8B">
            <w:pPr>
              <w:pStyle w:val="TAL"/>
            </w:pPr>
          </w:p>
        </w:tc>
      </w:tr>
      <w:tr w:rsidR="00935FF4" w14:paraId="75A12BB7" w14:textId="77777777" w:rsidTr="00214C8B">
        <w:tc>
          <w:tcPr>
            <w:tcW w:w="1971" w:type="dxa"/>
            <w:shd w:val="clear" w:color="auto" w:fill="auto"/>
          </w:tcPr>
          <w:p w14:paraId="790885CB" w14:textId="77777777" w:rsidR="00935FF4" w:rsidRPr="008072F0" w:rsidRDefault="00935FF4" w:rsidP="00214C8B">
            <w:pPr>
              <w:pStyle w:val="TAL"/>
            </w:pPr>
            <w:r w:rsidRPr="008072F0">
              <w:t>eutra_CellL</w:t>
            </w:r>
          </w:p>
        </w:tc>
        <w:tc>
          <w:tcPr>
            <w:tcW w:w="7886" w:type="dxa"/>
            <w:shd w:val="clear" w:color="auto" w:fill="auto"/>
          </w:tcPr>
          <w:p w14:paraId="5701A844" w14:textId="77777777" w:rsidR="00935FF4" w:rsidRPr="008072F0" w:rsidRDefault="00935FF4" w:rsidP="00214C8B">
            <w:pPr>
              <w:pStyle w:val="TAL"/>
            </w:pPr>
          </w:p>
        </w:tc>
      </w:tr>
      <w:tr w:rsidR="00935FF4" w14:paraId="198F3430" w14:textId="77777777" w:rsidTr="00214C8B">
        <w:tc>
          <w:tcPr>
            <w:tcW w:w="1971" w:type="dxa"/>
            <w:shd w:val="clear" w:color="auto" w:fill="auto"/>
          </w:tcPr>
          <w:p w14:paraId="431704B7" w14:textId="77777777" w:rsidR="00935FF4" w:rsidRPr="008072F0" w:rsidRDefault="00935FF4" w:rsidP="00214C8B">
            <w:pPr>
              <w:pStyle w:val="TAL"/>
            </w:pPr>
            <w:r w:rsidRPr="008072F0">
              <w:t>eutra_CellM</w:t>
            </w:r>
          </w:p>
        </w:tc>
        <w:tc>
          <w:tcPr>
            <w:tcW w:w="7886" w:type="dxa"/>
            <w:shd w:val="clear" w:color="auto" w:fill="auto"/>
          </w:tcPr>
          <w:p w14:paraId="651CB66C" w14:textId="77777777" w:rsidR="00935FF4" w:rsidRPr="008072F0" w:rsidRDefault="00935FF4" w:rsidP="00214C8B">
            <w:pPr>
              <w:pStyle w:val="TAL"/>
            </w:pPr>
          </w:p>
        </w:tc>
      </w:tr>
    </w:tbl>
    <w:p w14:paraId="25D1DEF2" w14:textId="77777777" w:rsidR="00935FF4" w:rsidRDefault="00935FF4" w:rsidP="00935FF4"/>
    <w:p w14:paraId="7F62A4A8" w14:textId="77777777" w:rsidR="00935FF4" w:rsidRDefault="00935FF4" w:rsidP="00935FF4">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2BF13DC" w14:textId="77777777" w:rsidTr="00214C8B">
        <w:tc>
          <w:tcPr>
            <w:tcW w:w="9857" w:type="dxa"/>
            <w:gridSpan w:val="2"/>
            <w:shd w:val="clear" w:color="auto" w:fill="E0E0E0"/>
          </w:tcPr>
          <w:p w14:paraId="0653AA76" w14:textId="77777777" w:rsidR="00935FF4" w:rsidRPr="008072F0" w:rsidRDefault="00935FF4" w:rsidP="00214C8B">
            <w:pPr>
              <w:pStyle w:val="TAL"/>
              <w:rPr>
                <w:b/>
              </w:rPr>
            </w:pPr>
            <w:r w:rsidRPr="008072F0">
              <w:rPr>
                <w:b/>
              </w:rPr>
              <w:t>TTCN-3 Enumerated Type</w:t>
            </w:r>
          </w:p>
        </w:tc>
      </w:tr>
      <w:tr w:rsidR="00935FF4" w14:paraId="0740C4B7" w14:textId="77777777" w:rsidTr="00214C8B">
        <w:tc>
          <w:tcPr>
            <w:tcW w:w="1971" w:type="dxa"/>
            <w:tcBorders>
              <w:bottom w:val="single" w:sz="4" w:space="0" w:color="auto"/>
            </w:tcBorders>
            <w:shd w:val="clear" w:color="auto" w:fill="E0E0E0"/>
          </w:tcPr>
          <w:p w14:paraId="0769B21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E20E05" w14:textId="77777777" w:rsidR="00935FF4" w:rsidRPr="008072F0" w:rsidRDefault="00935FF4" w:rsidP="00214C8B">
            <w:pPr>
              <w:pStyle w:val="TAL"/>
              <w:rPr>
                <w:b/>
              </w:rPr>
            </w:pPr>
            <w:r w:rsidRPr="008072F0">
              <w:rPr>
                <w:b/>
              </w:rPr>
              <w:t>IPCAN_RAN_Type</w:t>
            </w:r>
          </w:p>
        </w:tc>
      </w:tr>
      <w:tr w:rsidR="00935FF4" w14:paraId="49E7F2DC" w14:textId="77777777" w:rsidTr="00214C8B">
        <w:tc>
          <w:tcPr>
            <w:tcW w:w="1971" w:type="dxa"/>
            <w:tcBorders>
              <w:bottom w:val="double" w:sz="4" w:space="0" w:color="auto"/>
            </w:tcBorders>
            <w:shd w:val="clear" w:color="auto" w:fill="E0E0E0"/>
          </w:tcPr>
          <w:p w14:paraId="5AC74D5C"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AEFBB0F" w14:textId="77777777" w:rsidR="00935FF4" w:rsidRPr="008072F0" w:rsidRDefault="00935FF4" w:rsidP="00214C8B">
            <w:pPr>
              <w:pStyle w:val="TAL"/>
            </w:pPr>
            <w:r w:rsidRPr="008072F0">
              <w:t>radio access network technology used by the IPCAN PTC</w:t>
            </w:r>
          </w:p>
        </w:tc>
      </w:tr>
      <w:tr w:rsidR="00935FF4" w14:paraId="2BEB9B0E" w14:textId="77777777" w:rsidTr="00214C8B">
        <w:tc>
          <w:tcPr>
            <w:tcW w:w="1971" w:type="dxa"/>
            <w:tcBorders>
              <w:top w:val="double" w:sz="4" w:space="0" w:color="auto"/>
            </w:tcBorders>
            <w:shd w:val="clear" w:color="auto" w:fill="auto"/>
          </w:tcPr>
          <w:p w14:paraId="625CB58A" w14:textId="77777777" w:rsidR="00935FF4" w:rsidRPr="008072F0" w:rsidRDefault="00935FF4" w:rsidP="00214C8B">
            <w:pPr>
              <w:pStyle w:val="TAL"/>
            </w:pPr>
            <w:r w:rsidRPr="008072F0">
              <w:t>GERAN</w:t>
            </w:r>
          </w:p>
        </w:tc>
        <w:tc>
          <w:tcPr>
            <w:tcW w:w="7886" w:type="dxa"/>
            <w:tcBorders>
              <w:top w:val="double" w:sz="4" w:space="0" w:color="auto"/>
            </w:tcBorders>
            <w:shd w:val="clear" w:color="auto" w:fill="auto"/>
          </w:tcPr>
          <w:p w14:paraId="19AD6440" w14:textId="77777777" w:rsidR="00935FF4" w:rsidRPr="008072F0" w:rsidRDefault="00935FF4" w:rsidP="00214C8B">
            <w:pPr>
              <w:pStyle w:val="TAL"/>
            </w:pPr>
          </w:p>
        </w:tc>
      </w:tr>
      <w:tr w:rsidR="00935FF4" w14:paraId="2F7B4B4C" w14:textId="77777777" w:rsidTr="00214C8B">
        <w:tc>
          <w:tcPr>
            <w:tcW w:w="1971" w:type="dxa"/>
            <w:shd w:val="clear" w:color="auto" w:fill="auto"/>
          </w:tcPr>
          <w:p w14:paraId="08A83D95" w14:textId="77777777" w:rsidR="00935FF4" w:rsidRPr="008072F0" w:rsidRDefault="00935FF4" w:rsidP="00214C8B">
            <w:pPr>
              <w:pStyle w:val="TAL"/>
            </w:pPr>
            <w:r w:rsidRPr="008072F0">
              <w:t>UTRAN_FDD</w:t>
            </w:r>
          </w:p>
        </w:tc>
        <w:tc>
          <w:tcPr>
            <w:tcW w:w="7886" w:type="dxa"/>
            <w:shd w:val="clear" w:color="auto" w:fill="auto"/>
          </w:tcPr>
          <w:p w14:paraId="394F3A45" w14:textId="77777777" w:rsidR="00935FF4" w:rsidRPr="008072F0" w:rsidRDefault="00935FF4" w:rsidP="00214C8B">
            <w:pPr>
              <w:pStyle w:val="TAL"/>
            </w:pPr>
          </w:p>
        </w:tc>
      </w:tr>
      <w:tr w:rsidR="00935FF4" w14:paraId="0675E0D8" w14:textId="77777777" w:rsidTr="00214C8B">
        <w:tc>
          <w:tcPr>
            <w:tcW w:w="1971" w:type="dxa"/>
            <w:shd w:val="clear" w:color="auto" w:fill="auto"/>
          </w:tcPr>
          <w:p w14:paraId="28048178" w14:textId="77777777" w:rsidR="00935FF4" w:rsidRPr="008072F0" w:rsidRDefault="00935FF4" w:rsidP="00214C8B">
            <w:pPr>
              <w:pStyle w:val="TAL"/>
            </w:pPr>
            <w:r w:rsidRPr="008072F0">
              <w:t>UTRAN_TDD</w:t>
            </w:r>
          </w:p>
        </w:tc>
        <w:tc>
          <w:tcPr>
            <w:tcW w:w="7886" w:type="dxa"/>
            <w:shd w:val="clear" w:color="auto" w:fill="auto"/>
          </w:tcPr>
          <w:p w14:paraId="4FE7B0C9" w14:textId="77777777" w:rsidR="00935FF4" w:rsidRPr="008072F0" w:rsidRDefault="00935FF4" w:rsidP="00214C8B">
            <w:pPr>
              <w:pStyle w:val="TAL"/>
            </w:pPr>
          </w:p>
        </w:tc>
      </w:tr>
      <w:tr w:rsidR="00935FF4" w14:paraId="70D52259" w14:textId="77777777" w:rsidTr="00214C8B">
        <w:tc>
          <w:tcPr>
            <w:tcW w:w="1971" w:type="dxa"/>
            <w:shd w:val="clear" w:color="auto" w:fill="auto"/>
          </w:tcPr>
          <w:p w14:paraId="733F7F6E" w14:textId="77777777" w:rsidR="00935FF4" w:rsidRPr="008072F0" w:rsidRDefault="00935FF4" w:rsidP="00214C8B">
            <w:pPr>
              <w:pStyle w:val="TAL"/>
            </w:pPr>
            <w:r w:rsidRPr="008072F0">
              <w:t>EUTRA_FDD</w:t>
            </w:r>
          </w:p>
        </w:tc>
        <w:tc>
          <w:tcPr>
            <w:tcW w:w="7886" w:type="dxa"/>
            <w:shd w:val="clear" w:color="auto" w:fill="auto"/>
          </w:tcPr>
          <w:p w14:paraId="66088B4E" w14:textId="77777777" w:rsidR="00935FF4" w:rsidRPr="008072F0" w:rsidRDefault="00935FF4" w:rsidP="00214C8B">
            <w:pPr>
              <w:pStyle w:val="TAL"/>
            </w:pPr>
          </w:p>
        </w:tc>
      </w:tr>
      <w:tr w:rsidR="00935FF4" w14:paraId="79C79559" w14:textId="77777777" w:rsidTr="00214C8B">
        <w:tc>
          <w:tcPr>
            <w:tcW w:w="1971" w:type="dxa"/>
            <w:shd w:val="clear" w:color="auto" w:fill="auto"/>
          </w:tcPr>
          <w:p w14:paraId="3B93A991" w14:textId="77777777" w:rsidR="00935FF4" w:rsidRPr="008072F0" w:rsidRDefault="00935FF4" w:rsidP="00214C8B">
            <w:pPr>
              <w:pStyle w:val="TAL"/>
            </w:pPr>
            <w:r w:rsidRPr="008072F0">
              <w:t>EUTRA_TDD</w:t>
            </w:r>
          </w:p>
        </w:tc>
        <w:tc>
          <w:tcPr>
            <w:tcW w:w="7886" w:type="dxa"/>
            <w:shd w:val="clear" w:color="auto" w:fill="auto"/>
          </w:tcPr>
          <w:p w14:paraId="2ADCF59F" w14:textId="77777777" w:rsidR="00935FF4" w:rsidRPr="008072F0" w:rsidRDefault="00935FF4" w:rsidP="00214C8B">
            <w:pPr>
              <w:pStyle w:val="TAL"/>
            </w:pPr>
          </w:p>
        </w:tc>
      </w:tr>
      <w:tr w:rsidR="00935FF4" w14:paraId="00F7403A" w14:textId="77777777" w:rsidTr="00214C8B">
        <w:tc>
          <w:tcPr>
            <w:tcW w:w="1971" w:type="dxa"/>
            <w:shd w:val="clear" w:color="auto" w:fill="auto"/>
          </w:tcPr>
          <w:p w14:paraId="78B96732" w14:textId="77777777" w:rsidR="00935FF4" w:rsidRPr="008072F0" w:rsidRDefault="00935FF4" w:rsidP="00214C8B">
            <w:pPr>
              <w:pStyle w:val="TAL"/>
            </w:pPr>
            <w:r w:rsidRPr="008072F0">
              <w:t>WLAN</w:t>
            </w:r>
          </w:p>
        </w:tc>
        <w:tc>
          <w:tcPr>
            <w:tcW w:w="7886" w:type="dxa"/>
            <w:shd w:val="clear" w:color="auto" w:fill="auto"/>
          </w:tcPr>
          <w:p w14:paraId="7BB8F0B5" w14:textId="77777777" w:rsidR="00935FF4" w:rsidRPr="008072F0" w:rsidRDefault="00935FF4" w:rsidP="00214C8B">
            <w:pPr>
              <w:pStyle w:val="TAL"/>
            </w:pPr>
          </w:p>
        </w:tc>
      </w:tr>
      <w:tr w:rsidR="00935FF4" w14:paraId="2E14DE33" w14:textId="77777777" w:rsidTr="00214C8B">
        <w:tc>
          <w:tcPr>
            <w:tcW w:w="1971" w:type="dxa"/>
            <w:shd w:val="clear" w:color="auto" w:fill="auto"/>
          </w:tcPr>
          <w:p w14:paraId="286796E9" w14:textId="77777777" w:rsidR="00935FF4" w:rsidRPr="008072F0" w:rsidRDefault="00935FF4" w:rsidP="00214C8B">
            <w:pPr>
              <w:pStyle w:val="TAL"/>
            </w:pPr>
            <w:r w:rsidRPr="008072F0">
              <w:t>NR</w:t>
            </w:r>
          </w:p>
        </w:tc>
        <w:tc>
          <w:tcPr>
            <w:tcW w:w="7886" w:type="dxa"/>
            <w:shd w:val="clear" w:color="auto" w:fill="auto"/>
          </w:tcPr>
          <w:p w14:paraId="29153812" w14:textId="77777777" w:rsidR="00935FF4" w:rsidRPr="008072F0" w:rsidRDefault="00935FF4" w:rsidP="00214C8B">
            <w:pPr>
              <w:pStyle w:val="TAL"/>
            </w:pPr>
          </w:p>
        </w:tc>
      </w:tr>
    </w:tbl>
    <w:p w14:paraId="719D0994" w14:textId="77777777" w:rsidR="00935FF4" w:rsidRDefault="00935FF4" w:rsidP="00935FF4"/>
    <w:p w14:paraId="30855A0E" w14:textId="77777777" w:rsidR="00935FF4" w:rsidRDefault="00935FF4" w:rsidP="00935FF4">
      <w:pPr>
        <w:pStyle w:val="Heading1"/>
      </w:pPr>
      <w:bookmarkStart w:id="545" w:name="_Toc178186049"/>
      <w:bookmarkStart w:id="546" w:name="_Toc179993657"/>
      <w:r>
        <w:lastRenderedPageBreak/>
        <w:t>E.4</w:t>
      </w:r>
      <w:r>
        <w:tab/>
        <w:t>References to TTCN-3</w:t>
      </w:r>
      <w:bookmarkEnd w:id="545"/>
      <w:bookmarkEnd w:id="54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14:paraId="5914B0C0" w14:textId="77777777" w:rsidTr="00214C8B">
        <w:tc>
          <w:tcPr>
            <w:tcW w:w="9856" w:type="dxa"/>
            <w:gridSpan w:val="3"/>
            <w:tcBorders>
              <w:bottom w:val="double" w:sz="4" w:space="0" w:color="auto"/>
            </w:tcBorders>
            <w:shd w:val="clear" w:color="auto" w:fill="E0E0E0"/>
          </w:tcPr>
          <w:p w14:paraId="06DCA0E2" w14:textId="77777777" w:rsidR="00935FF4" w:rsidRPr="008072F0" w:rsidRDefault="00935FF4" w:rsidP="00214C8B">
            <w:pPr>
              <w:pStyle w:val="TAL"/>
              <w:rPr>
                <w:b/>
              </w:rPr>
            </w:pPr>
            <w:r w:rsidRPr="008072F0">
              <w:rPr>
                <w:b/>
              </w:rPr>
              <w:t>References to TTCN-3</w:t>
            </w:r>
          </w:p>
        </w:tc>
      </w:tr>
      <w:tr w:rsidR="00935FF4" w14:paraId="41429378" w14:textId="77777777" w:rsidTr="00214C8B">
        <w:tc>
          <w:tcPr>
            <w:tcW w:w="1971" w:type="dxa"/>
            <w:tcBorders>
              <w:top w:val="double" w:sz="4" w:space="0" w:color="auto"/>
            </w:tcBorders>
            <w:shd w:val="clear" w:color="auto" w:fill="auto"/>
          </w:tcPr>
          <w:p w14:paraId="09CDADDD" w14:textId="77777777" w:rsidR="00935FF4" w:rsidRPr="008072F0" w:rsidRDefault="00935FF4" w:rsidP="00214C8B">
            <w:pPr>
              <w:pStyle w:val="TAL"/>
              <w:rPr>
                <w:b/>
              </w:rPr>
            </w:pPr>
            <w:r w:rsidRPr="008072F0">
              <w:rPr>
                <w:b/>
              </w:rPr>
              <w:t>MCX_IPCAN_ASP_TypeDefs</w:t>
            </w:r>
          </w:p>
        </w:tc>
        <w:tc>
          <w:tcPr>
            <w:tcW w:w="5914" w:type="dxa"/>
            <w:tcBorders>
              <w:top w:val="double" w:sz="4" w:space="0" w:color="auto"/>
            </w:tcBorders>
            <w:shd w:val="clear" w:color="auto" w:fill="auto"/>
          </w:tcPr>
          <w:p w14:paraId="3293B148" w14:textId="77777777" w:rsidR="00935FF4" w:rsidRPr="008072F0" w:rsidRDefault="00935FF4" w:rsidP="00214C8B">
            <w:pPr>
              <w:pStyle w:val="TAL"/>
            </w:pPr>
            <w:r w:rsidRPr="008072F0">
              <w:t>IPCAN_IpcanModel/MCX_IPCAN_ASP_TypeDefs.ttcn</w:t>
            </w:r>
          </w:p>
        </w:tc>
        <w:tc>
          <w:tcPr>
            <w:tcW w:w="1971" w:type="dxa"/>
            <w:tcBorders>
              <w:top w:val="double" w:sz="4" w:space="0" w:color="auto"/>
            </w:tcBorders>
            <w:shd w:val="clear" w:color="auto" w:fill="auto"/>
          </w:tcPr>
          <w:p w14:paraId="6704E142" w14:textId="77777777" w:rsidR="00935FF4" w:rsidRPr="008072F0" w:rsidRDefault="00935FF4" w:rsidP="00214C8B">
            <w:pPr>
              <w:pStyle w:val="TAL"/>
            </w:pPr>
            <w:r w:rsidRPr="008072F0">
              <w:t>Rev 38472</w:t>
            </w:r>
          </w:p>
        </w:tc>
      </w:tr>
      <w:tr w:rsidR="00935FF4" w14:paraId="065972BB" w14:textId="77777777" w:rsidTr="00214C8B">
        <w:tc>
          <w:tcPr>
            <w:tcW w:w="1971" w:type="dxa"/>
            <w:shd w:val="clear" w:color="auto" w:fill="auto"/>
          </w:tcPr>
          <w:p w14:paraId="32202B0D" w14:textId="77777777" w:rsidR="00935FF4" w:rsidRPr="008072F0" w:rsidRDefault="00935FF4" w:rsidP="00214C8B">
            <w:pPr>
              <w:pStyle w:val="TAL"/>
              <w:rPr>
                <w:b/>
              </w:rPr>
            </w:pPr>
            <w:r w:rsidRPr="008072F0">
              <w:rPr>
                <w:b/>
              </w:rPr>
              <w:t>MCX_CommonIPCAN</w:t>
            </w:r>
          </w:p>
        </w:tc>
        <w:tc>
          <w:tcPr>
            <w:tcW w:w="5914" w:type="dxa"/>
            <w:shd w:val="clear" w:color="auto" w:fill="auto"/>
          </w:tcPr>
          <w:p w14:paraId="17205E01" w14:textId="77777777" w:rsidR="00935FF4" w:rsidRPr="008072F0" w:rsidRDefault="00935FF4" w:rsidP="00214C8B">
            <w:pPr>
              <w:pStyle w:val="TAL"/>
            </w:pPr>
            <w:r w:rsidRPr="008072F0">
              <w:t>IPCAN_Common/MCX_CommonIPCAN.ttcn</w:t>
            </w:r>
          </w:p>
        </w:tc>
        <w:tc>
          <w:tcPr>
            <w:tcW w:w="1971" w:type="dxa"/>
            <w:shd w:val="clear" w:color="auto" w:fill="auto"/>
          </w:tcPr>
          <w:p w14:paraId="4FC2FC64" w14:textId="77777777" w:rsidR="00935FF4" w:rsidRPr="008072F0" w:rsidRDefault="00935FF4" w:rsidP="00214C8B">
            <w:pPr>
              <w:pStyle w:val="TAL"/>
            </w:pPr>
            <w:r w:rsidRPr="008072F0">
              <w:t>Rev 37866</w:t>
            </w:r>
          </w:p>
        </w:tc>
      </w:tr>
      <w:tr w:rsidR="00935FF4" w14:paraId="6186AD59" w14:textId="77777777" w:rsidTr="00214C8B">
        <w:tc>
          <w:tcPr>
            <w:tcW w:w="1971" w:type="dxa"/>
            <w:shd w:val="clear" w:color="auto" w:fill="auto"/>
          </w:tcPr>
          <w:p w14:paraId="309320B7" w14:textId="77777777" w:rsidR="00935FF4" w:rsidRPr="008072F0" w:rsidRDefault="00935FF4" w:rsidP="00214C8B">
            <w:pPr>
              <w:pStyle w:val="TAL"/>
              <w:rPr>
                <w:b/>
              </w:rPr>
            </w:pPr>
            <w:r w:rsidRPr="008072F0">
              <w:rPr>
                <w:b/>
              </w:rPr>
              <w:t>CommonDefs</w:t>
            </w:r>
          </w:p>
        </w:tc>
        <w:tc>
          <w:tcPr>
            <w:tcW w:w="5914" w:type="dxa"/>
            <w:shd w:val="clear" w:color="auto" w:fill="auto"/>
          </w:tcPr>
          <w:p w14:paraId="175AC97A" w14:textId="77777777" w:rsidR="00935FF4" w:rsidRPr="008072F0" w:rsidRDefault="00935FF4" w:rsidP="00214C8B">
            <w:pPr>
              <w:pStyle w:val="TAL"/>
            </w:pPr>
            <w:r w:rsidRPr="008072F0">
              <w:t>Common/CommonDefs.ttcn</w:t>
            </w:r>
          </w:p>
        </w:tc>
        <w:tc>
          <w:tcPr>
            <w:tcW w:w="1971" w:type="dxa"/>
            <w:shd w:val="clear" w:color="auto" w:fill="auto"/>
          </w:tcPr>
          <w:p w14:paraId="10EFFB41" w14:textId="77777777" w:rsidR="00935FF4" w:rsidRPr="008072F0" w:rsidRDefault="00935FF4" w:rsidP="00214C8B">
            <w:pPr>
              <w:pStyle w:val="TAL"/>
            </w:pPr>
            <w:r w:rsidRPr="008072F0">
              <w:t>Rev 38144</w:t>
            </w:r>
          </w:p>
        </w:tc>
      </w:tr>
    </w:tbl>
    <w:p w14:paraId="06B52D24" w14:textId="77777777" w:rsidR="00935FF4" w:rsidRPr="00DF56D9" w:rsidRDefault="00935FF4" w:rsidP="00935FF4"/>
    <w:p w14:paraId="6F917094" w14:textId="77777777" w:rsidR="00935FF4" w:rsidRPr="00874DD1" w:rsidRDefault="00935FF4" w:rsidP="00935FF4">
      <w:pPr>
        <w:pStyle w:val="Heading8"/>
      </w:pPr>
      <w:bookmarkStart w:id="547" w:name="_Toc60167120"/>
      <w:r w:rsidRPr="00874DD1">
        <w:br w:type="page"/>
      </w:r>
      <w:bookmarkStart w:id="548" w:name="_Toc68108962"/>
      <w:bookmarkStart w:id="549" w:name="_Toc75458771"/>
      <w:bookmarkStart w:id="550" w:name="_Toc90631896"/>
      <w:bookmarkStart w:id="551" w:name="_Toc178186050"/>
      <w:bookmarkStart w:id="552" w:name="_Toc179993658"/>
      <w:r w:rsidRPr="00874DD1">
        <w:lastRenderedPageBreak/>
        <w:t>Annex F (informative):</w:t>
      </w:r>
      <w:r w:rsidRPr="00874DD1">
        <w:br/>
        <w:t>Change history</w:t>
      </w:r>
      <w:bookmarkEnd w:id="531"/>
      <w:bookmarkEnd w:id="532"/>
      <w:bookmarkEnd w:id="533"/>
      <w:bookmarkEnd w:id="534"/>
      <w:bookmarkEnd w:id="547"/>
      <w:bookmarkEnd w:id="548"/>
      <w:bookmarkEnd w:id="549"/>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54"/>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4"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5"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6"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7"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28"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29"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0"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1"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2"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3"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4"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5"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6"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7"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38"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39"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0"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1"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2"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3"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4"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5"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6"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7"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48"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49"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0"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1"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2"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3"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4"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5"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6"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7"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58"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59"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0"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1"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2"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3"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4"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5"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6"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7"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68"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69"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0"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1"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2"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3"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7"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78"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79"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0"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1"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2"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3"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B772FD">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995"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899"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B772FD">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5"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899"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B772FD">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995"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899"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B772FD">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995"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899" w:type="dxa"/>
            <w:shd w:val="solid" w:color="FFFFFF" w:fill="auto"/>
          </w:tcPr>
          <w:p w14:paraId="52B441CD" w14:textId="022B836D" w:rsidR="00F344F5" w:rsidRDefault="00F344F5" w:rsidP="00F344F5">
            <w:pPr>
              <w:pStyle w:val="TAC"/>
              <w:jc w:val="left"/>
              <w:rPr>
                <w:sz w:val="16"/>
                <w:szCs w:val="16"/>
              </w:rPr>
            </w:pPr>
            <w:r>
              <w:rPr>
                <w:sz w:val="16"/>
                <w:szCs w:val="16"/>
              </w:rPr>
              <w:t>RP-24</w:t>
            </w:r>
            <w:r>
              <w:rPr>
                <w:sz w:val="16"/>
                <w:szCs w:val="16"/>
              </w:rPr>
              <w:t>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w:t>
            </w:r>
            <w:r>
              <w:rPr>
                <w:sz w:val="16"/>
                <w:szCs w:val="16"/>
              </w:rPr>
              <w:t>0</w:t>
            </w:r>
          </w:p>
        </w:tc>
      </w:tr>
      <w:tr w:rsidR="00F344F5" w:rsidRPr="00874DD1" w14:paraId="0F4DB3A6" w14:textId="77777777" w:rsidTr="00B772FD">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995"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899"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bl>
    <w:p w14:paraId="1746C3EA" w14:textId="77777777" w:rsidR="00EB3B3F" w:rsidRDefault="00EB3B3F" w:rsidP="00935FF4"/>
    <w:sectPr w:rsidR="00EB3B3F">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08846" w14:textId="77777777" w:rsidR="00D62923" w:rsidRDefault="00D62923">
      <w:r>
        <w:separator/>
      </w:r>
    </w:p>
  </w:endnote>
  <w:endnote w:type="continuationSeparator" w:id="0">
    <w:p w14:paraId="1CF57427" w14:textId="77777777" w:rsidR="00D62923" w:rsidRDefault="00D6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DD779" w14:textId="77777777" w:rsidR="00D62923" w:rsidRDefault="00D62923">
      <w:r>
        <w:separator/>
      </w:r>
    </w:p>
  </w:footnote>
  <w:footnote w:type="continuationSeparator" w:id="0">
    <w:p w14:paraId="766FBAED" w14:textId="77777777" w:rsidR="00D62923" w:rsidRDefault="00D6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38B17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8D4">
      <w:rPr>
        <w:rFonts w:ascii="Arial" w:hAnsi="Arial" w:cs="Arial"/>
        <w:b/>
        <w:noProof/>
        <w:sz w:val="18"/>
        <w:szCs w:val="18"/>
      </w:rPr>
      <w:t>3GPP TS 37.579-5 V1.0.1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F86C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8D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270B9"/>
    <w:rsid w:val="00033397"/>
    <w:rsid w:val="00040095"/>
    <w:rsid w:val="00051834"/>
    <w:rsid w:val="00054A22"/>
    <w:rsid w:val="00062023"/>
    <w:rsid w:val="000655A6"/>
    <w:rsid w:val="000677C3"/>
    <w:rsid w:val="00073074"/>
    <w:rsid w:val="00073E8A"/>
    <w:rsid w:val="00080512"/>
    <w:rsid w:val="00096FDF"/>
    <w:rsid w:val="000C47C3"/>
    <w:rsid w:val="000C566F"/>
    <w:rsid w:val="000D58AB"/>
    <w:rsid w:val="00116227"/>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27CFC"/>
    <w:rsid w:val="004345EC"/>
    <w:rsid w:val="00437DF4"/>
    <w:rsid w:val="00450794"/>
    <w:rsid w:val="00464BC0"/>
    <w:rsid w:val="00465515"/>
    <w:rsid w:val="004751EF"/>
    <w:rsid w:val="00483660"/>
    <w:rsid w:val="004922D6"/>
    <w:rsid w:val="0049751D"/>
    <w:rsid w:val="004C168F"/>
    <w:rsid w:val="004C30AC"/>
    <w:rsid w:val="004D3578"/>
    <w:rsid w:val="004E0D67"/>
    <w:rsid w:val="004E207D"/>
    <w:rsid w:val="004E213A"/>
    <w:rsid w:val="004F0988"/>
    <w:rsid w:val="004F3340"/>
    <w:rsid w:val="004F4C89"/>
    <w:rsid w:val="0053388B"/>
    <w:rsid w:val="00535773"/>
    <w:rsid w:val="00537141"/>
    <w:rsid w:val="00540EB6"/>
    <w:rsid w:val="00541FAC"/>
    <w:rsid w:val="00543E6C"/>
    <w:rsid w:val="005574B3"/>
    <w:rsid w:val="00565087"/>
    <w:rsid w:val="00597B11"/>
    <w:rsid w:val="005C31FB"/>
    <w:rsid w:val="005D2E01"/>
    <w:rsid w:val="005D7526"/>
    <w:rsid w:val="005E4BB2"/>
    <w:rsid w:val="005F788A"/>
    <w:rsid w:val="00602AEA"/>
    <w:rsid w:val="0060498A"/>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C4E10"/>
    <w:rsid w:val="006E5C86"/>
    <w:rsid w:val="006E770F"/>
    <w:rsid w:val="007000D6"/>
    <w:rsid w:val="00701116"/>
    <w:rsid w:val="0070167A"/>
    <w:rsid w:val="0071174C"/>
    <w:rsid w:val="00713C44"/>
    <w:rsid w:val="00734A5B"/>
    <w:rsid w:val="0074026F"/>
    <w:rsid w:val="007429F6"/>
    <w:rsid w:val="00744E76"/>
    <w:rsid w:val="00765EA3"/>
    <w:rsid w:val="00774DA4"/>
    <w:rsid w:val="00781F0F"/>
    <w:rsid w:val="007946F4"/>
    <w:rsid w:val="007B600E"/>
    <w:rsid w:val="007F0F4A"/>
    <w:rsid w:val="008028A4"/>
    <w:rsid w:val="00812524"/>
    <w:rsid w:val="008136CF"/>
    <w:rsid w:val="00815762"/>
    <w:rsid w:val="008214DB"/>
    <w:rsid w:val="00830747"/>
    <w:rsid w:val="00830904"/>
    <w:rsid w:val="008524FF"/>
    <w:rsid w:val="008716E7"/>
    <w:rsid w:val="008720E3"/>
    <w:rsid w:val="008768CA"/>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1F18"/>
    <w:rsid w:val="009D2AEB"/>
    <w:rsid w:val="009E2532"/>
    <w:rsid w:val="009F37B7"/>
    <w:rsid w:val="00A00603"/>
    <w:rsid w:val="00A10F02"/>
    <w:rsid w:val="00A164B4"/>
    <w:rsid w:val="00A176F8"/>
    <w:rsid w:val="00A26956"/>
    <w:rsid w:val="00A27486"/>
    <w:rsid w:val="00A37CC0"/>
    <w:rsid w:val="00A53724"/>
    <w:rsid w:val="00A56066"/>
    <w:rsid w:val="00A613E5"/>
    <w:rsid w:val="00A72CC1"/>
    <w:rsid w:val="00A73129"/>
    <w:rsid w:val="00A82346"/>
    <w:rsid w:val="00A8646E"/>
    <w:rsid w:val="00A92BA1"/>
    <w:rsid w:val="00A95A32"/>
    <w:rsid w:val="00AA1BA0"/>
    <w:rsid w:val="00AB4A5D"/>
    <w:rsid w:val="00AC0503"/>
    <w:rsid w:val="00AC6BC6"/>
    <w:rsid w:val="00AD31F8"/>
    <w:rsid w:val="00AD45A1"/>
    <w:rsid w:val="00AD4FED"/>
    <w:rsid w:val="00AD5F96"/>
    <w:rsid w:val="00AE6164"/>
    <w:rsid w:val="00AE65E2"/>
    <w:rsid w:val="00AF1460"/>
    <w:rsid w:val="00B02E87"/>
    <w:rsid w:val="00B11544"/>
    <w:rsid w:val="00B15449"/>
    <w:rsid w:val="00B262D9"/>
    <w:rsid w:val="00B35F26"/>
    <w:rsid w:val="00B61720"/>
    <w:rsid w:val="00B6623D"/>
    <w:rsid w:val="00B76203"/>
    <w:rsid w:val="00B772FD"/>
    <w:rsid w:val="00B915CB"/>
    <w:rsid w:val="00B93086"/>
    <w:rsid w:val="00B96AB6"/>
    <w:rsid w:val="00BA19ED"/>
    <w:rsid w:val="00BA4B8D"/>
    <w:rsid w:val="00BC0858"/>
    <w:rsid w:val="00BC0F7D"/>
    <w:rsid w:val="00BC1C4B"/>
    <w:rsid w:val="00BC7A0C"/>
    <w:rsid w:val="00BD2A1B"/>
    <w:rsid w:val="00BD7D31"/>
    <w:rsid w:val="00BE1F96"/>
    <w:rsid w:val="00BE3255"/>
    <w:rsid w:val="00BF128E"/>
    <w:rsid w:val="00C074DD"/>
    <w:rsid w:val="00C1496A"/>
    <w:rsid w:val="00C33079"/>
    <w:rsid w:val="00C45231"/>
    <w:rsid w:val="00C551FF"/>
    <w:rsid w:val="00C60F64"/>
    <w:rsid w:val="00C6688B"/>
    <w:rsid w:val="00C72833"/>
    <w:rsid w:val="00C80F1D"/>
    <w:rsid w:val="00C91962"/>
    <w:rsid w:val="00C93F40"/>
    <w:rsid w:val="00CA3D0C"/>
    <w:rsid w:val="00D26196"/>
    <w:rsid w:val="00D51E3E"/>
    <w:rsid w:val="00D5549B"/>
    <w:rsid w:val="00D57972"/>
    <w:rsid w:val="00D61EFB"/>
    <w:rsid w:val="00D62923"/>
    <w:rsid w:val="00D675A9"/>
    <w:rsid w:val="00D738D6"/>
    <w:rsid w:val="00D755EB"/>
    <w:rsid w:val="00D76048"/>
    <w:rsid w:val="00D82E6F"/>
    <w:rsid w:val="00D870DF"/>
    <w:rsid w:val="00D87E00"/>
    <w:rsid w:val="00D9134D"/>
    <w:rsid w:val="00DA085B"/>
    <w:rsid w:val="00DA7A03"/>
    <w:rsid w:val="00DB1818"/>
    <w:rsid w:val="00DC309B"/>
    <w:rsid w:val="00DC35CF"/>
    <w:rsid w:val="00DC4DA2"/>
    <w:rsid w:val="00DC598C"/>
    <w:rsid w:val="00DC6750"/>
    <w:rsid w:val="00DD4C17"/>
    <w:rsid w:val="00DD74A5"/>
    <w:rsid w:val="00DF2B1F"/>
    <w:rsid w:val="00DF62CD"/>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4F5"/>
    <w:rsid w:val="00F34834"/>
    <w:rsid w:val="00F6122B"/>
    <w:rsid w:val="00F653B8"/>
    <w:rsid w:val="00F66589"/>
    <w:rsid w:val="00F7546A"/>
    <w:rsid w:val="00F858C6"/>
    <w:rsid w:val="00F9008D"/>
    <w:rsid w:val="00F978D4"/>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3.png"/><Relationship Id="rId26" Type="http://schemas.openxmlformats.org/officeDocument/2006/relationships/hyperlink" Target="https://www.3gpp.org/ftp/TSG_RAN/WG5_Test_ex-T1/TTCN/TTCN_CRs/2021/Docs/R5s210899.zip" TargetMode="External"/><Relationship Id="rId39" Type="http://schemas.openxmlformats.org/officeDocument/2006/relationships/hyperlink" Target="https://www.3gpp.org/ftp/TSG_RAN/WG5_Test_ex-T1/TTCN/TTCN_CRs/2021/Docs/R5s211469.zip" TargetMode="External"/><Relationship Id="rId21" Type="http://schemas.openxmlformats.org/officeDocument/2006/relationships/image" Target="media/image6.png"/><Relationship Id="rId34" Type="http://schemas.openxmlformats.org/officeDocument/2006/relationships/hyperlink" Target="https://www.3gpp.org/ftp/TSG_RAN/WG5_Test_ex-T1/TTCN/TTCN_CRs/2021/Docs/R5s211371.zip" TargetMode="External"/><Relationship Id="rId42" Type="http://schemas.openxmlformats.org/officeDocument/2006/relationships/hyperlink" Target="https://www.3gpp.org/ftp/TSG_RAN/WG5_Test_ex-T1/TTCN/TTCN_CRs/2021/Docs/R5s211619.zip" TargetMode="External"/><Relationship Id="rId47" Type="http://schemas.openxmlformats.org/officeDocument/2006/relationships/hyperlink" Target="https://www.3gpp.org/ftp/TSG_RAN/WG5_Test_ex-T1/TTCN/TTCN_CRs/2021/Docs/R5s211630.zip" TargetMode="External"/><Relationship Id="rId50" Type="http://schemas.openxmlformats.org/officeDocument/2006/relationships/hyperlink" Target="https://www.3gpp.org/ftp/TSG_RAN/WG5_Test_ex-T1/TTCN/TTCN_CRs/2021/Docs/R5s211633.zip" TargetMode="External"/><Relationship Id="rId55" Type="http://schemas.openxmlformats.org/officeDocument/2006/relationships/hyperlink" Target="https://www.3gpp.org/ftp/TSG_RAN/WG5_Test_ex-T1/TTCN/TTCN_CRs/2022/Docs/R5s220129.zip" TargetMode="External"/><Relationship Id="rId63" Type="http://schemas.openxmlformats.org/officeDocument/2006/relationships/hyperlink" Target="https://www.3gpp.org/ftp/TSG_RAN/WG5_Test_ex-T1/TTCN/TTCN_CRs/2022/Docs/R5s220344.zip" TargetMode="External"/><Relationship Id="rId68" Type="http://schemas.openxmlformats.org/officeDocument/2006/relationships/hyperlink" Target="https://www.3gpp.org/ftp/TSG_RAN/WG5_Test_ex-T1/TTCN/TTCN_CRs/2022/Docs/R5s220992.zip" TargetMode="External"/><Relationship Id="rId76" Type="http://schemas.openxmlformats.org/officeDocument/2006/relationships/hyperlink" Target="https://www.3gpp.org/ftp/TSG_RAN/WG5_Test_ex-T1/TTCN/TTCN_CRs/2022/Docs/R5s221361.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RAN/WG5_Test_ex-T1/TTCN/TTCN_CRs/2022/Docs/R5s221072.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361.zip" TargetMode="External"/><Relationship Id="rId11" Type="http://schemas.openxmlformats.org/officeDocument/2006/relationships/image" Target="media/image2.emf"/><Relationship Id="rId24" Type="http://schemas.openxmlformats.org/officeDocument/2006/relationships/hyperlink" Target="https://www.3gpp.org/ftp/TSG_RAN/WG5_Test_ex-T1/TTCN/TTCN_CRs/2021/Docs/R5s210779.zip" TargetMode="External"/><Relationship Id="rId32" Type="http://schemas.openxmlformats.org/officeDocument/2006/relationships/hyperlink" Target="https://www.3gpp.org/ftp/TSG_RAN/WG5_Test_ex-T1/TTCN/TTCN_CRs/2021/Docs/R5s211367.zip" TargetMode="External"/><Relationship Id="rId37" Type="http://schemas.openxmlformats.org/officeDocument/2006/relationships/hyperlink" Target="https://www.3gpp.org/ftp/TSG_RAN/WG5_Test_ex-T1/TTCN/TTCN_CRs/2021/Docs/R5s211381.zip" TargetMode="External"/><Relationship Id="rId40" Type="http://schemas.openxmlformats.org/officeDocument/2006/relationships/hyperlink" Target="https://www.3gpp.org/ftp/TSG_RAN/WG5_Test_ex-T1/TTCN/TTCN_CRs/2021/Docs/R5s211617.zip" TargetMode="External"/><Relationship Id="rId45" Type="http://schemas.openxmlformats.org/officeDocument/2006/relationships/hyperlink" Target="https://www.3gpp.org/ftp/TSG_RAN/WG5_Test_ex-T1/TTCN/TTCN_CRs/2021/Docs/R5s211628.zip" TargetMode="External"/><Relationship Id="rId53" Type="http://schemas.openxmlformats.org/officeDocument/2006/relationships/hyperlink" Target="https://www.3gpp.org/ftp/TSG_RAN/WG5_Test_ex-T1/TTCN/TTCN_CRs/2021/Docs/R5s211688.zip" TargetMode="External"/><Relationship Id="rId58" Type="http://schemas.openxmlformats.org/officeDocument/2006/relationships/hyperlink" Target="https://www.3gpp.org/ftp/TSG_RAN/WG5_Test_ex-T1/TTCN/TTCN_CRs/2022/Docs/R5s220135.zip" TargetMode="External"/><Relationship Id="rId66" Type="http://schemas.openxmlformats.org/officeDocument/2006/relationships/hyperlink" Target="https://www.3gpp.org/ftp/TSG_RAN/WG5_Test_ex-T1/TTCN/TTCN_CRs/2022/Docs/R5s220559.zip" TargetMode="External"/><Relationship Id="rId74" Type="http://schemas.openxmlformats.org/officeDocument/2006/relationships/hyperlink" Target="https://www.3gpp.org/ftp/TSG_RAN/WG5_Test_ex-T1/TTCN/TTCN_CRs/2022/Docs/R5s221285.zip" TargetMode="External"/><Relationship Id="rId79" Type="http://schemas.openxmlformats.org/officeDocument/2006/relationships/hyperlink" Target="https://www.3gpp.org/ftp/TSG_RAN/WG5_Test_ex-T1/TTCN/TTCN_CRs/2024/Docs/R5s240279.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5_Test_ex-T1/TTCN/TTCN_CRs/2022/Docs/R5s220141.zip" TargetMode="External"/><Relationship Id="rId82" Type="http://schemas.openxmlformats.org/officeDocument/2006/relationships/hyperlink" Target="https://www.3gpp.org/ftp/TSG_RAN/WG5_Test_ex-T1/TTCN/TTCN_CRs/2024/Docs/R5s240420.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xmldsig-core/" TargetMode="External"/><Relationship Id="rId22" Type="http://schemas.openxmlformats.org/officeDocument/2006/relationships/hyperlink" Target="https://www.w3.org/TR/xmlenc-core1/" TargetMode="External"/><Relationship Id="rId27" Type="http://schemas.openxmlformats.org/officeDocument/2006/relationships/hyperlink" Target="https://www.3gpp.org/ftp/TSG_RAN/WG5_Test_ex-T1/TTCN/TTCN_CRs/2021/Docs/R5s211178.zip" TargetMode="External"/><Relationship Id="rId30" Type="http://schemas.openxmlformats.org/officeDocument/2006/relationships/hyperlink" Target="https://www.3gpp.org/ftp/TSG_RAN/WG5_Test_ex-T1/TTCN/TTCN_CRs/2021/Docs/R5s211363.zip" TargetMode="External"/><Relationship Id="rId35" Type="http://schemas.openxmlformats.org/officeDocument/2006/relationships/hyperlink" Target="https://www.3gpp.org/ftp/TSG_RAN/WG5_Test_ex-T1/TTCN/TTCN_CRs/2021/Docs/R5s211373.zip" TargetMode="External"/><Relationship Id="rId43" Type="http://schemas.openxmlformats.org/officeDocument/2006/relationships/hyperlink" Target="https://www.3gpp.org/ftp/TSG_RAN/WG5_Test_ex-T1/TTCN/TTCN_CRs/2021/Docs/R5s211620.zip" TargetMode="External"/><Relationship Id="rId48" Type="http://schemas.openxmlformats.org/officeDocument/2006/relationships/hyperlink" Target="https://www.3gpp.org/ftp/TSG_RAN/WG5_Test_ex-T1/TTCN/TTCN_CRs/2021/Docs/R5s211631.zip" TargetMode="External"/><Relationship Id="rId56" Type="http://schemas.openxmlformats.org/officeDocument/2006/relationships/hyperlink" Target="https://www.3gpp.org/ftp/TSG_RAN/WG5_Test_ex-T1/TTCN/TTCN_CRs/2022/Docs/R5s220131.zip" TargetMode="External"/><Relationship Id="rId64" Type="http://schemas.openxmlformats.org/officeDocument/2006/relationships/hyperlink" Target="https://www.3gpp.org/ftp/TSG_RAN/WG5_Test_ex-T1/TTCN/TTCN_CRs/2022/Docs/R5s220346.zip" TargetMode="External"/><Relationship Id="rId69" Type="http://schemas.openxmlformats.org/officeDocument/2006/relationships/hyperlink" Target="https://www.3gpp.org/ftp/TSG_RAN/WG5_Test_ex-T1/TTCN/TTCN_CRs/2022/Docs/R5s220994.zip" TargetMode="External"/><Relationship Id="rId77" Type="http://schemas.openxmlformats.org/officeDocument/2006/relationships/hyperlink" Target="https://www.3gpp.org/ftp/TSG_RAN/WG5_Test_ex-T1/TTCN/TTCN_CRs/2022/Docs/R5s221241.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4.zip" TargetMode="External"/><Relationship Id="rId72" Type="http://schemas.openxmlformats.org/officeDocument/2006/relationships/hyperlink" Target="https://www.3gpp.org/ftp/TSG_RAN/WG5_Test_ex-T1/TTCN/TTCN_CRs/2022/Docs/R5s221283.zip" TargetMode="External"/><Relationship Id="rId80" Type="http://schemas.openxmlformats.org/officeDocument/2006/relationships/hyperlink" Target="https://www.3gpp.org/ftp/TSG_RAN/WG5_Test_ex-T1/TTCN/TTCN_CRs/2024/Docs/R5s240332.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s://www.3gpp.org/ftp/TSG_RAN/WG5_Test_ex-T1/TTCN/TTCN_CRs/2021/Docs/R5s210897.zip" TargetMode="External"/><Relationship Id="rId33" Type="http://schemas.openxmlformats.org/officeDocument/2006/relationships/hyperlink" Target="https://www.3gpp.org/ftp/TSG_RAN/WG5_Test_ex-T1/TTCN/TTCN_CRs/2021/Docs/R5s211369.zip" TargetMode="External"/><Relationship Id="rId38" Type="http://schemas.openxmlformats.org/officeDocument/2006/relationships/hyperlink" Target="https://www.3gpp.org/ftp/TSG_RAN/WG5_Test_ex-T1/TTCN/TTCN_CRs/2021/Docs/R5s211463.zip" TargetMode="External"/><Relationship Id="rId46" Type="http://schemas.openxmlformats.org/officeDocument/2006/relationships/hyperlink" Target="https://www.3gpp.org/ftp/TSG_RAN/WG5_Test_ex-T1/TTCN/TTCN_CRs/2021/Docs/R5s211629.zip" TargetMode="External"/><Relationship Id="rId59" Type="http://schemas.openxmlformats.org/officeDocument/2006/relationships/hyperlink" Target="https://www.3gpp.org/ftp/TSG_RAN/WG5_Test_ex-T1/TTCN/TTCN_CRs/2022/Docs/R5s220137.zip" TargetMode="External"/><Relationship Id="rId67" Type="http://schemas.openxmlformats.org/officeDocument/2006/relationships/hyperlink" Target="https://www.3gpp.org/ftp/TSG_RAN/WG5_Test_ex-T1/TTCN/TTCN_CRs/2022/Docs/R5s220869.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618.zip" TargetMode="External"/><Relationship Id="rId54" Type="http://schemas.openxmlformats.org/officeDocument/2006/relationships/hyperlink" Target="https://www.3gpp.org/ftp/TSG_RAN/WG5_Test_ex-T1/TTCN/TTCN_CRs/2021/Docs/R5s211695.zip" TargetMode="External"/><Relationship Id="rId62" Type="http://schemas.openxmlformats.org/officeDocument/2006/relationships/hyperlink" Target="https://www.3gpp.org/ftp/TSG_RAN/WG5_Test_ex-T1/TTCN/TTCN_CRs/2022/Docs/R5s220143.zip" TargetMode="External"/><Relationship Id="rId70" Type="http://schemas.openxmlformats.org/officeDocument/2006/relationships/hyperlink" Target="https://www.3gpp.org/ftp/TSG_RAN/WG5_Test_ex-T1/TTCN/TTCN_CRs/2022/Docs/R5s220996.zip" TargetMode="External"/><Relationship Id="rId75" Type="http://schemas.openxmlformats.org/officeDocument/2006/relationships/hyperlink" Target="https://www.3gpp.org/ftp/TSG_RAN/WG5_Test_ex-T1/TTCN/TTCN_CRs/2022/Docs/R5s221286.zip" TargetMode="External"/><Relationship Id="rId83" Type="http://schemas.openxmlformats.org/officeDocument/2006/relationships/hyperlink" Target="https://www.3gpp.org/ftp/TSG_RAN/WG5_Test_ex-T1/TTCN/TTCN_CRs/2024/Docs/R5s24049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hyperlink" Target="http://www.iana.org/assignments/xml-registry/schema/resource-lists.xsd" TargetMode="External"/><Relationship Id="rId28" Type="http://schemas.openxmlformats.org/officeDocument/2006/relationships/hyperlink" Target="https://www.3gpp.org/ftp/TSG_RAN/WG5_Test_ex-T1/TTCN/TTCN_CRs/2021/Docs/R5s211359.zip" TargetMode="External"/><Relationship Id="rId36" Type="http://schemas.openxmlformats.org/officeDocument/2006/relationships/hyperlink" Target="https://www.3gpp.org/ftp/TSG_RAN/WG5_Test_ex-T1/TTCN/TTCN_CRs/2021/Docs/R5s211377.zip" TargetMode="External"/><Relationship Id="rId49" Type="http://schemas.openxmlformats.org/officeDocument/2006/relationships/hyperlink" Target="https://www.3gpp.org/ftp/TSG_RAN/WG5_Test_ex-T1/TTCN/TTCN_CRs/2021/Docs/R5s211632.zip" TargetMode="External"/><Relationship Id="rId57" Type="http://schemas.openxmlformats.org/officeDocument/2006/relationships/hyperlink" Target="https://www.3gpp.org/ftp/TSG_RAN/WG5_Test_ex-T1/TTCN/TTCN_CRs/2022/Docs/R5s220133.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5.zip" TargetMode="External"/><Relationship Id="rId44" Type="http://schemas.openxmlformats.org/officeDocument/2006/relationships/hyperlink" Target="https://www.3gpp.org/ftp/TSG_RAN/WG5_Test_ex-T1/TTCN/TTCN_CRs/2021/Docs/R5s211621.zip" TargetMode="External"/><Relationship Id="rId52" Type="http://schemas.openxmlformats.org/officeDocument/2006/relationships/hyperlink" Target="https://www.3gpp.org/ftp/TSG_RAN/WG5_Test_ex-T1/TTCN/TTCN_CRs/2021/Docs/R5s211635.zip" TargetMode="External"/><Relationship Id="rId60" Type="http://schemas.openxmlformats.org/officeDocument/2006/relationships/hyperlink" Target="https://www.3gpp.org/ftp/TSG_RAN/WG5_Test_ex-T1/TTCN/TTCN_CRs/2022/Docs/R5s220139.zip" TargetMode="External"/><Relationship Id="rId65" Type="http://schemas.openxmlformats.org/officeDocument/2006/relationships/hyperlink" Target="https://www.3gpp.org/ftp/TSG_RAN/WG5_Test_ex-T1/TTCN/TTCN_CRs/2022/Docs/R5s220437.zip" TargetMode="External"/><Relationship Id="rId73" Type="http://schemas.openxmlformats.org/officeDocument/2006/relationships/hyperlink" Target="https://www.3gpp.org/ftp/TSG_RAN/WG5_Test_ex-T1/TTCN/TTCN_CRs/2022/Docs/R5s221284.zip" TargetMode="External"/><Relationship Id="rId78" Type="http://schemas.openxmlformats.org/officeDocument/2006/relationships/hyperlink" Target="https://www.3gpp.org/ftp/TSG_RAN/WG5_Test_ex-T1/TTCN/TTCN_CRs/2023/Docs/R5s230192.zip" TargetMode="External"/><Relationship Id="rId81" Type="http://schemas.openxmlformats.org/officeDocument/2006/relationships/hyperlink" Target="https://www.3gpp.org/ftp/TSG_RAN/WG5_Test_ex-T1/TTCN/TTCN_CRs/2024/Docs/R5s240360.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64</Pages>
  <Words>16292</Words>
  <Characters>113881</Characters>
  <Application>Microsoft Office Word</Application>
  <DocSecurity>0</DocSecurity>
  <Lines>949</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105</cp:revision>
  <cp:lastPrinted>2019-02-25T14:05:00Z</cp:lastPrinted>
  <dcterms:created xsi:type="dcterms:W3CDTF">2022-04-01T11:01:00Z</dcterms:created>
  <dcterms:modified xsi:type="dcterms:W3CDTF">2024-12-04T21:20:00Z</dcterms:modified>
</cp:coreProperties>
</file>